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4549" w:rsidRPr="000D082E" w:rsidRDefault="00BF1E10" w:rsidP="00637EC4">
      <w:pPr>
        <w:rPr>
          <w:lang w:val="en-AU"/>
        </w:rPr>
      </w:pPr>
      <w:r>
        <w:rPr>
          <w:noProof/>
        </w:rPr>
        <mc:AlternateContent>
          <mc:Choice Requires="wpg">
            <w:drawing>
              <wp:anchor distT="0" distB="0" distL="114300" distR="114300" simplePos="0" relativeHeight="252774400" behindDoc="0" locked="0" layoutInCell="1" allowOverlap="1" wp14:anchorId="729C65D3" wp14:editId="504DB090">
                <wp:simplePos x="0" y="0"/>
                <wp:positionH relativeFrom="column">
                  <wp:posOffset>-2584450</wp:posOffset>
                </wp:positionH>
                <wp:positionV relativeFrom="paragraph">
                  <wp:posOffset>-1035050</wp:posOffset>
                </wp:positionV>
                <wp:extent cx="11978640" cy="10793730"/>
                <wp:effectExtent l="0" t="38100" r="3810" b="7620"/>
                <wp:wrapNone/>
                <wp:docPr id="8" name="Group 8"/>
                <wp:cNvGraphicFramePr/>
                <a:graphic xmlns:a="http://schemas.openxmlformats.org/drawingml/2006/main">
                  <a:graphicData uri="http://schemas.microsoft.com/office/word/2010/wordprocessingGroup">
                    <wpg:wgp>
                      <wpg:cNvGrpSpPr/>
                      <wpg:grpSpPr>
                        <a:xfrm>
                          <a:off x="0" y="0"/>
                          <a:ext cx="11978640" cy="10793730"/>
                          <a:chOff x="0" y="0"/>
                          <a:chExt cx="11978640" cy="10793730"/>
                        </a:xfrm>
                      </wpg:grpSpPr>
                      <wps:wsp>
                        <wps:cNvPr id="784135" name="مستطيل 8"/>
                        <wps:cNvSpPr/>
                        <wps:spPr>
                          <a:xfrm>
                            <a:off x="1638300" y="0"/>
                            <a:ext cx="7589520" cy="10789920"/>
                          </a:xfrm>
                          <a:prstGeom prst="rect">
                            <a:avLst/>
                          </a:prstGeom>
                          <a:solidFill>
                            <a:srgbClr val="01B3D7"/>
                          </a:solidFill>
                          <a:ln>
                            <a:solidFill>
                              <a:srgbClr val="01B3D7"/>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2091E" w:rsidRPr="009C15E3" w:rsidRDefault="00A2091E" w:rsidP="00A2091E">
                              <w:pPr>
                                <w:rPr>
                                  <w:i/>
                                  <w:iCs/>
                                  <w:rtl/>
                                  <w:lang w:bidi="ar-SY"/>
                                </w:rPr>
                              </w:pPr>
                            </w:p>
                            <w:p w:rsidR="00A2091E" w:rsidRDefault="00A2091E" w:rsidP="00A2091E"/>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784136" name="شكل حر: شكل 36"/>
                        <wps:cNvSpPr/>
                        <wps:spPr>
                          <a:xfrm>
                            <a:off x="1543050" y="7461250"/>
                            <a:ext cx="6953885" cy="3332480"/>
                          </a:xfrm>
                          <a:custGeom>
                            <a:avLst/>
                            <a:gdLst>
                              <a:gd name="connsiteX0" fmla="*/ 1634857 w 5894030"/>
                              <a:gd name="connsiteY0" fmla="*/ 0 h 2825197"/>
                              <a:gd name="connsiteX1" fmla="*/ 5892948 w 5894030"/>
                              <a:gd name="connsiteY1" fmla="*/ 2822453 h 2825197"/>
                              <a:gd name="connsiteX2" fmla="*/ 5894030 w 5894030"/>
                              <a:gd name="connsiteY2" fmla="*/ 2825197 h 2825197"/>
                              <a:gd name="connsiteX3" fmla="*/ 0 w 5894030"/>
                              <a:gd name="connsiteY3" fmla="*/ 2825197 h 2825197"/>
                              <a:gd name="connsiteX4" fmla="*/ 0 w 5894030"/>
                              <a:gd name="connsiteY4" fmla="*/ 298520 h 2825197"/>
                              <a:gd name="connsiteX5" fmla="*/ 45916 w 5894030"/>
                              <a:gd name="connsiteY5" fmla="*/ 280417 h 2825197"/>
                              <a:gd name="connsiteX6" fmla="*/ 1634857 w 5894030"/>
                              <a:gd name="connsiteY6" fmla="*/ 0 h 28251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894030" h="2825197">
                                <a:moveTo>
                                  <a:pt x="1634857" y="0"/>
                                </a:moveTo>
                                <a:cubicBezTo>
                                  <a:pt x="3549042" y="0"/>
                                  <a:pt x="5191404" y="1163816"/>
                                  <a:pt x="5892948" y="2822453"/>
                                </a:cubicBezTo>
                                <a:lnTo>
                                  <a:pt x="5894030" y="2825197"/>
                                </a:lnTo>
                                <a:lnTo>
                                  <a:pt x="0" y="2825197"/>
                                </a:lnTo>
                                <a:lnTo>
                                  <a:pt x="0" y="298520"/>
                                </a:lnTo>
                                <a:lnTo>
                                  <a:pt x="45916" y="280417"/>
                                </a:lnTo>
                                <a:cubicBezTo>
                                  <a:pt x="541373" y="99005"/>
                                  <a:pt x="1076553" y="0"/>
                                  <a:pt x="1634857" y="0"/>
                                </a:cubicBezTo>
                                <a:close/>
                              </a:path>
                            </a:pathLst>
                          </a:custGeom>
                          <a:solidFill>
                            <a:srgbClr val="0397C1"/>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1" anchor="ctr">
                          <a:noAutofit/>
                        </wps:bodyPr>
                      </wps:wsp>
                      <pic:pic xmlns:pic="http://schemas.openxmlformats.org/drawingml/2006/picture">
                        <pic:nvPicPr>
                          <pic:cNvPr id="1934795649" name="صورة 1934795649" descr="Wie organisiere ich mein Unternehmen der Zukunft? - Führung im Wandel">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1C6FD23-15FD-8C41-77F7-826D4C7731A4}"/>
                              </a:ext>
                            </a:extLst>
                          </pic:cNvPr>
                          <pic:cNvPicPr>
                            <a:picLocks noChangeAspect="1"/>
                          </pic:cNvPicPr>
                        </pic:nvPicPr>
                        <pic:blipFill rotWithShape="1">
                          <a:blip r:embed="rId9" cstate="print">
                            <a:extLst>
                              <a:ext uri="{28A0092B-C50C-407E-A947-70E740481C1C}">
                                <a14:useLocalDpi xmlns:a14="http://schemas.microsoft.com/office/drawing/2010/main" val="0"/>
                              </a:ext>
                            </a:extLst>
                          </a:blip>
                          <a:srcRect l="17023" t="2950" b="13558"/>
                          <a:stretch/>
                        </pic:blipFill>
                        <pic:spPr bwMode="auto">
                          <a:xfrm>
                            <a:off x="5607050" y="6350"/>
                            <a:ext cx="6371590" cy="4272280"/>
                          </a:xfrm>
                          <a:custGeom>
                            <a:avLst/>
                            <a:gdLst>
                              <a:gd name="connsiteX0" fmla="*/ 329881 w 6210813"/>
                              <a:gd name="connsiteY0" fmla="*/ 0 h 4164869"/>
                              <a:gd name="connsiteX1" fmla="*/ 6210813 w 6210813"/>
                              <a:gd name="connsiteY1" fmla="*/ 0 h 4164869"/>
                              <a:gd name="connsiteX2" fmla="*/ 6210813 w 6210813"/>
                              <a:gd name="connsiteY2" fmla="*/ 3507048 h 4164869"/>
                              <a:gd name="connsiteX3" fmla="*/ 3658844 w 6210813"/>
                              <a:gd name="connsiteY3" fmla="*/ 4060124 h 4164869"/>
                              <a:gd name="connsiteX4" fmla="*/ 3792621 w 6210813"/>
                              <a:gd name="connsiteY4" fmla="*/ 4002358 h 4164869"/>
                              <a:gd name="connsiteX5" fmla="*/ 3806991 w 6210813"/>
                              <a:gd name="connsiteY5" fmla="*/ 3995000 h 4164869"/>
                              <a:gd name="connsiteX6" fmla="*/ 3681898 w 6210813"/>
                              <a:gd name="connsiteY6" fmla="*/ 4037315 h 4164869"/>
                              <a:gd name="connsiteX7" fmla="*/ 2837972 w 6210813"/>
                              <a:gd name="connsiteY7" fmla="*/ 4164869 h 4164869"/>
                              <a:gd name="connsiteX8" fmla="*/ 0 w 6210813"/>
                              <a:gd name="connsiteY8" fmla="*/ 1327683 h 4164869"/>
                              <a:gd name="connsiteX9" fmla="*/ 279855 w 6210813"/>
                              <a:gd name="connsiteY9" fmla="*/ 97646 h 4164869"/>
                              <a:gd name="connsiteX10" fmla="*/ 329881 w 6210813"/>
                              <a:gd name="connsiteY10" fmla="*/ 0 h 41648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210813" h="4164869">
                                <a:moveTo>
                                  <a:pt x="329881" y="0"/>
                                </a:moveTo>
                                <a:lnTo>
                                  <a:pt x="6210813" y="0"/>
                                </a:lnTo>
                                <a:lnTo>
                                  <a:pt x="6210813" y="3507048"/>
                                </a:lnTo>
                                <a:lnTo>
                                  <a:pt x="3658844" y="4060124"/>
                                </a:lnTo>
                                <a:lnTo>
                                  <a:pt x="3792621" y="4002358"/>
                                </a:lnTo>
                                <a:lnTo>
                                  <a:pt x="3806991" y="3995000"/>
                                </a:lnTo>
                                <a:lnTo>
                                  <a:pt x="3681898" y="4037315"/>
                                </a:lnTo>
                                <a:cubicBezTo>
                                  <a:pt x="3415302" y="4120212"/>
                                  <a:pt x="3131853" y="4164869"/>
                                  <a:pt x="2837972" y="4164869"/>
                                </a:cubicBezTo>
                                <a:cubicBezTo>
                                  <a:pt x="1270603" y="4164869"/>
                                  <a:pt x="0" y="2894618"/>
                                  <a:pt x="0" y="1327683"/>
                                </a:cubicBezTo>
                                <a:cubicBezTo>
                                  <a:pt x="0" y="886983"/>
                                  <a:pt x="100507" y="469751"/>
                                  <a:pt x="279855" y="97646"/>
                                </a:cubicBezTo>
                                <a:lnTo>
                                  <a:pt x="329881" y="0"/>
                                </a:lnTo>
                                <a:close/>
                              </a:path>
                            </a:pathLst>
                          </a:custGeom>
                          <a:noFill/>
                        </pic:spPr>
                      </pic:pic>
                      <wps:wsp>
                        <wps:cNvPr id="784137" name="مربع نص 6"/>
                        <wps:cNvSpPr txBox="1"/>
                        <wps:spPr>
                          <a:xfrm>
                            <a:off x="2832100" y="8382000"/>
                            <a:ext cx="2229485" cy="734060"/>
                          </a:xfrm>
                          <a:prstGeom prst="rect">
                            <a:avLst/>
                          </a:prstGeom>
                          <a:noFill/>
                        </wps:spPr>
                        <wps:txbx>
                          <w:txbxContent>
                            <w:p w:rsidR="00A2091E" w:rsidRPr="004F2BDA" w:rsidRDefault="00A2091E" w:rsidP="00A2091E">
                              <w:pPr>
                                <w:pBdr>
                                  <w:top w:val="thinThickSmallGap" w:sz="24" w:space="1" w:color="0D0D0D" w:themeColor="text1" w:themeTint="F2"/>
                                </w:pBdr>
                                <w:bidi w:val="0"/>
                                <w:jc w:val="center"/>
                                <w:rPr>
                                  <w:rFonts w:ascii="Adobe Arabic" w:hAnsi="Adobe Arabic" w:cs="Adobe Arabic"/>
                                  <w:color w:val="FFFFFF" w:themeColor="background1"/>
                                  <w:sz w:val="22"/>
                                  <w:szCs w:val="22"/>
                                  <w:lang w:bidi="ar-SY"/>
                                </w:rPr>
                              </w:pPr>
                              <w:r w:rsidRPr="004F2BDA">
                                <w:rPr>
                                  <w:rFonts w:ascii="Adobe Arabic" w:hAnsi="Adobe Arabic" w:cs="Adobe Arabic"/>
                                  <w:color w:val="FFFFFF" w:themeColor="background1"/>
                                  <w:kern w:val="24"/>
                                  <w:sz w:val="72"/>
                                  <w:szCs w:val="72"/>
                                  <w:rtl/>
                                  <w:lang w:bidi="ar-EG"/>
                                </w:rPr>
                                <w:t>دليل المدرب</w:t>
                              </w:r>
                            </w:p>
                          </w:txbxContent>
                        </wps:txbx>
                        <wps:bodyPr wrap="square" rtlCol="1">
                          <a:spAutoFit/>
                        </wps:bodyPr>
                      </wps:wsp>
                      <wps:wsp>
                        <wps:cNvPr id="784138" name="مربع نص 6"/>
                        <wps:cNvSpPr txBox="1"/>
                        <wps:spPr>
                          <a:xfrm>
                            <a:off x="2749550" y="4864100"/>
                            <a:ext cx="4752340" cy="799465"/>
                          </a:xfrm>
                          <a:prstGeom prst="rect">
                            <a:avLst/>
                          </a:prstGeom>
                          <a:noFill/>
                        </wps:spPr>
                        <wps:txbx>
                          <w:txbxContent>
                            <w:p w:rsidR="00A2091E" w:rsidRPr="00A2091E" w:rsidRDefault="00A2091E" w:rsidP="00A2091E">
                              <w:pPr>
                                <w:pStyle w:val="NormalWeb"/>
                                <w:pBdr>
                                  <w:top w:val="thinThickSmallGap" w:sz="24" w:space="1" w:color="0D0D0D" w:themeColor="text1" w:themeTint="F2"/>
                                </w:pBdr>
                                <w:bidi/>
                                <w:spacing w:before="0" w:beforeAutospacing="0" w:after="0" w:afterAutospacing="0"/>
                                <w:jc w:val="center"/>
                                <w:rPr>
                                  <w:rFonts w:ascii="Sakkal Majalla" w:hAnsi="Sakkal Majalla" w:cs="Sakkal Majalla"/>
                                  <w:color w:val="FFFFFF" w:themeColor="background1"/>
                                  <w:sz w:val="280"/>
                                  <w:szCs w:val="280"/>
                                </w:rPr>
                              </w:pPr>
                              <w:r w:rsidRPr="00A2091E">
                                <w:rPr>
                                  <w:rFonts w:ascii="Sakkal Majalla" w:hAnsi="Sakkal Majalla" w:cs="Sakkal Majalla"/>
                                  <w:color w:val="FFFFFF" w:themeColor="background1"/>
                                  <w:sz w:val="72"/>
                                  <w:szCs w:val="72"/>
                                  <w:rtl/>
                                </w:rPr>
                                <w:t>إدارة الحشود "الجماهير"</w:t>
                              </w:r>
                            </w:p>
                          </w:txbxContent>
                        </wps:txbx>
                        <wps:bodyPr wrap="square" rtlCol="1">
                          <a:spAutoFit/>
                        </wps:bodyPr>
                      </wps:wsp>
                      <wpg:grpSp>
                        <wpg:cNvPr id="787049529" name="مجموعة 787049529"/>
                        <wpg:cNvGrpSpPr/>
                        <wpg:grpSpPr>
                          <a:xfrm>
                            <a:off x="0" y="76200"/>
                            <a:ext cx="9434830" cy="4326890"/>
                            <a:chOff x="0" y="0"/>
                            <a:chExt cx="9435422" cy="4327517"/>
                          </a:xfrm>
                        </wpg:grpSpPr>
                        <wps:wsp>
                          <wps:cNvPr id="75138852" name="شكل حر: شكل 35"/>
                          <wps:cNvSpPr/>
                          <wps:spPr>
                            <a:xfrm>
                              <a:off x="0" y="0"/>
                              <a:ext cx="5381974" cy="2832062"/>
                            </a:xfrm>
                            <a:custGeom>
                              <a:avLst/>
                              <a:gdLst>
                                <a:gd name="connsiteX0" fmla="*/ 0 w 6616800"/>
                                <a:gd name="connsiteY0" fmla="*/ 0 h 3482623"/>
                                <a:gd name="connsiteX1" fmla="*/ 6616800 w 6616800"/>
                                <a:gd name="connsiteY1" fmla="*/ 0 h 3482623"/>
                                <a:gd name="connsiteX2" fmla="*/ 6616800 w 6616800"/>
                                <a:gd name="connsiteY2" fmla="*/ 1 h 3482623"/>
                                <a:gd name="connsiteX3" fmla="*/ 6412850 w 6616800"/>
                                <a:gd name="connsiteY3" fmla="*/ 1 h 3482623"/>
                                <a:gd name="connsiteX4" fmla="*/ 6343471 w 6616800"/>
                                <a:gd name="connsiteY4" fmla="*/ 153463 h 3482623"/>
                                <a:gd name="connsiteX5" fmla="*/ 6010956 w 6616800"/>
                                <a:gd name="connsiteY5" fmla="*/ 1800466 h 3482623"/>
                                <a:gd name="connsiteX6" fmla="*/ 6267709 w 6616800"/>
                                <a:gd name="connsiteY6" fmla="*/ 3255320 h 3482623"/>
                                <a:gd name="connsiteX7" fmla="*/ 6314283 w 6616800"/>
                                <a:gd name="connsiteY7" fmla="*/ 3373442 h 3482623"/>
                                <a:gd name="connsiteX8" fmla="*/ 6299132 w 6616800"/>
                                <a:gd name="connsiteY8" fmla="*/ 3354162 h 3482623"/>
                                <a:gd name="connsiteX9" fmla="*/ 3200041 w 6616800"/>
                                <a:gd name="connsiteY9" fmla="*/ 1892640 h 3482623"/>
                                <a:gd name="connsiteX10" fmla="*/ 100950 w 6616800"/>
                                <a:gd name="connsiteY10" fmla="*/ 3354162 h 3482623"/>
                                <a:gd name="connsiteX11" fmla="*/ 0 w 6616800"/>
                                <a:gd name="connsiteY11" fmla="*/ 3482623 h 34826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6616800" h="3482623">
                                  <a:moveTo>
                                    <a:pt x="0" y="0"/>
                                  </a:moveTo>
                                  <a:lnTo>
                                    <a:pt x="6616800" y="0"/>
                                  </a:lnTo>
                                  <a:lnTo>
                                    <a:pt x="6616800" y="1"/>
                                  </a:lnTo>
                                  <a:lnTo>
                                    <a:pt x="6412850" y="1"/>
                                  </a:lnTo>
                                  <a:lnTo>
                                    <a:pt x="6343471" y="153463"/>
                                  </a:lnTo>
                                  <a:cubicBezTo>
                                    <a:pt x="6129357" y="659686"/>
                                    <a:pt x="6010956" y="1216249"/>
                                    <a:pt x="6010956" y="1800466"/>
                                  </a:cubicBezTo>
                                  <a:cubicBezTo>
                                    <a:pt x="6010956" y="2311656"/>
                                    <a:pt x="6101607" y="2801673"/>
                                    <a:pt x="6267709" y="3255320"/>
                                  </a:cubicBezTo>
                                  <a:lnTo>
                                    <a:pt x="6314283" y="3373442"/>
                                  </a:lnTo>
                                  <a:lnTo>
                                    <a:pt x="6299132" y="3354162"/>
                                  </a:lnTo>
                                  <a:cubicBezTo>
                                    <a:pt x="5562503" y="2461574"/>
                                    <a:pt x="4447713" y="1892640"/>
                                    <a:pt x="3200041" y="1892640"/>
                                  </a:cubicBezTo>
                                  <a:cubicBezTo>
                                    <a:pt x="1952369" y="1892640"/>
                                    <a:pt x="837579" y="2461574"/>
                                    <a:pt x="100950" y="3354162"/>
                                  </a:cubicBezTo>
                                  <a:lnTo>
                                    <a:pt x="0" y="3482623"/>
                                  </a:lnTo>
                                  <a:close/>
                                </a:path>
                              </a:pathLst>
                            </a:custGeom>
                            <a:solidFill>
                              <a:srgbClr val="48CAE4"/>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1" anchor="ctr">
                            <a:noAutofit/>
                          </wps:bodyPr>
                        </wps:wsp>
                        <wps:wsp>
                          <wps:cNvPr id="693985688" name="شكل حر: شكل 2"/>
                          <wps:cNvSpPr/>
                          <wps:spPr>
                            <a:xfrm>
                              <a:off x="5081452" y="13062"/>
                              <a:ext cx="4353970" cy="4314455"/>
                            </a:xfrm>
                            <a:custGeom>
                              <a:avLst/>
                              <a:gdLst>
                                <a:gd name="connsiteX0" fmla="*/ 401894 w 6085794"/>
                                <a:gd name="connsiteY0" fmla="*/ 0 h 6031739"/>
                                <a:gd name="connsiteX1" fmla="*/ 1234684 w 6085794"/>
                                <a:gd name="connsiteY1" fmla="*/ 0 h 6031739"/>
                                <a:gd name="connsiteX2" fmla="*/ 1155403 w 6085794"/>
                                <a:gd name="connsiteY2" fmla="*/ 154794 h 6031739"/>
                                <a:gd name="connsiteX3" fmla="*/ 764209 w 6085794"/>
                                <a:gd name="connsiteY3" fmla="*/ 1874672 h 6031739"/>
                                <a:gd name="connsiteX4" fmla="*/ 4731255 w 6085794"/>
                                <a:gd name="connsiteY4" fmla="*/ 5841718 h 6031739"/>
                                <a:gd name="connsiteX5" fmla="*/ 5910933 w 6085794"/>
                                <a:gd name="connsiteY5" fmla="*/ 5663368 h 6031739"/>
                                <a:gd name="connsiteX6" fmla="*/ 6085794 w 6085794"/>
                                <a:gd name="connsiteY6" fmla="*/ 5604201 h 6031739"/>
                                <a:gd name="connsiteX7" fmla="*/ 6065706 w 6085794"/>
                                <a:gd name="connsiteY7" fmla="*/ 5614490 h 6031739"/>
                                <a:gd name="connsiteX8" fmla="*/ 4231274 w 6085794"/>
                                <a:gd name="connsiteY8" fmla="*/ 6031739 h 6031739"/>
                                <a:gd name="connsiteX9" fmla="*/ 0 w 6085794"/>
                                <a:gd name="connsiteY9" fmla="*/ 1800465 h 6031739"/>
                                <a:gd name="connsiteX10" fmla="*/ 332515 w 6085794"/>
                                <a:gd name="connsiteY10" fmla="*/ 153462 h 603173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085794" h="6031739">
                                  <a:moveTo>
                                    <a:pt x="401894" y="0"/>
                                  </a:moveTo>
                                  <a:lnTo>
                                    <a:pt x="1234684" y="0"/>
                                  </a:lnTo>
                                  <a:lnTo>
                                    <a:pt x="1155403" y="154794"/>
                                  </a:lnTo>
                                  <a:cubicBezTo>
                                    <a:pt x="904702" y="675083"/>
                                    <a:pt x="764209" y="1258471"/>
                                    <a:pt x="764209" y="1874672"/>
                                  </a:cubicBezTo>
                                  <a:cubicBezTo>
                                    <a:pt x="764209" y="4065611"/>
                                    <a:pt x="2540316" y="5841718"/>
                                    <a:pt x="4731255" y="5841718"/>
                                  </a:cubicBezTo>
                                  <a:cubicBezTo>
                                    <a:pt x="5142056" y="5841718"/>
                                    <a:pt x="5538273" y="5779277"/>
                                    <a:pt x="5910933" y="5663368"/>
                                  </a:cubicBezTo>
                                  <a:lnTo>
                                    <a:pt x="6085794" y="5604201"/>
                                  </a:lnTo>
                                  <a:lnTo>
                                    <a:pt x="6065706" y="5614490"/>
                                  </a:lnTo>
                                  <a:cubicBezTo>
                                    <a:pt x="5510763" y="5881889"/>
                                    <a:pt x="4888518" y="6031739"/>
                                    <a:pt x="4231274" y="6031739"/>
                                  </a:cubicBezTo>
                                  <a:cubicBezTo>
                                    <a:pt x="1894406" y="6031739"/>
                                    <a:pt x="0" y="4137333"/>
                                    <a:pt x="0" y="1800465"/>
                                  </a:cubicBezTo>
                                  <a:cubicBezTo>
                                    <a:pt x="0" y="1216248"/>
                                    <a:pt x="118401" y="659685"/>
                                    <a:pt x="332515" y="153462"/>
                                  </a:cubicBezTo>
                                  <a:close/>
                                </a:path>
                              </a:pathLst>
                            </a:custGeom>
                            <a:solidFill>
                              <a:srgbClr val="48CAE4"/>
                            </a:solidFill>
                            <a:ln>
                              <a:solidFill>
                                <a:srgbClr val="48CAE4"/>
                              </a:solidFill>
                            </a:ln>
                            <a:effectLst>
                              <a:outerShdw blurRad="342900" dist="304800" dir="8100000" algn="tl" rotWithShape="0">
                                <a:prstClr val="black">
                                  <a:alpha val="19000"/>
                                </a:prstClr>
                              </a:outerShdw>
                            </a:effectLst>
                          </wps:spPr>
                          <wps:style>
                            <a:lnRef idx="2">
                              <a:schemeClr val="accent1">
                                <a:shade val="50000"/>
                              </a:schemeClr>
                            </a:lnRef>
                            <a:fillRef idx="1">
                              <a:schemeClr val="accent1"/>
                            </a:fillRef>
                            <a:effectRef idx="0">
                              <a:schemeClr val="accent1"/>
                            </a:effectRef>
                            <a:fontRef idx="minor">
                              <a:schemeClr val="lt1"/>
                            </a:fontRef>
                          </wps:style>
                          <wps:bodyPr wrap="square" rtlCol="1" anchor="ctr">
                            <a:noAutofit/>
                          </wps:bodyPr>
                        </wps:wsp>
                      </wpg:grpSp>
                      <pic:pic xmlns:pic="http://schemas.openxmlformats.org/drawingml/2006/picture">
                        <pic:nvPicPr>
                          <pic:cNvPr id="409459996" name="رسم 409459996" descr="مجموعة من النساء">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2C13927-3589-17E7-C98F-E37BF48C0F3E}"/>
                              </a:ext>
                            </a:extLst>
                          </pic:cNvPr>
                          <pic:cNvPicPr>
                            <a:picLocks noChangeAspect="1"/>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1"/>
                              </a:ext>
                            </a:extLst>
                          </a:blip>
                          <a:stretch>
                            <a:fillRect/>
                          </a:stretch>
                        </pic:blipFill>
                        <pic:spPr>
                          <a:xfrm>
                            <a:off x="2260600" y="400050"/>
                            <a:ext cx="762000" cy="762000"/>
                          </a:xfrm>
                          <a:prstGeom prst="rect">
                            <a:avLst/>
                          </a:prstGeom>
                        </pic:spPr>
                      </pic:pic>
                      <pic:pic xmlns:pic="http://schemas.openxmlformats.org/drawingml/2006/picture">
                        <pic:nvPicPr>
                          <pic:cNvPr id="20" name="رسم 19" descr="مجموعة من الأشخاص">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D526402-E07F-BCF6-4F30-3902D1CEA020}"/>
                              </a:ext>
                            </a:extLst>
                          </pic:cNvPr>
                          <pic:cNvPicPr>
                            <a:picLocks noChangeAspect="1"/>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3"/>
                              </a:ext>
                            </a:extLst>
                          </a:blip>
                          <a:stretch>
                            <a:fillRect/>
                          </a:stretch>
                        </pic:blipFill>
                        <pic:spPr>
                          <a:xfrm>
                            <a:off x="3587750" y="838200"/>
                            <a:ext cx="762000" cy="762000"/>
                          </a:xfrm>
                          <a:prstGeom prst="rect">
                            <a:avLst/>
                          </a:prstGeom>
                        </pic:spPr>
                      </pic:pic>
                      <pic:pic xmlns:pic="http://schemas.openxmlformats.org/drawingml/2006/picture">
                        <pic:nvPicPr>
                          <pic:cNvPr id="22" name="رسم 21" descr="عائلة بولد">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D7FE8A2-80D0-57DA-C40A-6BCB5661F21B}"/>
                              </a:ext>
                            </a:extLst>
                          </pic:cNvPr>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5"/>
                              </a:ext>
                            </a:extLst>
                          </a:blip>
                          <a:stretch>
                            <a:fillRect/>
                          </a:stretch>
                        </pic:blipFill>
                        <pic:spPr>
                          <a:xfrm>
                            <a:off x="5969000" y="9156700"/>
                            <a:ext cx="914400" cy="914400"/>
                          </a:xfrm>
                          <a:prstGeom prst="rect">
                            <a:avLst/>
                          </a:prstGeom>
                        </pic:spPr>
                      </pic:pic>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29C65D3" id="Group 8" o:spid="_x0000_s1026" style="position:absolute;left:0;text-align:left;margin-left:-203.5pt;margin-top:-81.5pt;width:943.2pt;height:849.9pt;z-index:252774400" coordsize="119786,10793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">
                <v:rect id="مستطيل 8" o:spid="_x0000_s1027" style="position:absolute;left:16383;width:75895;height:107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" fillcolor="#01b3d7" strokecolor="#01b3d7" strokeweight="1pt">
                  <v:textbox>
                    <w:txbxContent>
                      <w:p w14:paraId="7B538D39" w14:textId="77777777" w:rsidR="00A2091E" w:rsidRPr="009C15E3" w:rsidRDefault="00A2091E" w:rsidP="00A2091E">
                        <w:pPr>
                          <w:rPr>
                            <w:i/>
                            <w:iCs/>
                            <w:rtl/>
                            <w:lang w:bidi="ar-SY"/>
                          </w:rPr>
                        </w:pPr>
                      </w:p>
                      <w:p w14:paraId="4F5DCDB9" w14:textId="77777777" w:rsidR="00A2091E" w:rsidRDefault="00A2091E" w:rsidP="00A2091E"/>
                    </w:txbxContent>
                  </v:textbox>
                </v:rect>
                <v:shape id="شكل حر: شكل 36" o:spid="_x0000_s1028" style="position:absolute;left:15430;top:74612;width:69539;height:33325;visibility:visible;mso-wrap-style:square;v-text-anchor:middle" coordsize="5894030,282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" path="m1634857,c3549042,,5191404,1163816,5892948,2822453r1082,2744l,2825197,,298520,45916,280417c541373,99005,1076553,,1634857,xe" fillcolor="#0397c1" stroked="f" strokeweight="1pt">
                  <v:stroke joinstyle="miter"/>
                  <v:path arrowok="t" o:connecttype="custom" o:connectlocs="1928834,0;6952608,3329243;6953885,3332480;0,3332480;0,352121;54173,330768;1928834,0" o:connectangles="0,0,0,0,0,0,0"/>
                </v:shape>
                <v:shape id="صورة 1934795649" o:spid="_x0000_s1029" type="#_x0000_t75" alt="Wie organisiere ich mein Unternehmen der Zukunft? - Führung im Wandel" style="position:absolute;left:56070;top:63;width:63716;height:42723;visibility:visible;mso-wrap-style:square" coordsize="6210813,4164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" path="m329881,l6210813,r,3507048l3658844,4060124r133777,-57766l3806991,3995000r-125093,42315c3415302,4120212,3131853,4164869,2837972,4164869,1270603,4164869,,2894618,,1327683,,886983,100507,469751,279855,97646l329881,xe">
                  <v:imagedata r:id="rId16" o:title="Wie organisiere ich mein Unternehmen der Zukunft? - Führung im Wandel" croptop="1933f" cropbottom="8885f" cropleft="11156f"/>
                  <v:formulas/>
                  <v:path o:extrusionok="t" o:connecttype="custom" o:connectlocs="338421,0;6371590,0;6371590,3597494;3753559,4164834;3890799,4105578;3905541,4098030;3777210,4141436;2911438,4272280;0,1361924;287100,100164;338421,0" o:connectangles="0,0,0,0,0,0,0,0,0,0,0"/>
                </v:shape>
                <v:shapetype id="_x0000_t202" coordsize="21600,21600" o:spt="202" path="m,l,21600r21600,l21600,xe">
                  <v:stroke joinstyle="miter"/>
                  <v:path gradientshapeok="t" o:connecttype="rect"/>
                </v:shapetype>
                <v:shape id="مربع نص 6" o:spid="_x0000_s1030" type="#_x0000_t202" style="position:absolute;left:28321;top:83820;width:22294;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" filled="f" stroked="f">
                  <v:textbox style="mso-fit-shape-to-text:t">
                    <w:txbxContent>
                      <w:p w14:paraId="5CAA2286" w14:textId="77777777" w:rsidR="00A2091E" w:rsidRPr="004F2BDA" w:rsidRDefault="00A2091E" w:rsidP="00A2091E">
                        <w:pPr>
                          <w:pBdr>
                            <w:top w:val="thinThickSmallGap" w:sz="24" w:space="1" w:color="0D0D0D" w:themeColor="text1" w:themeTint="F2"/>
                          </w:pBdr>
                          <w:bidi w:val="0"/>
                          <w:jc w:val="center"/>
                          <w:rPr>
                            <w:rFonts w:ascii="Adobe Arabic" w:hAnsi="Adobe Arabic" w:cs="Adobe Arabic"/>
                            <w:color w:val="FFFFFF" w:themeColor="background1"/>
                            <w:sz w:val="22"/>
                            <w:szCs w:val="22"/>
                            <w:lang w:bidi="ar-SY"/>
                          </w:rPr>
                        </w:pPr>
                        <w:r w:rsidRPr="004F2BDA">
                          <w:rPr>
                            <w:rFonts w:ascii="Adobe Arabic" w:hAnsi="Adobe Arabic" w:cs="Adobe Arabic"/>
                            <w:color w:val="FFFFFF" w:themeColor="background1"/>
                            <w:kern w:val="24"/>
                            <w:sz w:val="72"/>
                            <w:szCs w:val="72"/>
                            <w:rtl/>
                            <w:lang w:bidi="ar-EG"/>
                          </w:rPr>
                          <w:t>دليل المدرب</w:t>
                        </w:r>
                      </w:p>
                    </w:txbxContent>
                  </v:textbox>
                </v:shape>
                <v:shape id="مربع نص 6" o:spid="_x0000_s1031" type="#_x0000_t202" style="position:absolute;left:27495;top:48641;width:47523;height:7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" filled="f" stroked="f">
                  <v:textbox style="mso-fit-shape-to-text:t">
                    <w:txbxContent>
                      <w:p w14:paraId="05FB533D" w14:textId="6DC31B36" w:rsidR="00A2091E" w:rsidRPr="00A2091E" w:rsidRDefault="00A2091E" w:rsidP="00A2091E">
                        <w:pPr>
                          <w:pStyle w:val="NormalWeb"/>
                          <w:pBdr>
                            <w:top w:val="thinThickSmallGap" w:sz="24" w:space="1" w:color="0D0D0D" w:themeColor="text1" w:themeTint="F2"/>
                          </w:pBdr>
                          <w:bidi/>
                          <w:spacing w:before="0" w:beforeAutospacing="0" w:after="0" w:afterAutospacing="0"/>
                          <w:jc w:val="center"/>
                          <w:rPr>
                            <w:rFonts w:ascii="Sakkal Majalla" w:hAnsi="Sakkal Majalla" w:cs="Sakkal Majalla"/>
                            <w:color w:val="FFFFFF" w:themeColor="background1"/>
                            <w:sz w:val="280"/>
                            <w:szCs w:val="280"/>
                          </w:rPr>
                        </w:pPr>
                        <w:r w:rsidRPr="00A2091E">
                          <w:rPr>
                            <w:rFonts w:ascii="Sakkal Majalla" w:hAnsi="Sakkal Majalla" w:cs="Sakkal Majalla"/>
                            <w:color w:val="FFFFFF" w:themeColor="background1"/>
                            <w:sz w:val="72"/>
                            <w:szCs w:val="72"/>
                            <w:rtl/>
                          </w:rPr>
                          <w:t>إدارة الحشود "الجماهير"</w:t>
                        </w:r>
                      </w:p>
                    </w:txbxContent>
                  </v:textbox>
                </v:shape>
                <v:group id="مجموعة 787049529" o:spid="_x0000_s1032" style="position:absolute;top:762;width:94348;height:43268" coordsize="94354,43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">
                  <v:shape id="شكل حر: شكل 35" o:spid="_x0000_s1033" style="position:absolute;width:53819;height:28320;visibility:visible;mso-wrap-style:square;v-text-anchor:middle" coordsize="6616800,3482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" path="m,l6616800,r,1l6412850,1r-69379,153462c6129357,659686,6010956,1216249,6010956,1800466v,511190,90651,1001207,256753,1454854l6314283,3373442r-15151,-19280c5562503,2461574,4447713,1892640,3200041,1892640v-1247672,,-2362462,568934,-3099091,1461522l,3482623,,xe" fillcolor="#48cae4" stroked="f" strokeweight="1pt">
                    <v:stroke joinstyle="miter"/>
                    <v:path arrowok="t" o:connecttype="custom" o:connectlocs="0,0;5381974,0;5381974,1;5216085,1;5159654,124796;4889192,1464135;5098030,2647220;5135913,2743276;5123589,2727598;2602850,1539091;82111,2727598;0,2832062" o:connectangles="0,0,0,0,0,0,0,0,0,0,0,0"/>
                  </v:shape>
                  <v:shape id="شكل حر: شكل 2" o:spid="_x0000_s1034" style="position:absolute;left:50814;top:130;width:43540;height:43145;visibility:visible;mso-wrap-style:square;v-text-anchor:middle" coordsize="6085794,603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" path="m401894,r832790,l1155403,154794c904702,675083,764209,1258471,764209,1874672v,2190939,1776107,3967046,3967046,3967046c5142056,5841718,5538273,5779277,5910933,5663368r174861,-59167l6065706,5614490v-554943,267399,-1177188,417249,-1834432,417249c1894406,6031739,,4137333,,1800465,,1216248,118401,659685,332515,153462l401894,xe" fillcolor="#48cae4" strokecolor="#48cae4" strokeweight="1pt">
                    <v:stroke joinstyle="miter"/>
                    <v:shadow on="t" color="black" opacity="12451f" origin="-.5,-.5" offset="-5.98683mm,5.98683mm"/>
                    <v:path arrowok="t" o:connecttype="custom" o:connectlocs="287528,0;883332,0;826612,110723;546739,1340938;3384890,4178534;4228869,4050962;4353970,4008640;4339598,4016000;3027188,4314455;0,1287858;237892,109770" o:connectangles="0,0,0,0,0,0,0,0,0,0,0"/>
                  </v:shape>
                </v:group>
                <v:shape id="رسم 409459996" o:spid="_x0000_s1035" type="#_x0000_t75" alt="مجموعة من النساء" style="position:absolute;left:22606;top:4000;width:7620;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">
                  <v:imagedata r:id="rId17" o:title="مجموعة من النساء"/>
                </v:shape>
                <v:shape id="رسم 19" o:spid="_x0000_s1036" type="#_x0000_t75" alt="مجموعة من الأشخاص" style="position:absolute;left:35877;top:8382;width:7620;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">
                  <v:imagedata r:id="rId18" o:title="مجموعة من الأشخاص"/>
                </v:shape>
                <v:shape id="رسم 21" o:spid="_x0000_s1037" type="#_x0000_t75" alt="عائلة بولد" style="position:absolute;left:59690;top:9156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">
                  <v:imagedata r:id="rId19" o:title="عائلة بولد"/>
                </v:shape>
              </v:group>
            </w:pict>
          </mc:Fallback>
        </mc:AlternateContent>
      </w: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lang w:bidi="ar-SY"/>
        </w:rPr>
      </w:pPr>
    </w:p>
    <w:p w:rsidR="00F53D08" w:rsidRPr="00F53D08" w:rsidRDefault="00F53D08" w:rsidP="00F53D08">
      <w:pPr>
        <w:rPr>
          <w:rtl/>
        </w:rPr>
      </w:pPr>
    </w:p>
    <w:p w:rsidR="00F53D08" w:rsidRPr="00F53D08" w:rsidRDefault="00636A52" w:rsidP="00636A52">
      <w:pPr>
        <w:tabs>
          <w:tab w:val="left" w:pos="3171"/>
        </w:tabs>
        <w:rPr>
          <w:rtl/>
          <w:lang w:bidi="ar-SY"/>
        </w:rPr>
      </w:pPr>
      <w:r>
        <w:tab/>
      </w:r>
    </w:p>
    <w:p w:rsidR="00F53D08" w:rsidRPr="00F53D08" w:rsidRDefault="00F53D08" w:rsidP="00F53D08">
      <w:pPr>
        <w:rPr>
          <w:rtl/>
        </w:rPr>
      </w:pPr>
    </w:p>
    <w:p w:rsidR="00F53D08" w:rsidRPr="00F53D08" w:rsidRDefault="00F53D08" w:rsidP="00F53D08">
      <w:pPr>
        <w:rPr>
          <w:rtl/>
        </w:rPr>
      </w:pPr>
    </w:p>
    <w:p w:rsidR="00C46C39" w:rsidRDefault="00645631" w:rsidP="005E591D">
      <w:pPr>
        <w:bidi w:val="0"/>
        <w:spacing w:after="160" w:line="259" w:lineRule="auto"/>
        <w:jc w:val="left"/>
        <w:rPr>
          <w:rtl/>
          <w:lang w:bidi="ar-SY"/>
        </w:rPr>
      </w:pPr>
      <w:r>
        <w:rPr>
          <w:rtl/>
        </w:rPr>
        <w:br w:type="page"/>
      </w:r>
    </w:p>
    <w:p w:rsidR="00EB688D" w:rsidRPr="00EB688D" w:rsidRDefault="00E57E04" w:rsidP="009C58B6">
      <w:pPr>
        <w:spacing w:after="160" w:line="259" w:lineRule="auto"/>
        <w:jc w:val="center"/>
        <w:rPr>
          <w:rtl/>
          <w:lang w:bidi="ar-SY"/>
        </w:rPr>
      </w:pPr>
      <w:r>
        <w:rPr>
          <w:noProof/>
        </w:rPr>
        <w:lastRenderedPageBreak/>
        <mc:AlternateContent>
          <mc:Choice Requires="wpg">
            <w:drawing>
              <wp:inline distT="0" distB="0" distL="0" distR="0" wp14:anchorId="5371092C" wp14:editId="07E84E76">
                <wp:extent cx="2427605" cy="672465"/>
                <wp:effectExtent l="0" t="0" r="0" b="0"/>
                <wp:docPr id="129" name="مجموعة 129"/>
                <wp:cNvGraphicFramePr/>
                <a:graphic xmlns:a="http://schemas.openxmlformats.org/drawingml/2006/main">
                  <a:graphicData uri="http://schemas.microsoft.com/office/word/2010/wordprocessingGroup">
                    <wpg:wgp>
                      <wpg:cNvGrpSpPr/>
                      <wpg:grpSpPr>
                        <a:xfrm>
                          <a:off x="0" y="0"/>
                          <a:ext cx="2427605" cy="672465"/>
                          <a:chOff x="0" y="0"/>
                          <a:chExt cx="2427605" cy="672465"/>
                        </a:xfrm>
                      </wpg:grpSpPr>
                      <pic:pic xmlns:pic="http://schemas.openxmlformats.org/drawingml/2006/picture">
                        <pic:nvPicPr>
                          <pic:cNvPr id="130" name="صورة 130"/>
                          <pic:cNvPicPr>
                            <a:picLocks noChangeAspect="1"/>
                          </pic:cNvPicPr>
                        </pic:nvPicPr>
                        <pic:blipFill rotWithShape="1">
                          <a:blip r:embed="rId20">
                            <a:duotone>
                              <a:prstClr val="black"/>
                              <a:schemeClr val="accent1">
                                <a:tint val="45000"/>
                                <a:satMod val="400000"/>
                              </a:schemeClr>
                            </a:duotone>
                            <a:extLst>
                              <a:ext uri="{28A0092B-C50C-407E-A947-70E740481C1C}">
                                <a14:useLocalDpi xmlns:a14="http://schemas.microsoft.com/office/drawing/2010/main" val="0"/>
                              </a:ext>
                            </a:extLst>
                          </a:blip>
                          <a:srcRect t="32000" b="33793"/>
                          <a:stretch/>
                        </pic:blipFill>
                        <pic:spPr bwMode="auto">
                          <a:xfrm>
                            <a:off x="0" y="0"/>
                            <a:ext cx="2427605" cy="672465"/>
                          </a:xfrm>
                          <a:prstGeom prst="rect">
                            <a:avLst/>
                          </a:prstGeom>
                          <a:ln>
                            <a:noFill/>
                          </a:ln>
                          <a:extLst>
                            <a:ext uri="{53640926-AAD7-44D8-BBD7-CCE9431645EC}">
                              <a14:shadowObscured xmlns:a14="http://schemas.microsoft.com/office/drawing/2010/main"/>
                            </a:ext>
                          </a:extLst>
                        </pic:spPr>
                      </pic:pic>
                      <wps:wsp>
                        <wps:cNvPr id="131" name="مربع نص 131"/>
                        <wps:cNvSpPr txBox="1"/>
                        <wps:spPr>
                          <a:xfrm>
                            <a:off x="474347" y="126536"/>
                            <a:ext cx="1497724" cy="441434"/>
                          </a:xfrm>
                          <a:prstGeom prst="rect">
                            <a:avLst/>
                          </a:prstGeom>
                          <a:noFill/>
                          <a:ln w="6350">
                            <a:noFill/>
                          </a:ln>
                        </wps:spPr>
                        <wps:txbx>
                          <w:txbxContent>
                            <w:p w:rsidR="005E14CE" w:rsidRPr="00E57E04" w:rsidRDefault="005E14CE" w:rsidP="00E57E04">
                              <w:pPr>
                                <w:jc w:val="center"/>
                                <w:rPr>
                                  <w:b/>
                                  <w:bCs/>
                                  <w:color w:val="FFFFFF" w:themeColor="background1"/>
                                  <w:sz w:val="36"/>
                                  <w:szCs w:val="40"/>
                                  <w:rtl/>
                                  <w:lang w:bidi="ar-EG"/>
                                </w:rPr>
                              </w:pPr>
                              <w:r w:rsidRPr="00E57E04">
                                <w:rPr>
                                  <w:rFonts w:hint="cs"/>
                                  <w:b/>
                                  <w:bCs/>
                                  <w:color w:val="FFFFFF" w:themeColor="background1"/>
                                  <w:sz w:val="36"/>
                                  <w:szCs w:val="40"/>
                                  <w:rtl/>
                                  <w:lang w:bidi="ar-EG"/>
                                </w:rPr>
                                <w:t>الفهرس</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371092C" id="مجموعة 129" o:spid="_x0000_s1038" style="width:191.15pt;height:52.95pt;mso-position-horizontal-relative:char;mso-position-vertical-relative:line" coordsize="24276,6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">
                <v:shape id="صورة 130" o:spid="_x0000_s1039" type="#_x0000_t75" style="position:absolute;width:24276;height:6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">
                  <v:imagedata r:id="rId21" o:title="" croptop="20972f" cropbottom="22147f" recolortarget="black"/>
                </v:shape>
                <v:shape id="مربع نص 131" o:spid="_x0000_s1040" type="#_x0000_t202" style="position:absolute;left:4743;top:1265;width:14977;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GUlxAAAANwAAAAPAAAAZHJzL2Rvd25yZXYueG1sRE9La8JA&#10;EL4X/A/LCN7qJkq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Mi0ZSXEAAAA3AAAAA8A&#10;AAAAAAAAAAAAAAAABwIAAGRycy9kb3ducmV2LnhtbFBLBQYAAAAAAwADALcAAAD4AgAAAAA=&#10;" filled="f" stroked="f" strokeweight=".5pt">
                  <v:textbox>
                    <w:txbxContent>
                      <w:p w14:paraId="571C625F" w14:textId="77777777" w:rsidR="005E14CE" w:rsidRPr="00E57E04" w:rsidRDefault="005E14CE" w:rsidP="00E57E04">
                        <w:pPr>
                          <w:jc w:val="center"/>
                          <w:rPr>
                            <w:b/>
                            <w:bCs/>
                            <w:color w:val="FFFFFF" w:themeColor="background1"/>
                            <w:sz w:val="36"/>
                            <w:szCs w:val="40"/>
                            <w:rtl/>
                            <w:lang w:bidi="ar-EG"/>
                          </w:rPr>
                        </w:pPr>
                        <w:r w:rsidRPr="00E57E04">
                          <w:rPr>
                            <w:rFonts w:hint="cs"/>
                            <w:b/>
                            <w:bCs/>
                            <w:color w:val="FFFFFF" w:themeColor="background1"/>
                            <w:sz w:val="36"/>
                            <w:szCs w:val="40"/>
                            <w:rtl/>
                            <w:lang w:bidi="ar-EG"/>
                          </w:rPr>
                          <w:t>الفهرس</w:t>
                        </w:r>
                      </w:p>
                    </w:txbxContent>
                  </v:textbox>
                </v:shape>
                <w10:anchorlock/>
              </v:group>
            </w:pict>
          </mc:Fallback>
        </mc:AlternateContent>
      </w:r>
    </w:p>
    <w:tbl>
      <w:tblPr>
        <w:tblStyle w:val="TableGrid"/>
        <w:bidiVisual/>
        <w:tblW w:w="9962" w:type="dxa"/>
        <w:tblInd w:w="-523"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7975"/>
        <w:gridCol w:w="1987"/>
      </w:tblGrid>
      <w:tr w:rsidR="00B246E6" w:rsidTr="00EB688D">
        <w:tc>
          <w:tcPr>
            <w:tcW w:w="7975" w:type="dxa"/>
            <w:shd w:val="clear" w:color="auto" w:fill="D9E2F3" w:themeFill="accent1" w:themeFillTint="33"/>
          </w:tcPr>
          <w:p w:rsidR="0022035D" w:rsidRPr="00B21A45" w:rsidRDefault="0022035D" w:rsidP="0022035D">
            <w:pPr>
              <w:jc w:val="center"/>
              <w:rPr>
                <w:rFonts w:ascii="Adobe Arabic" w:hAnsi="Adobe Arabic" w:cs="Adobe Arabic"/>
                <w:b/>
                <w:bCs/>
                <w:color w:val="C00000"/>
                <w:sz w:val="40"/>
                <w:szCs w:val="40"/>
                <w:rtl/>
                <w:lang w:bidi="ar-SY"/>
              </w:rPr>
            </w:pPr>
            <w:r w:rsidRPr="00EB688D">
              <w:rPr>
                <w:rFonts w:ascii="Adobe Arabic" w:hAnsi="Adobe Arabic" w:cs="Adobe Arabic"/>
                <w:b/>
                <w:bCs/>
                <w:color w:val="002060"/>
                <w:sz w:val="40"/>
                <w:szCs w:val="40"/>
                <w:rtl/>
                <w:lang w:bidi="ar-SY"/>
              </w:rPr>
              <w:t>المحتويات</w:t>
            </w:r>
          </w:p>
        </w:tc>
        <w:tc>
          <w:tcPr>
            <w:tcW w:w="1987" w:type="dxa"/>
            <w:shd w:val="clear" w:color="auto" w:fill="D9E2F3" w:themeFill="accent1" w:themeFillTint="33"/>
          </w:tcPr>
          <w:p w:rsidR="0022035D" w:rsidRPr="00EB688D" w:rsidRDefault="0022035D" w:rsidP="0022035D">
            <w:pPr>
              <w:jc w:val="center"/>
              <w:rPr>
                <w:rFonts w:ascii="Adobe Arabic" w:hAnsi="Adobe Arabic" w:cs="Adobe Arabic"/>
                <w:b/>
                <w:bCs/>
                <w:color w:val="002060"/>
                <w:sz w:val="40"/>
                <w:szCs w:val="40"/>
                <w:rtl/>
                <w:lang w:bidi="ar-SY"/>
              </w:rPr>
            </w:pPr>
            <w:r w:rsidRPr="00EB688D">
              <w:rPr>
                <w:rFonts w:ascii="Adobe Arabic" w:hAnsi="Adobe Arabic" w:cs="Adobe Arabic"/>
                <w:b/>
                <w:bCs/>
                <w:color w:val="002060"/>
                <w:sz w:val="40"/>
                <w:szCs w:val="40"/>
                <w:rtl/>
                <w:lang w:bidi="ar-SY"/>
              </w:rPr>
              <w:t>رقم الصفحة</w:t>
            </w:r>
          </w:p>
        </w:tc>
      </w:tr>
      <w:tr w:rsidR="00E113FA" w:rsidTr="00EB688D">
        <w:tc>
          <w:tcPr>
            <w:tcW w:w="7975" w:type="dxa"/>
          </w:tcPr>
          <w:p w:rsidR="00E113FA" w:rsidRPr="00B21A45" w:rsidRDefault="00E113FA"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تمهيد للحقيبة</w:t>
            </w:r>
          </w:p>
        </w:tc>
        <w:tc>
          <w:tcPr>
            <w:tcW w:w="1987" w:type="dxa"/>
          </w:tcPr>
          <w:p w:rsidR="00E113FA" w:rsidRPr="00B21A45"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3</w:t>
            </w:r>
          </w:p>
        </w:tc>
      </w:tr>
      <w:tr w:rsidR="00A25638" w:rsidTr="00EB688D">
        <w:tc>
          <w:tcPr>
            <w:tcW w:w="7975" w:type="dxa"/>
          </w:tcPr>
          <w:p w:rsidR="005447C6" w:rsidRPr="00B21A45" w:rsidRDefault="005447C6" w:rsidP="005447C6">
            <w:pPr>
              <w:jc w:val="left"/>
              <w:rPr>
                <w:rFonts w:ascii="Adobe Arabic" w:hAnsi="Adobe Arabic" w:cs="Adobe Arabic"/>
                <w:sz w:val="40"/>
                <w:szCs w:val="40"/>
                <w:rtl/>
                <w:lang w:bidi="ar-SY"/>
              </w:rPr>
            </w:pPr>
            <w:r w:rsidRPr="00B21A45">
              <w:rPr>
                <w:rFonts w:ascii="Adobe Arabic" w:eastAsia="Calibri" w:hAnsi="Adobe Arabic" w:cs="Adobe Arabic"/>
                <w:b/>
                <w:bCs/>
                <w:color w:val="002060"/>
                <w:sz w:val="40"/>
                <w:szCs w:val="40"/>
                <w:rtl/>
              </w:rPr>
              <w:t>دليل البرنامج</w:t>
            </w:r>
          </w:p>
        </w:tc>
        <w:tc>
          <w:tcPr>
            <w:tcW w:w="1987" w:type="dxa"/>
          </w:tcPr>
          <w:p w:rsidR="005447C6" w:rsidRPr="00B21A45" w:rsidRDefault="00052041" w:rsidP="005447C6">
            <w:pPr>
              <w:jc w:val="center"/>
              <w:rPr>
                <w:rFonts w:ascii="Adobe Arabic" w:hAnsi="Adobe Arabic" w:cs="Adobe Arabic"/>
                <w:sz w:val="40"/>
                <w:szCs w:val="40"/>
                <w:rtl/>
                <w:lang w:bidi="ar-SY"/>
              </w:rPr>
            </w:pPr>
            <w:r w:rsidRPr="00B21A45">
              <w:rPr>
                <w:rFonts w:ascii="Adobe Arabic" w:hAnsi="Adobe Arabic" w:cs="Adobe Arabic"/>
                <w:sz w:val="40"/>
                <w:szCs w:val="40"/>
                <w:rtl/>
                <w:lang w:bidi="ar-SY"/>
              </w:rPr>
              <w:t>4</w:t>
            </w:r>
          </w:p>
        </w:tc>
      </w:tr>
      <w:tr w:rsidR="00E113FA" w:rsidTr="00EB688D">
        <w:tc>
          <w:tcPr>
            <w:tcW w:w="7975" w:type="dxa"/>
          </w:tcPr>
          <w:p w:rsidR="00E113FA" w:rsidRPr="00B21A45" w:rsidRDefault="00E113FA"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خطة الحقيبة التدريبية</w:t>
            </w:r>
          </w:p>
        </w:tc>
        <w:tc>
          <w:tcPr>
            <w:tcW w:w="1987" w:type="dxa"/>
          </w:tcPr>
          <w:p w:rsidR="00E113FA" w:rsidRPr="00B21A45"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5</w:t>
            </w:r>
          </w:p>
        </w:tc>
      </w:tr>
      <w:tr w:rsidR="00A25638" w:rsidTr="00EB688D">
        <w:tc>
          <w:tcPr>
            <w:tcW w:w="7975" w:type="dxa"/>
          </w:tcPr>
          <w:p w:rsidR="005447C6" w:rsidRPr="00B21A45" w:rsidRDefault="005447C6" w:rsidP="005447C6">
            <w:pPr>
              <w:jc w:val="left"/>
              <w:rPr>
                <w:rFonts w:ascii="Adobe Arabic" w:hAnsi="Adobe Arabic" w:cs="Adobe Arabic"/>
                <w:sz w:val="40"/>
                <w:szCs w:val="40"/>
                <w:rtl/>
                <w:lang w:bidi="ar-SY"/>
              </w:rPr>
            </w:pPr>
            <w:r w:rsidRPr="00B21A45">
              <w:rPr>
                <w:rFonts w:ascii="Adobe Arabic" w:eastAsia="Calibri" w:hAnsi="Adobe Arabic" w:cs="Adobe Arabic"/>
                <w:b/>
                <w:bCs/>
                <w:color w:val="002060"/>
                <w:sz w:val="40"/>
                <w:szCs w:val="40"/>
                <w:rtl/>
              </w:rPr>
              <w:t>ارشادات المدرب</w:t>
            </w:r>
          </w:p>
        </w:tc>
        <w:tc>
          <w:tcPr>
            <w:tcW w:w="1987" w:type="dxa"/>
          </w:tcPr>
          <w:p w:rsidR="005447C6" w:rsidRPr="00B21A45" w:rsidRDefault="00052041" w:rsidP="005447C6">
            <w:pPr>
              <w:jc w:val="center"/>
              <w:rPr>
                <w:rFonts w:ascii="Adobe Arabic" w:hAnsi="Adobe Arabic" w:cs="Adobe Arabic"/>
                <w:sz w:val="40"/>
                <w:szCs w:val="40"/>
                <w:rtl/>
                <w:lang w:bidi="ar-SY"/>
              </w:rPr>
            </w:pPr>
            <w:r w:rsidRPr="00B21A45">
              <w:rPr>
                <w:rFonts w:ascii="Adobe Arabic" w:hAnsi="Adobe Arabic" w:cs="Adobe Arabic"/>
                <w:sz w:val="40"/>
                <w:szCs w:val="40"/>
                <w:rtl/>
                <w:lang w:bidi="ar-SY"/>
              </w:rPr>
              <w:t>6</w:t>
            </w:r>
          </w:p>
        </w:tc>
      </w:tr>
      <w:tr w:rsidR="000D082E" w:rsidTr="00EB688D">
        <w:tc>
          <w:tcPr>
            <w:tcW w:w="7975" w:type="dxa"/>
          </w:tcPr>
          <w:p w:rsidR="000D082E" w:rsidRPr="00B21A45" w:rsidRDefault="000D082E"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الرموز الدلالية</w:t>
            </w:r>
          </w:p>
        </w:tc>
        <w:tc>
          <w:tcPr>
            <w:tcW w:w="1987" w:type="dxa"/>
          </w:tcPr>
          <w:p w:rsidR="000D082E" w:rsidRPr="00B21A45"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8</w:t>
            </w:r>
          </w:p>
        </w:tc>
      </w:tr>
      <w:tr w:rsidR="005447C6" w:rsidTr="00EB688D">
        <w:tc>
          <w:tcPr>
            <w:tcW w:w="9962" w:type="dxa"/>
            <w:gridSpan w:val="2"/>
            <w:shd w:val="clear" w:color="auto" w:fill="F2F2F2" w:themeFill="background1" w:themeFillShade="F2"/>
          </w:tcPr>
          <w:p w:rsidR="005447C6" w:rsidRPr="00B21A45" w:rsidRDefault="005447C6" w:rsidP="005447C6">
            <w:pPr>
              <w:jc w:val="center"/>
              <w:rPr>
                <w:rFonts w:ascii="Adobe Arabic" w:hAnsi="Adobe Arabic" w:cs="Adobe Arabic" w:hint="cs"/>
                <w:sz w:val="40"/>
                <w:szCs w:val="40"/>
                <w:rtl/>
                <w:lang w:bidi="ar-JO"/>
              </w:rPr>
            </w:pPr>
            <w:r w:rsidRPr="00B21A45">
              <w:rPr>
                <w:rFonts w:ascii="Adobe Arabic" w:eastAsia="Calibri" w:hAnsi="Adobe Arabic" w:cs="Adobe Arabic"/>
                <w:b/>
                <w:bCs/>
                <w:color w:val="C00000"/>
                <w:sz w:val="40"/>
                <w:szCs w:val="40"/>
                <w:rtl/>
              </w:rPr>
              <w:t>اليوم التدريبي الأول</w:t>
            </w:r>
            <w:r w:rsidR="00F9337C">
              <w:rPr>
                <w:rFonts w:ascii="Adobe Arabic" w:hAnsi="Adobe Arabic" w:cs="Adobe Arabic" w:hint="cs"/>
                <w:sz w:val="40"/>
                <w:szCs w:val="40"/>
                <w:rtl/>
                <w:lang w:bidi="ar-JO"/>
              </w:rPr>
              <w:t>:</w:t>
            </w:r>
          </w:p>
        </w:tc>
      </w:tr>
      <w:tr w:rsidR="005447C6" w:rsidTr="00EB688D">
        <w:tc>
          <w:tcPr>
            <w:tcW w:w="9962" w:type="dxa"/>
            <w:gridSpan w:val="2"/>
            <w:shd w:val="clear" w:color="auto" w:fill="F2F2F2" w:themeFill="background1" w:themeFillShade="F2"/>
          </w:tcPr>
          <w:p w:rsidR="005447C6" w:rsidRPr="001E1149" w:rsidRDefault="00F9337C" w:rsidP="001E1149">
            <w:pPr>
              <w:pStyle w:val="a0"/>
              <w:jc w:val="center"/>
              <w:rPr>
                <w:sz w:val="144"/>
                <w:szCs w:val="144"/>
                <w:rtl/>
              </w:rPr>
            </w:pPr>
            <w:hyperlink r:id="rId22" w:history="1">
              <w:r w:rsidR="005447C6" w:rsidRPr="00F9337C">
                <w:rPr>
                  <w:rStyle w:val="Hyperlink"/>
                  <w:rFonts w:eastAsia="Calibri"/>
                  <w:sz w:val="40"/>
                  <w:szCs w:val="40"/>
                  <w:rtl/>
                </w:rPr>
                <w:t xml:space="preserve">الجلسة التدريبية الأولى: </w:t>
              </w:r>
              <w:r w:rsidR="001E1149" w:rsidRPr="00F9337C">
                <w:rPr>
                  <w:rStyle w:val="Hyperlink"/>
                  <w:rFonts w:eastAsia="Calibri"/>
                  <w:sz w:val="40"/>
                  <w:szCs w:val="40"/>
                  <w:rtl/>
                </w:rPr>
                <w:t>التخطيط لإدارة الحشود</w:t>
              </w:r>
            </w:hyperlink>
          </w:p>
        </w:tc>
      </w:tr>
      <w:tr w:rsidR="00A25638" w:rsidTr="00EB688D">
        <w:tc>
          <w:tcPr>
            <w:tcW w:w="7975" w:type="dxa"/>
          </w:tcPr>
          <w:p w:rsidR="005447C6" w:rsidRPr="001E1149" w:rsidRDefault="001E1149" w:rsidP="001E1149">
            <w:pPr>
              <w:pStyle w:val="a0"/>
              <w:rPr>
                <w:color w:val="002060"/>
                <w:sz w:val="40"/>
                <w:szCs w:val="40"/>
                <w:rtl/>
              </w:rPr>
            </w:pPr>
            <w:r w:rsidRPr="001E1149">
              <w:rPr>
                <w:rFonts w:hint="cs"/>
                <w:color w:val="002060"/>
                <w:sz w:val="40"/>
                <w:szCs w:val="40"/>
                <w:rtl/>
              </w:rPr>
              <w:t>المقدّمة</w:t>
            </w:r>
          </w:p>
        </w:tc>
        <w:tc>
          <w:tcPr>
            <w:tcW w:w="1987" w:type="dxa"/>
          </w:tcPr>
          <w:p w:rsidR="005447C6" w:rsidRPr="00B21A45"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9</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تحديد طبيعة الحدث وحجم الحضور المتوقع</w:t>
            </w:r>
          </w:p>
        </w:tc>
        <w:tc>
          <w:tcPr>
            <w:tcW w:w="1987" w:type="dxa"/>
          </w:tcPr>
          <w:p w:rsidR="001E1149"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11</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تحليل خصائص الجمهور المستهدف</w:t>
            </w:r>
          </w:p>
        </w:tc>
        <w:tc>
          <w:tcPr>
            <w:tcW w:w="1987" w:type="dxa"/>
          </w:tcPr>
          <w:p w:rsidR="001E1149"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14</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اختيار المكان المناسب للحدث</w:t>
            </w:r>
          </w:p>
        </w:tc>
        <w:tc>
          <w:tcPr>
            <w:tcW w:w="1987" w:type="dxa"/>
          </w:tcPr>
          <w:p w:rsidR="001E1149"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17</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تنظيم إجراءات الدخول والخروج</w:t>
            </w:r>
          </w:p>
        </w:tc>
        <w:tc>
          <w:tcPr>
            <w:tcW w:w="1987" w:type="dxa"/>
          </w:tcPr>
          <w:p w:rsidR="001E1149"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20</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وضع خطة طوارئ وإخلاء</w:t>
            </w:r>
          </w:p>
        </w:tc>
        <w:tc>
          <w:tcPr>
            <w:tcW w:w="1987" w:type="dxa"/>
          </w:tcPr>
          <w:p w:rsidR="001E1149"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24</w:t>
            </w:r>
          </w:p>
        </w:tc>
      </w:tr>
      <w:tr w:rsidR="00B246E6" w:rsidTr="00EB688D">
        <w:tc>
          <w:tcPr>
            <w:tcW w:w="9962" w:type="dxa"/>
            <w:gridSpan w:val="2"/>
            <w:shd w:val="clear" w:color="auto" w:fill="F2F2F2" w:themeFill="background1" w:themeFillShade="F2"/>
          </w:tcPr>
          <w:p w:rsidR="00B246E6" w:rsidRPr="001E1149" w:rsidRDefault="00F9337C" w:rsidP="001E1149">
            <w:pPr>
              <w:pStyle w:val="a0"/>
              <w:jc w:val="center"/>
              <w:rPr>
                <w:sz w:val="144"/>
                <w:szCs w:val="144"/>
                <w:rtl/>
              </w:rPr>
            </w:pPr>
            <w:hyperlink r:id="rId23" w:history="1">
              <w:r w:rsidR="00B246E6" w:rsidRPr="00F9337C">
                <w:rPr>
                  <w:rStyle w:val="Hyperlink"/>
                  <w:rFonts w:eastAsia="Calibri"/>
                  <w:sz w:val="40"/>
                  <w:szCs w:val="40"/>
                  <w:rtl/>
                </w:rPr>
                <w:t xml:space="preserve">الجلسة التدريبية الثانية: </w:t>
              </w:r>
              <w:r w:rsidR="001E1149" w:rsidRPr="00F9337C">
                <w:rPr>
                  <w:rStyle w:val="Hyperlink"/>
                  <w:rFonts w:eastAsia="Calibri"/>
                  <w:sz w:val="40"/>
                  <w:szCs w:val="40"/>
                  <w:rtl/>
                </w:rPr>
                <w:t>إدارة سلوك الجمهور</w:t>
              </w:r>
            </w:hyperlink>
          </w:p>
        </w:tc>
      </w:tr>
      <w:tr w:rsidR="005553F8" w:rsidTr="00EB688D">
        <w:tc>
          <w:tcPr>
            <w:tcW w:w="7975" w:type="dxa"/>
          </w:tcPr>
          <w:p w:rsidR="005447C6" w:rsidRPr="001E1149" w:rsidRDefault="001E1149" w:rsidP="001E1149">
            <w:pPr>
              <w:pStyle w:val="a0"/>
              <w:rPr>
                <w:color w:val="002060"/>
                <w:sz w:val="40"/>
                <w:szCs w:val="40"/>
                <w:rtl/>
              </w:rPr>
            </w:pPr>
            <w:r w:rsidRPr="001E1149">
              <w:rPr>
                <w:color w:val="002060"/>
                <w:sz w:val="40"/>
                <w:szCs w:val="40"/>
                <w:rtl/>
              </w:rPr>
              <w:t>فهم حاجات وتوقعات الجمهور</w:t>
            </w:r>
          </w:p>
        </w:tc>
        <w:tc>
          <w:tcPr>
            <w:tcW w:w="1987" w:type="dxa"/>
          </w:tcPr>
          <w:p w:rsidR="005447C6" w:rsidRPr="00B21A45"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31</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التواصل الفعال مع الجمهور</w:t>
            </w:r>
          </w:p>
        </w:tc>
        <w:tc>
          <w:tcPr>
            <w:tcW w:w="1987" w:type="dxa"/>
          </w:tcPr>
          <w:p w:rsidR="001E1149"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34</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السيطرة على الموقف وتهدئة التوترات</w:t>
            </w:r>
          </w:p>
        </w:tc>
        <w:tc>
          <w:tcPr>
            <w:tcW w:w="1987" w:type="dxa"/>
          </w:tcPr>
          <w:p w:rsidR="001E1149"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36</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التعامل مع السلوكيات السلبية</w:t>
            </w:r>
          </w:p>
        </w:tc>
        <w:tc>
          <w:tcPr>
            <w:tcW w:w="1987" w:type="dxa"/>
          </w:tcPr>
          <w:p w:rsidR="001E1149"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39</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حشد الطاقات نحو تحقيق الأهداف</w:t>
            </w:r>
          </w:p>
        </w:tc>
        <w:tc>
          <w:tcPr>
            <w:tcW w:w="1987" w:type="dxa"/>
          </w:tcPr>
          <w:p w:rsidR="001E1149"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42</w:t>
            </w:r>
          </w:p>
        </w:tc>
      </w:tr>
      <w:tr w:rsidR="00B246E6" w:rsidTr="00EB688D">
        <w:tc>
          <w:tcPr>
            <w:tcW w:w="9962" w:type="dxa"/>
            <w:gridSpan w:val="2"/>
            <w:shd w:val="clear" w:color="auto" w:fill="F2F2F2" w:themeFill="background1" w:themeFillShade="F2"/>
          </w:tcPr>
          <w:p w:rsidR="00B246E6" w:rsidRPr="00B21A45" w:rsidRDefault="00B246E6" w:rsidP="00B246E6">
            <w:pPr>
              <w:jc w:val="center"/>
              <w:rPr>
                <w:rFonts w:ascii="Adobe Arabic" w:hAnsi="Adobe Arabic" w:cs="Adobe Arabic"/>
                <w:sz w:val="40"/>
                <w:szCs w:val="40"/>
                <w:rtl/>
                <w:lang w:bidi="ar-SY"/>
              </w:rPr>
            </w:pPr>
            <w:r w:rsidRPr="00B21A45">
              <w:rPr>
                <w:rFonts w:ascii="Adobe Arabic" w:eastAsia="Calibri" w:hAnsi="Adobe Arabic" w:cs="Adobe Arabic"/>
                <w:b/>
                <w:bCs/>
                <w:color w:val="C00000"/>
                <w:sz w:val="40"/>
                <w:szCs w:val="40"/>
                <w:rtl/>
              </w:rPr>
              <w:t>اليوم التدريبي الثاني</w:t>
            </w:r>
            <w:r w:rsidR="00F9337C">
              <w:rPr>
                <w:rFonts w:ascii="Adobe Arabic" w:hAnsi="Adobe Arabic" w:cs="Adobe Arabic" w:hint="cs"/>
                <w:sz w:val="40"/>
                <w:szCs w:val="40"/>
                <w:rtl/>
                <w:lang w:bidi="ar-SY"/>
              </w:rPr>
              <w:t>:</w:t>
            </w:r>
          </w:p>
        </w:tc>
      </w:tr>
      <w:tr w:rsidR="00B246E6" w:rsidTr="00EB688D">
        <w:tc>
          <w:tcPr>
            <w:tcW w:w="9962" w:type="dxa"/>
            <w:gridSpan w:val="2"/>
            <w:shd w:val="clear" w:color="auto" w:fill="F2F2F2" w:themeFill="background1" w:themeFillShade="F2"/>
          </w:tcPr>
          <w:p w:rsidR="00B246E6" w:rsidRPr="001E1149" w:rsidRDefault="00F9337C" w:rsidP="001E1149">
            <w:pPr>
              <w:pStyle w:val="a0"/>
              <w:jc w:val="center"/>
              <w:rPr>
                <w:sz w:val="52"/>
                <w:szCs w:val="52"/>
                <w:rtl/>
              </w:rPr>
            </w:pPr>
            <w:hyperlink r:id="rId24" w:history="1">
              <w:r w:rsidR="00B246E6" w:rsidRPr="00F9337C">
                <w:rPr>
                  <w:rStyle w:val="Hyperlink"/>
                  <w:rFonts w:eastAsia="Calibri"/>
                  <w:sz w:val="40"/>
                  <w:szCs w:val="40"/>
                  <w:rtl/>
                </w:rPr>
                <w:t xml:space="preserve">الجلسة التدريبية الأولى: </w:t>
              </w:r>
              <w:r w:rsidR="001E1149" w:rsidRPr="00F9337C">
                <w:rPr>
                  <w:rStyle w:val="Hyperlink"/>
                  <w:rFonts w:eastAsia="Calibri"/>
                  <w:sz w:val="40"/>
                  <w:szCs w:val="40"/>
                  <w:rtl/>
                </w:rPr>
                <w:t>الإجراءات الأمنية</w:t>
              </w:r>
            </w:hyperlink>
          </w:p>
        </w:tc>
      </w:tr>
      <w:tr w:rsidR="005553F8" w:rsidTr="00EB688D">
        <w:tc>
          <w:tcPr>
            <w:tcW w:w="7975" w:type="dxa"/>
          </w:tcPr>
          <w:p w:rsidR="00B246E6" w:rsidRPr="001E1149" w:rsidRDefault="001E1149" w:rsidP="001E1149">
            <w:pPr>
              <w:pStyle w:val="a0"/>
              <w:rPr>
                <w:color w:val="002060"/>
                <w:sz w:val="40"/>
                <w:szCs w:val="40"/>
                <w:rtl/>
              </w:rPr>
            </w:pPr>
            <w:r w:rsidRPr="001E1149">
              <w:rPr>
                <w:color w:val="002060"/>
                <w:sz w:val="40"/>
                <w:szCs w:val="40"/>
                <w:rtl/>
              </w:rPr>
              <w:t>تدريب فرق الأمن والسلامة</w:t>
            </w:r>
          </w:p>
        </w:tc>
        <w:tc>
          <w:tcPr>
            <w:tcW w:w="1987" w:type="dxa"/>
          </w:tcPr>
          <w:p w:rsidR="00B246E6" w:rsidRPr="00B21A45" w:rsidRDefault="001E1149"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48</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وضع إجراءات التفتيش والرقابة</w:t>
            </w:r>
          </w:p>
        </w:tc>
        <w:tc>
          <w:tcPr>
            <w:tcW w:w="1987" w:type="dxa"/>
          </w:tcPr>
          <w:p w:rsidR="001E1149" w:rsidRDefault="001E1149"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52</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تنظيم حركة الجمهور والفصل بين الفئات</w:t>
            </w:r>
          </w:p>
        </w:tc>
        <w:tc>
          <w:tcPr>
            <w:tcW w:w="1987" w:type="dxa"/>
          </w:tcPr>
          <w:p w:rsidR="001E1149" w:rsidRDefault="001E1149"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54</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lastRenderedPageBreak/>
              <w:t>التعامل مع الحالات الطارئة</w:t>
            </w:r>
          </w:p>
        </w:tc>
        <w:tc>
          <w:tcPr>
            <w:tcW w:w="1987" w:type="dxa"/>
          </w:tcPr>
          <w:p w:rsidR="001E1149" w:rsidRDefault="001E1149"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60</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ضمان سرعة الاستجابة للمخاطر</w:t>
            </w:r>
          </w:p>
        </w:tc>
        <w:tc>
          <w:tcPr>
            <w:tcW w:w="1987" w:type="dxa"/>
          </w:tcPr>
          <w:p w:rsidR="001E1149" w:rsidRDefault="001E1149"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63</w:t>
            </w:r>
          </w:p>
        </w:tc>
      </w:tr>
      <w:tr w:rsidR="00CE42F5" w:rsidTr="00EB688D">
        <w:tc>
          <w:tcPr>
            <w:tcW w:w="9962" w:type="dxa"/>
            <w:gridSpan w:val="2"/>
            <w:shd w:val="clear" w:color="auto" w:fill="F2F2F2" w:themeFill="background1" w:themeFillShade="F2"/>
          </w:tcPr>
          <w:p w:rsidR="00CE42F5" w:rsidRPr="001E1149" w:rsidRDefault="00F9337C" w:rsidP="001E1149">
            <w:pPr>
              <w:pStyle w:val="NoSpacing"/>
              <w:jc w:val="center"/>
              <w:rPr>
                <w:color w:val="FFFFFF" w:themeColor="background1"/>
                <w:sz w:val="144"/>
                <w:szCs w:val="144"/>
                <w:rtl/>
                <w:lang w:bidi="ar-SY"/>
              </w:rPr>
            </w:pPr>
            <w:hyperlink r:id="rId25" w:history="1">
              <w:r w:rsidR="00CE42F5" w:rsidRPr="00F9337C">
                <w:rPr>
                  <w:rStyle w:val="Hyperlink"/>
                  <w:sz w:val="40"/>
                  <w:szCs w:val="40"/>
                  <w:rtl/>
                </w:rPr>
                <w:t xml:space="preserve">الجلسة التدريبية الثانية: </w:t>
              </w:r>
              <w:r w:rsidR="001E1149" w:rsidRPr="00F9337C">
                <w:rPr>
                  <w:rStyle w:val="Hyperlink"/>
                  <w:sz w:val="40"/>
                  <w:szCs w:val="40"/>
                  <w:rtl/>
                </w:rPr>
                <w:t>تقييم الحدث والاستفادة من التجارب</w:t>
              </w:r>
            </w:hyperlink>
          </w:p>
        </w:tc>
      </w:tr>
      <w:tr w:rsidR="005553F8" w:rsidTr="00EB688D">
        <w:tc>
          <w:tcPr>
            <w:tcW w:w="7975" w:type="dxa"/>
          </w:tcPr>
          <w:p w:rsidR="00B246E6" w:rsidRPr="0028375F" w:rsidRDefault="001E1149" w:rsidP="001E1149">
            <w:pPr>
              <w:pStyle w:val="a0"/>
              <w:rPr>
                <w:color w:val="002060"/>
                <w:sz w:val="40"/>
                <w:szCs w:val="40"/>
                <w:rtl/>
              </w:rPr>
            </w:pPr>
            <w:r w:rsidRPr="0028375F">
              <w:rPr>
                <w:color w:val="002060"/>
                <w:sz w:val="40"/>
                <w:szCs w:val="40"/>
                <w:rtl/>
              </w:rPr>
              <w:t>تحليل ردود الفعل والتغذية الراجعة</w:t>
            </w:r>
          </w:p>
        </w:tc>
        <w:tc>
          <w:tcPr>
            <w:tcW w:w="1987" w:type="dxa"/>
          </w:tcPr>
          <w:p w:rsidR="00B246E6" w:rsidRPr="00B21A45" w:rsidRDefault="001E1149"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70</w:t>
            </w:r>
          </w:p>
        </w:tc>
      </w:tr>
      <w:tr w:rsidR="001E1149" w:rsidTr="00EB688D">
        <w:tc>
          <w:tcPr>
            <w:tcW w:w="7975" w:type="dxa"/>
          </w:tcPr>
          <w:p w:rsidR="001E1149" w:rsidRPr="0028375F" w:rsidRDefault="001E1149" w:rsidP="001E1149">
            <w:pPr>
              <w:pStyle w:val="a0"/>
              <w:rPr>
                <w:color w:val="002060"/>
                <w:sz w:val="40"/>
                <w:szCs w:val="40"/>
                <w:rtl/>
              </w:rPr>
            </w:pPr>
            <w:r w:rsidRPr="0028375F">
              <w:rPr>
                <w:color w:val="002060"/>
                <w:sz w:val="40"/>
                <w:szCs w:val="40"/>
                <w:rtl/>
              </w:rPr>
              <w:t>تقييم مدى تحقيق الأهداف</w:t>
            </w:r>
          </w:p>
        </w:tc>
        <w:tc>
          <w:tcPr>
            <w:tcW w:w="1987" w:type="dxa"/>
          </w:tcPr>
          <w:p w:rsidR="001E1149" w:rsidRDefault="001E1149"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72</w:t>
            </w:r>
          </w:p>
        </w:tc>
      </w:tr>
      <w:tr w:rsidR="001E1149" w:rsidTr="00EB688D">
        <w:tc>
          <w:tcPr>
            <w:tcW w:w="7975" w:type="dxa"/>
          </w:tcPr>
          <w:p w:rsidR="001E1149" w:rsidRPr="0028375F" w:rsidRDefault="001E1149" w:rsidP="001E1149">
            <w:pPr>
              <w:pStyle w:val="a0"/>
              <w:rPr>
                <w:color w:val="002060"/>
                <w:rtl/>
              </w:rPr>
            </w:pPr>
            <w:r w:rsidRPr="0028375F">
              <w:rPr>
                <w:color w:val="002060"/>
                <w:rtl/>
              </w:rPr>
              <w:t>تحديد نقاط القوة والضعف</w:t>
            </w:r>
          </w:p>
        </w:tc>
        <w:tc>
          <w:tcPr>
            <w:tcW w:w="1987" w:type="dxa"/>
          </w:tcPr>
          <w:p w:rsidR="001E1149" w:rsidRDefault="001E1149"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74</w:t>
            </w:r>
          </w:p>
        </w:tc>
      </w:tr>
      <w:tr w:rsidR="001E1149" w:rsidTr="00EB688D">
        <w:tc>
          <w:tcPr>
            <w:tcW w:w="7975" w:type="dxa"/>
          </w:tcPr>
          <w:p w:rsidR="001E1149" w:rsidRPr="0028375F" w:rsidRDefault="001E1149" w:rsidP="001E1149">
            <w:pPr>
              <w:pStyle w:val="a0"/>
              <w:rPr>
                <w:color w:val="002060"/>
                <w:sz w:val="40"/>
                <w:szCs w:val="40"/>
                <w:rtl/>
              </w:rPr>
            </w:pPr>
            <w:r w:rsidRPr="0028375F">
              <w:rPr>
                <w:color w:val="002060"/>
                <w:sz w:val="40"/>
                <w:szCs w:val="40"/>
                <w:rtl/>
              </w:rPr>
              <w:t>اقتراح الحلول والتحسينات</w:t>
            </w:r>
          </w:p>
        </w:tc>
        <w:tc>
          <w:tcPr>
            <w:tcW w:w="1987" w:type="dxa"/>
          </w:tcPr>
          <w:p w:rsidR="001E1149" w:rsidRDefault="001E1149"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76</w:t>
            </w:r>
          </w:p>
        </w:tc>
      </w:tr>
      <w:tr w:rsidR="001E1149" w:rsidTr="00EB688D">
        <w:tc>
          <w:tcPr>
            <w:tcW w:w="7975" w:type="dxa"/>
          </w:tcPr>
          <w:p w:rsidR="001E1149" w:rsidRPr="0028375F" w:rsidRDefault="001E1149" w:rsidP="001E1149">
            <w:pPr>
              <w:pStyle w:val="a0"/>
              <w:rPr>
                <w:color w:val="002060"/>
                <w:sz w:val="40"/>
                <w:szCs w:val="40"/>
                <w:rtl/>
              </w:rPr>
            </w:pPr>
            <w:r w:rsidRPr="0028375F">
              <w:rPr>
                <w:color w:val="002060"/>
                <w:sz w:val="40"/>
                <w:szCs w:val="40"/>
                <w:rtl/>
              </w:rPr>
              <w:t>توثيق ونشر التجارب الناجحة</w:t>
            </w:r>
          </w:p>
        </w:tc>
        <w:tc>
          <w:tcPr>
            <w:tcW w:w="1987" w:type="dxa"/>
          </w:tcPr>
          <w:p w:rsidR="001E1149" w:rsidRDefault="001E1149"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80</w:t>
            </w:r>
          </w:p>
        </w:tc>
      </w:tr>
      <w:tr w:rsidR="001E1149" w:rsidTr="00EB688D">
        <w:tc>
          <w:tcPr>
            <w:tcW w:w="7975" w:type="dxa"/>
          </w:tcPr>
          <w:p w:rsidR="001E1149" w:rsidRPr="0028375F" w:rsidRDefault="001E1149" w:rsidP="0035479D">
            <w:pPr>
              <w:pStyle w:val="NoSpacing"/>
              <w:bidi w:val="0"/>
              <w:jc w:val="right"/>
              <w:rPr>
                <w:color w:val="002060"/>
                <w:sz w:val="40"/>
                <w:szCs w:val="40"/>
                <w:lang w:val="en-AU"/>
              </w:rPr>
            </w:pPr>
            <w:r w:rsidRPr="0028375F">
              <w:rPr>
                <w:rFonts w:hint="cs"/>
                <w:color w:val="002060"/>
                <w:sz w:val="40"/>
                <w:szCs w:val="40"/>
                <w:rtl/>
                <w:lang w:val="en-AU"/>
              </w:rPr>
              <w:t>الخاتمة</w:t>
            </w:r>
          </w:p>
        </w:tc>
        <w:tc>
          <w:tcPr>
            <w:tcW w:w="1987" w:type="dxa"/>
          </w:tcPr>
          <w:p w:rsidR="001E1149" w:rsidRDefault="001E1149"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86</w:t>
            </w:r>
          </w:p>
        </w:tc>
      </w:tr>
      <w:tr w:rsidR="00F91FB4" w:rsidTr="00EB688D">
        <w:tc>
          <w:tcPr>
            <w:tcW w:w="7975" w:type="dxa"/>
          </w:tcPr>
          <w:p w:rsidR="00F91FB4" w:rsidRDefault="00F91FB4" w:rsidP="00E62AAD">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المراجع العلمية</w:t>
            </w:r>
          </w:p>
        </w:tc>
        <w:tc>
          <w:tcPr>
            <w:tcW w:w="1987" w:type="dxa"/>
          </w:tcPr>
          <w:p w:rsidR="00F91FB4" w:rsidRDefault="001E1149" w:rsidP="005553F8">
            <w:pPr>
              <w:jc w:val="center"/>
              <w:rPr>
                <w:rFonts w:ascii="Adobe Arabic" w:hAnsi="Adobe Arabic" w:cs="Adobe Arabic"/>
                <w:sz w:val="40"/>
                <w:szCs w:val="40"/>
                <w:rtl/>
                <w:lang w:bidi="ar-SY"/>
              </w:rPr>
            </w:pPr>
            <w:r>
              <w:rPr>
                <w:rFonts w:ascii="Adobe Arabic" w:hAnsi="Adobe Arabic" w:cs="Adobe Arabic" w:hint="cs"/>
                <w:sz w:val="40"/>
                <w:szCs w:val="40"/>
                <w:rtl/>
                <w:lang w:bidi="ar-SY"/>
              </w:rPr>
              <w:t>88</w:t>
            </w:r>
          </w:p>
        </w:tc>
      </w:tr>
    </w:tbl>
    <w:p w:rsidR="00CE3DFF" w:rsidRDefault="00CE3DFF" w:rsidP="00881264">
      <w:pPr>
        <w:jc w:val="center"/>
        <w:rPr>
          <w:b/>
          <w:bCs/>
          <w:sz w:val="44"/>
          <w:szCs w:val="48"/>
          <w:rtl/>
          <w14:glow w14:rad="228600">
            <w14:schemeClr w14:val="accent1">
              <w14:alpha w14:val="60000"/>
              <w14:satMod w14:val="175000"/>
            </w14:schemeClr>
          </w14:glow>
        </w:rPr>
      </w:pPr>
    </w:p>
    <w:p w:rsidR="000D082E" w:rsidRDefault="000D082E" w:rsidP="00F83AE4">
      <w:pPr>
        <w:bidi w:val="0"/>
        <w:spacing w:after="160" w:line="259" w:lineRule="auto"/>
        <w:jc w:val="left"/>
        <w:rPr>
          <w:b/>
          <w:bCs/>
          <w:sz w:val="44"/>
          <w:szCs w:val="48"/>
          <w14:glow w14:rad="228600">
            <w14:schemeClr w14:val="accent1">
              <w14:alpha w14:val="60000"/>
              <w14:satMod w14:val="175000"/>
            </w14:schemeClr>
          </w14:glow>
        </w:rPr>
      </w:pPr>
    </w:p>
    <w:p w:rsidR="00BE0014" w:rsidRDefault="000D082E" w:rsidP="00B65B58">
      <w:pPr>
        <w:bidi w:val="0"/>
        <w:spacing w:after="160" w:line="259" w:lineRule="auto"/>
        <w:jc w:val="left"/>
        <w:rPr>
          <w:b/>
          <w:bCs/>
          <w:sz w:val="44"/>
          <w:szCs w:val="48"/>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p w:rsidR="00BE0014" w:rsidRDefault="00BE0014" w:rsidP="00BE0014">
      <w:pPr>
        <w:spacing w:after="160" w:line="259" w:lineRule="auto"/>
        <w:ind w:left="1440"/>
        <w:jc w:val="left"/>
        <w:rPr>
          <w:rFonts w:ascii="Adobe Arabic" w:hAnsi="Adobe Arabic" w:cs="Adobe Arabic"/>
          <w:b/>
          <w:bCs/>
          <w:noProof/>
          <w:color w:val="002060"/>
          <w:sz w:val="40"/>
          <w:szCs w:val="40"/>
        </w:rPr>
      </w:pPr>
      <w:r w:rsidRPr="00560172">
        <w:rPr>
          <w:rFonts w:ascii="Sakkal Majalla" w:eastAsia="Times New Roman" w:hAnsi="Sakkal Majalla"/>
          <w:b/>
          <w:bCs/>
          <w:noProof/>
          <w:sz w:val="34"/>
        </w:rPr>
        <w:lastRenderedPageBreak/>
        <mc:AlternateContent>
          <mc:Choice Requires="wps">
            <w:drawing>
              <wp:anchor distT="0" distB="0" distL="114300" distR="114300" simplePos="0" relativeHeight="252748800" behindDoc="0" locked="0" layoutInCell="1" allowOverlap="1" wp14:anchorId="72CE21DC" wp14:editId="6F043E2D">
                <wp:simplePos x="0" y="0"/>
                <wp:positionH relativeFrom="margin">
                  <wp:align>left</wp:align>
                </wp:positionH>
                <wp:positionV relativeFrom="paragraph">
                  <wp:posOffset>1257300</wp:posOffset>
                </wp:positionV>
                <wp:extent cx="5731510" cy="43815"/>
                <wp:effectExtent l="0" t="0" r="21590" b="13335"/>
                <wp:wrapNone/>
                <wp:docPr id="1502215396" name="شكل حر 182"/>
                <wp:cNvGraphicFramePr/>
                <a:graphic xmlns:a="http://schemas.openxmlformats.org/drawingml/2006/main">
                  <a:graphicData uri="http://schemas.microsoft.com/office/word/2010/wordprocessingShape">
                    <wps:wsp>
                      <wps:cNvSpPr/>
                      <wps:spPr>
                        <a:xfrm flipV="1">
                          <a:off x="0" y="0"/>
                          <a:ext cx="5731510" cy="43815"/>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2B5474"/>
                        </a:solid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CD56357" id="شكل حر 182" o:spid="_x0000_s1026" style="position:absolute;margin-left:0;margin-top:99pt;width:451.3pt;height:3.45pt;flip:y;z-index:252748800;visibility:visible;mso-wrap-style:square;mso-wrap-distance-left:9pt;mso-wrap-distance-top:0;mso-wrap-distance-right:9pt;mso-wrap-distance-bottom:0;mso-position-horizontal:left;mso-position-horizontal-relative:margin;mso-position-vertical:absolute;mso-position-vertical-relative:text;v-text-anchor:middle" coordsize="2941719,45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" path="m,l2934101,v4207,,7618,3411,7618,7618l2941719,38089v,4207,-3411,7618,-7618,7618l,45707,,xe" fillcolor="#2b5474" strokecolor="#2b5474" strokeweight="1pt">
                <v:stroke joinstyle="miter"/>
                <v:path arrowok="t" o:connecttype="custom" o:connectlocs="0,0;5716667,0;5731510,7303;5731510,36512;5716667,43815;0,43815;0,0" o:connectangles="0,0,0,0,0,0,0"/>
                <w10:wrap anchorx="margin"/>
              </v:shape>
            </w:pict>
          </mc:Fallback>
        </mc:AlternateContent>
      </w:r>
      <w:r w:rsidRPr="00893577">
        <w:rPr>
          <w:rFonts w:ascii="Sakkal Majalla" w:hAnsi="Sakkal Majalla"/>
          <w:noProof/>
          <w:sz w:val="34"/>
        </w:rPr>
        <mc:AlternateContent>
          <mc:Choice Requires="wpg">
            <w:drawing>
              <wp:inline distT="0" distB="0" distL="0" distR="0" wp14:anchorId="03274B9B" wp14:editId="10D247B3">
                <wp:extent cx="4134509" cy="1068779"/>
                <wp:effectExtent l="0" t="0" r="0" b="0"/>
                <wp:docPr id="1058937194" name="مجموعة 5"/>
                <wp:cNvGraphicFramePr/>
                <a:graphic xmlns:a="http://schemas.openxmlformats.org/drawingml/2006/main">
                  <a:graphicData uri="http://schemas.microsoft.com/office/word/2010/wordprocessingGroup">
                    <wpg:wgp>
                      <wpg:cNvGrpSpPr/>
                      <wpg:grpSpPr>
                        <a:xfrm>
                          <a:off x="0" y="0"/>
                          <a:ext cx="4134509" cy="1068779"/>
                          <a:chOff x="917245" y="47501"/>
                          <a:chExt cx="4134509" cy="1068779"/>
                        </a:xfrm>
                      </wpg:grpSpPr>
                      <pic:pic xmlns:pic="http://schemas.openxmlformats.org/drawingml/2006/picture">
                        <pic:nvPicPr>
                          <pic:cNvPr id="717235342" name="صورة 717235342"/>
                          <pic:cNvPicPr>
                            <a:picLocks noChangeAspect="1"/>
                          </pic:cNvPicPr>
                        </pic:nvPicPr>
                        <pic:blipFill rotWithShape="1">
                          <a:blip r:embed="rId26" cstate="print">
                            <a:extLst>
                              <a:ext uri="{28A0092B-C50C-407E-A947-70E740481C1C}">
                                <a14:useLocalDpi xmlns:a14="http://schemas.microsoft.com/office/drawing/2010/main" val="0"/>
                              </a:ext>
                            </a:extLst>
                          </a:blip>
                          <a:srcRect l="30693" t="15789" r="30099" b="18218"/>
                          <a:stretch/>
                        </pic:blipFill>
                        <pic:spPr bwMode="auto">
                          <a:xfrm>
                            <a:off x="4402794" y="47501"/>
                            <a:ext cx="648960" cy="1068779"/>
                          </a:xfrm>
                          <a:prstGeom prst="rect">
                            <a:avLst/>
                          </a:prstGeom>
                          <a:noFill/>
                          <a:ln>
                            <a:noFill/>
                          </a:ln>
                          <a:extLst>
                            <a:ext uri="{53640926-AAD7-44D8-BBD7-CCE9431645EC}">
                              <a14:shadowObscured xmlns:a14="http://schemas.microsoft.com/office/drawing/2010/main"/>
                            </a:ext>
                          </a:extLst>
                        </pic:spPr>
                      </pic:pic>
                      <wps:wsp>
                        <wps:cNvPr id="117159509" name="مربع نص 4"/>
                        <wps:cNvSpPr txBox="1"/>
                        <wps:spPr>
                          <a:xfrm>
                            <a:off x="917245" y="451952"/>
                            <a:ext cx="3209925" cy="473075"/>
                          </a:xfrm>
                          <a:prstGeom prst="rect">
                            <a:avLst/>
                          </a:prstGeom>
                          <a:noFill/>
                        </wps:spPr>
                        <wps:txbx>
                          <w:txbxContent>
                            <w:p w:rsidR="00BE0014" w:rsidRPr="00560172" w:rsidRDefault="00BE0014" w:rsidP="00BE0014">
                              <w:pPr>
                                <w:jc w:val="center"/>
                                <w:rPr>
                                  <w:rFonts w:eastAsia="Calibri" w:hAnsi="Adobe Arabic" w:cs="Adobe Arabic"/>
                                  <w:b/>
                                  <w:bCs/>
                                  <w:color w:val="C00000"/>
                                  <w:kern w:val="24"/>
                                  <w:sz w:val="48"/>
                                  <w:szCs w:val="48"/>
                                </w:rPr>
                              </w:pPr>
                              <w:r w:rsidRPr="00560172">
                                <w:rPr>
                                  <w:rFonts w:eastAsia="Calibri" w:hAnsi="Adobe Arabic" w:cs="Adobe Arabic"/>
                                  <w:b/>
                                  <w:bCs/>
                                  <w:color w:val="C00000"/>
                                  <w:kern w:val="24"/>
                                  <w:sz w:val="48"/>
                                  <w:szCs w:val="48"/>
                                  <w:rtl/>
                                </w:rPr>
                                <w:t>تمهيد للحقيبة</w:t>
                              </w:r>
                            </w:p>
                          </w:txbxContent>
                        </wps:txbx>
                        <wps:bodyPr wrap="square" rtlCol="1">
                          <a:sp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3274B9B" id="مجموعة 5" o:spid="_x0000_s1041" style="width:325.55pt;height:84.15pt;mso-position-horizontal-relative:char;mso-position-vertical-relative:line" coordorigin="9172,475" coordsize="41345,106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">
                <v:shape id="صورة 717235342" o:spid="_x0000_s1042" type="#_x0000_t75" style="position:absolute;left:44027;top:475;width:6490;height:10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">
                  <v:imagedata r:id="rId27" o:title="" croptop="10347f" cropbottom="11939f" cropleft="20115f" cropright="19726f"/>
                </v:shape>
                <v:shape id="مربع نص 4" o:spid="_x0000_s1043" type="#_x0000_t202" style="position:absolute;left:9172;top:4519;width:32099;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" filled="f" stroked="f">
                  <v:textbox style="mso-fit-shape-to-text:t">
                    <w:txbxContent>
                      <w:p w14:paraId="30E822CF" w14:textId="77777777" w:rsidR="00BE0014" w:rsidRPr="00560172" w:rsidRDefault="00BE0014" w:rsidP="00BE0014">
                        <w:pPr>
                          <w:jc w:val="center"/>
                          <w:rPr>
                            <w:rFonts w:eastAsia="Calibri" w:hAnsi="Adobe Arabic" w:cs="Adobe Arabic"/>
                            <w:b/>
                            <w:bCs/>
                            <w:color w:val="C00000"/>
                            <w:kern w:val="24"/>
                            <w:sz w:val="48"/>
                            <w:szCs w:val="48"/>
                          </w:rPr>
                        </w:pPr>
                        <w:r w:rsidRPr="00560172">
                          <w:rPr>
                            <w:rFonts w:eastAsia="Calibri" w:hAnsi="Adobe Arabic" w:cs="Adobe Arabic"/>
                            <w:b/>
                            <w:bCs/>
                            <w:color w:val="C00000"/>
                            <w:kern w:val="24"/>
                            <w:sz w:val="48"/>
                            <w:szCs w:val="48"/>
                            <w:rtl/>
                          </w:rPr>
                          <w:t>تمهيد للحقيبة</w:t>
                        </w:r>
                      </w:p>
                    </w:txbxContent>
                  </v:textbox>
                </v:shape>
                <w10:anchorlock/>
              </v:group>
            </w:pict>
          </mc:Fallback>
        </mc:AlternateContent>
      </w:r>
    </w:p>
    <w:p w:rsidR="00BE0014" w:rsidRPr="00F108E7" w:rsidRDefault="00BE0014" w:rsidP="00BE0014">
      <w:pPr>
        <w:spacing w:after="160" w:line="259" w:lineRule="auto"/>
        <w:ind w:left="1440"/>
        <w:jc w:val="left"/>
        <w:rPr>
          <w:rFonts w:ascii="Adobe Arabic" w:hAnsi="Adobe Arabic" w:cs="Adobe Arabic"/>
          <w:b/>
          <w:bCs/>
          <w:noProof/>
          <w:color w:val="002060"/>
          <w:sz w:val="40"/>
          <w:szCs w:val="40"/>
          <w:u w:val="single"/>
        </w:rPr>
      </w:pPr>
    </w:p>
    <w:p w:rsidR="003E68B2" w:rsidRPr="003E68B2" w:rsidRDefault="003E68B2">
      <w:pPr>
        <w:pStyle w:val="ListParagraph"/>
        <w:numPr>
          <w:ilvl w:val="0"/>
          <w:numId w:val="4"/>
        </w:numPr>
        <w:jc w:val="both"/>
        <w:rPr>
          <w:rFonts w:ascii="Sakkal Majalla" w:hAnsi="Sakkal Majalla" w:cs="Sakkal Majalla"/>
          <w:sz w:val="34"/>
          <w:szCs w:val="34"/>
          <w:rtl/>
        </w:rPr>
      </w:pPr>
      <w:r w:rsidRPr="003E68B2">
        <w:rPr>
          <w:rFonts w:ascii="Sakkal Majalla" w:hAnsi="Sakkal Majalla" w:cs="Sakkal Majalla"/>
          <w:sz w:val="34"/>
          <w:szCs w:val="34"/>
          <w:rtl/>
        </w:rPr>
        <w:t xml:space="preserve">إن تدريب إدارة الحشود والجماهير هو مجال مهم وحيوي يتطلب الكثير من الخبرة والمعرفة. </w:t>
      </w:r>
    </w:p>
    <w:p w:rsidR="003E68B2" w:rsidRPr="003E68B2" w:rsidRDefault="003E68B2">
      <w:pPr>
        <w:pStyle w:val="ListParagraph"/>
        <w:numPr>
          <w:ilvl w:val="0"/>
          <w:numId w:val="4"/>
        </w:numPr>
        <w:jc w:val="both"/>
        <w:rPr>
          <w:rFonts w:ascii="Sakkal Majalla" w:hAnsi="Sakkal Majalla" w:cs="Sakkal Majalla"/>
          <w:sz w:val="34"/>
          <w:szCs w:val="34"/>
        </w:rPr>
      </w:pPr>
      <w:r w:rsidRPr="003E68B2">
        <w:rPr>
          <w:rFonts w:ascii="Sakkal Majalla" w:hAnsi="Sakkal Majalla" w:cs="Sakkal Majalla"/>
          <w:sz w:val="34"/>
          <w:szCs w:val="34"/>
          <w:rtl/>
        </w:rPr>
        <w:t>يهدف هذا التدريب إلى تزويد المشاركين بالمهارات اللازمة لإدارة الحشود والجماهير بشكل فعال، وضمان الأمن والسلامة للجميع.</w:t>
      </w:r>
    </w:p>
    <w:p w:rsidR="003E68B2" w:rsidRPr="003E68B2" w:rsidRDefault="003E68B2">
      <w:pPr>
        <w:pStyle w:val="ListParagraph"/>
        <w:numPr>
          <w:ilvl w:val="0"/>
          <w:numId w:val="4"/>
        </w:numPr>
        <w:jc w:val="both"/>
        <w:rPr>
          <w:rFonts w:ascii="Sakkal Majalla" w:hAnsi="Sakkal Majalla" w:cs="Sakkal Majalla"/>
          <w:sz w:val="34"/>
          <w:szCs w:val="34"/>
        </w:rPr>
      </w:pPr>
      <w:r w:rsidRPr="003E68B2">
        <w:rPr>
          <w:rFonts w:ascii="Sakkal Majalla" w:hAnsi="Sakkal Majalla" w:cs="Sakkal Majalla"/>
          <w:sz w:val="34"/>
          <w:szCs w:val="34"/>
          <w:rtl/>
        </w:rPr>
        <w:t>يتضمن التدريب العديد من الموضوعات المهمة، بما في ذلك تحليل الحشود والجماهير، وتحديد العوامل التي تؤثر على سلوك الجماهير، وتطوير استراتيجيات الاتصال والتواصل مع الجماهير، وتنظيم الحشود والجماهير في الأحداث الكبيرة، وإدارة الطوارئ والأزمات.</w:t>
      </w:r>
    </w:p>
    <w:p w:rsidR="003E68B2" w:rsidRPr="003E68B2" w:rsidRDefault="003E68B2">
      <w:pPr>
        <w:pStyle w:val="ListParagraph"/>
        <w:numPr>
          <w:ilvl w:val="0"/>
          <w:numId w:val="4"/>
        </w:numPr>
        <w:jc w:val="both"/>
        <w:rPr>
          <w:rFonts w:ascii="Sakkal Majalla" w:hAnsi="Sakkal Majalla" w:cs="Sakkal Majalla"/>
          <w:sz w:val="34"/>
          <w:szCs w:val="34"/>
        </w:rPr>
      </w:pPr>
      <w:r w:rsidRPr="003E68B2">
        <w:rPr>
          <w:rFonts w:ascii="Sakkal Majalla" w:hAnsi="Sakkal Majalla" w:cs="Sakkal Majalla"/>
          <w:sz w:val="34"/>
          <w:szCs w:val="34"/>
          <w:rtl/>
        </w:rPr>
        <w:t>في هذه الحقيبة التدريبية، ستحصل المشاركون على فرصة لتعلم المفاهيم الأساسية والمهارات العملية لإدارة الحشود والجماهير بشكل فعال، وتطوير القدرات اللازمة للتعامل مع المواقف الطارئة والحفاظ على الأمن والسلامة للجميع.</w:t>
      </w:r>
    </w:p>
    <w:p w:rsidR="003E68B2" w:rsidRDefault="003E68B2" w:rsidP="00F9337C">
      <w:pPr>
        <w:pStyle w:val="bold"/>
        <w:spacing w:line="360" w:lineRule="auto"/>
        <w:jc w:val="lowKashida"/>
        <w:rPr>
          <w:rtl/>
        </w:rPr>
      </w:pPr>
      <w:r w:rsidRPr="00AB2CF0">
        <w:rPr>
          <w:rtl/>
        </w:rPr>
        <w:t xml:space="preserve">نرحب بجميع المشاركين في هذه الحقيبة التدريبية، ونأمل أن تكون هذه التجربة مفيدة ومثمرة للجميع. </w:t>
      </w:r>
    </w:p>
    <w:p w:rsidR="003E68B2" w:rsidRPr="00AB2CF0" w:rsidRDefault="003E68B2" w:rsidP="003E68B2">
      <w:pPr>
        <w:pStyle w:val="bold"/>
        <w:spacing w:line="360" w:lineRule="auto"/>
      </w:pPr>
      <w:r w:rsidRPr="00AB2CF0">
        <w:rPr>
          <w:rtl/>
        </w:rPr>
        <w:t xml:space="preserve">فلنعمل </w:t>
      </w:r>
      <w:r>
        <w:rPr>
          <w:rtl/>
        </w:rPr>
        <w:t>مع</w:t>
      </w:r>
      <w:r>
        <w:rPr>
          <w:rFonts w:hint="cs"/>
          <w:rtl/>
        </w:rPr>
        <w:t>اً</w:t>
      </w:r>
      <w:r w:rsidRPr="00AB2CF0">
        <w:rPr>
          <w:rtl/>
        </w:rPr>
        <w:t xml:space="preserve"> لتحسين قدراتنا في إدارة الحشود والجماهير بشكل فعال وآمن.</w:t>
      </w:r>
    </w:p>
    <w:p w:rsidR="00BE0014" w:rsidRPr="003E68B2" w:rsidRDefault="00BE0014" w:rsidP="00BE0014">
      <w:pPr>
        <w:spacing w:after="160" w:line="259" w:lineRule="auto"/>
        <w:ind w:left="1440"/>
        <w:jc w:val="left"/>
        <w:rPr>
          <w:rFonts w:ascii="Adobe Arabic" w:hAnsi="Adobe Arabic" w:cs="Adobe Arabic"/>
          <w:b/>
          <w:bCs/>
          <w:noProof/>
          <w:color w:val="002060"/>
          <w:sz w:val="40"/>
          <w:szCs w:val="40"/>
        </w:rPr>
      </w:pPr>
    </w:p>
    <w:p w:rsidR="00BE0014" w:rsidRDefault="00BE0014" w:rsidP="00BE0014">
      <w:pPr>
        <w:spacing w:after="160" w:line="259" w:lineRule="auto"/>
        <w:ind w:left="1440"/>
        <w:jc w:val="left"/>
        <w:rPr>
          <w:rFonts w:ascii="Adobe Arabic" w:hAnsi="Adobe Arabic" w:cs="Adobe Arabic"/>
          <w:b/>
          <w:bCs/>
          <w:noProof/>
          <w:color w:val="002060"/>
          <w:sz w:val="40"/>
          <w:szCs w:val="40"/>
        </w:rPr>
      </w:pPr>
    </w:p>
    <w:p w:rsidR="00BE0014" w:rsidRDefault="00BE0014" w:rsidP="00BE0014">
      <w:pPr>
        <w:spacing w:after="160" w:line="259" w:lineRule="auto"/>
        <w:jc w:val="center"/>
        <w:rPr>
          <w:b/>
          <w:bCs/>
          <w:sz w:val="44"/>
          <w:szCs w:val="48"/>
          <w14:glow w14:rad="228600">
            <w14:schemeClr w14:val="accent1">
              <w14:alpha w14:val="60000"/>
              <w14:satMod w14:val="175000"/>
            </w14:schemeClr>
          </w14:glow>
        </w:rPr>
      </w:pPr>
      <w:r>
        <w:rPr>
          <w:rFonts w:ascii="Adobe Arabic" w:hAnsi="Adobe Arabic" w:cs="Adobe Arabic"/>
          <w:b/>
          <w:bCs/>
          <w:noProof/>
          <w:color w:val="002060"/>
          <w:sz w:val="40"/>
          <w:szCs w:val="40"/>
        </w:rPr>
        <w:drawing>
          <wp:inline distT="0" distB="0" distL="0" distR="0" wp14:anchorId="34E2B5D8" wp14:editId="6E156189">
            <wp:extent cx="1266825" cy="867410"/>
            <wp:effectExtent l="0" t="0" r="9525" b="8890"/>
            <wp:docPr id="1926014171"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19719"/>
                    <a:stretch/>
                  </pic:blipFill>
                  <pic:spPr bwMode="auto">
                    <a:xfrm>
                      <a:off x="0" y="0"/>
                      <a:ext cx="1266825" cy="867410"/>
                    </a:xfrm>
                    <a:prstGeom prst="rect">
                      <a:avLst/>
                    </a:prstGeom>
                    <a:noFill/>
                    <a:ln>
                      <a:noFill/>
                    </a:ln>
                    <a:extLst>
                      <a:ext uri="{53640926-AAD7-44D8-BBD7-CCE9431645EC}">
                        <a14:shadowObscured xmlns:a14="http://schemas.microsoft.com/office/drawing/2010/main"/>
                      </a:ext>
                    </a:extLst>
                  </pic:spPr>
                </pic:pic>
              </a:graphicData>
            </a:graphic>
          </wp:inline>
        </w:drawing>
      </w:r>
    </w:p>
    <w:p w:rsidR="00BE0014" w:rsidRDefault="00BE0014" w:rsidP="00BE0014">
      <w:pPr>
        <w:spacing w:after="160" w:line="259" w:lineRule="auto"/>
        <w:ind w:left="2880"/>
        <w:jc w:val="center"/>
        <w:rPr>
          <w:b/>
          <w:bCs/>
          <w:sz w:val="44"/>
          <w:szCs w:val="48"/>
          <w14:glow w14:rad="228600">
            <w14:schemeClr w14:val="accent1">
              <w14:alpha w14:val="60000"/>
              <w14:satMod w14:val="175000"/>
            </w14:schemeClr>
          </w14:glow>
        </w:rPr>
      </w:pPr>
    </w:p>
    <w:p w:rsidR="00BE0014" w:rsidRDefault="00BE0014" w:rsidP="003E68B2">
      <w:pPr>
        <w:spacing w:after="160" w:line="259" w:lineRule="auto"/>
        <w:rPr>
          <w:b/>
          <w:bCs/>
          <w:sz w:val="44"/>
          <w:szCs w:val="48"/>
          <w:rtl/>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p w:rsidR="00BE0014" w:rsidRDefault="00BE0014" w:rsidP="00BE0014">
      <w:pPr>
        <w:bidi w:val="0"/>
        <w:spacing w:after="160" w:line="259" w:lineRule="auto"/>
        <w:ind w:left="2880"/>
        <w:jc w:val="left"/>
        <w:rPr>
          <w:b/>
          <w:bCs/>
          <w:sz w:val="44"/>
          <w:szCs w:val="48"/>
          <w14:glow w14:rad="228600">
            <w14:schemeClr w14:val="accent1">
              <w14:alpha w14:val="60000"/>
              <w14:satMod w14:val="175000"/>
            </w14:schemeClr>
          </w14:glow>
        </w:rPr>
      </w:pPr>
      <w:r>
        <w:rPr>
          <w:noProof/>
        </w:rPr>
        <w:lastRenderedPageBreak/>
        <mc:AlternateContent>
          <mc:Choice Requires="wpg">
            <w:drawing>
              <wp:inline distT="0" distB="0" distL="0" distR="0" wp14:anchorId="71840814" wp14:editId="454BB7DC">
                <wp:extent cx="2427605" cy="672465"/>
                <wp:effectExtent l="0" t="0" r="0" b="0"/>
                <wp:docPr id="146" name="مجموعة 146"/>
                <wp:cNvGraphicFramePr/>
                <a:graphic xmlns:a="http://schemas.openxmlformats.org/drawingml/2006/main">
                  <a:graphicData uri="http://schemas.microsoft.com/office/word/2010/wordprocessingGroup">
                    <wpg:wgp>
                      <wpg:cNvGrpSpPr/>
                      <wpg:grpSpPr>
                        <a:xfrm>
                          <a:off x="0" y="0"/>
                          <a:ext cx="2427605" cy="672465"/>
                          <a:chOff x="0" y="0"/>
                          <a:chExt cx="2427605" cy="672465"/>
                        </a:xfrm>
                      </wpg:grpSpPr>
                      <pic:pic xmlns:pic="http://schemas.openxmlformats.org/drawingml/2006/picture">
                        <pic:nvPicPr>
                          <pic:cNvPr id="147" name="صورة 147"/>
                          <pic:cNvPicPr>
                            <a:picLocks noChangeAspect="1"/>
                          </pic:cNvPicPr>
                        </pic:nvPicPr>
                        <pic:blipFill rotWithShape="1">
                          <a:blip r:embed="rId20">
                            <a:duotone>
                              <a:prstClr val="black"/>
                              <a:schemeClr val="accent1">
                                <a:tint val="45000"/>
                                <a:satMod val="400000"/>
                              </a:schemeClr>
                            </a:duotone>
                            <a:extLst>
                              <a:ext uri="{28A0092B-C50C-407E-A947-70E740481C1C}">
                                <a14:useLocalDpi xmlns:a14="http://schemas.microsoft.com/office/drawing/2010/main" val="0"/>
                              </a:ext>
                            </a:extLst>
                          </a:blip>
                          <a:srcRect t="32000" b="33793"/>
                          <a:stretch/>
                        </pic:blipFill>
                        <pic:spPr bwMode="auto">
                          <a:xfrm>
                            <a:off x="0" y="0"/>
                            <a:ext cx="2427605" cy="672465"/>
                          </a:xfrm>
                          <a:prstGeom prst="rect">
                            <a:avLst/>
                          </a:prstGeom>
                          <a:ln>
                            <a:noFill/>
                          </a:ln>
                          <a:extLst>
                            <a:ext uri="{53640926-AAD7-44D8-BBD7-CCE9431645EC}">
                              <a14:shadowObscured xmlns:a14="http://schemas.microsoft.com/office/drawing/2010/main"/>
                            </a:ext>
                          </a:extLst>
                        </pic:spPr>
                      </pic:pic>
                      <wps:wsp>
                        <wps:cNvPr id="148" name="مربع نص 148"/>
                        <wps:cNvSpPr txBox="1"/>
                        <wps:spPr>
                          <a:xfrm>
                            <a:off x="474347" y="126536"/>
                            <a:ext cx="1497724" cy="441434"/>
                          </a:xfrm>
                          <a:prstGeom prst="rect">
                            <a:avLst/>
                          </a:prstGeom>
                          <a:noFill/>
                          <a:ln w="6350">
                            <a:noFill/>
                          </a:ln>
                        </wps:spPr>
                        <wps:txbx>
                          <w:txbxContent>
                            <w:p w:rsidR="00BE0014" w:rsidRPr="00180E6F" w:rsidRDefault="00BE0014" w:rsidP="00BE0014">
                              <w:pPr>
                                <w:jc w:val="center"/>
                                <w:rPr>
                                  <w:b/>
                                  <w:bCs/>
                                  <w:color w:val="FFFFFF" w:themeColor="background1"/>
                                  <w:sz w:val="36"/>
                                  <w:szCs w:val="40"/>
                                  <w:rtl/>
                                  <w:lang w:bidi="ar-EG"/>
                                </w:rPr>
                              </w:pPr>
                              <w:r w:rsidRPr="00180E6F">
                                <w:rPr>
                                  <w:rFonts w:hint="cs"/>
                                  <w:b/>
                                  <w:bCs/>
                                  <w:color w:val="FFFFFF" w:themeColor="background1"/>
                                  <w:sz w:val="36"/>
                                  <w:szCs w:val="40"/>
                                  <w:rtl/>
                                  <w:lang w:bidi="ar-EG"/>
                                </w:rPr>
                                <w:t>دليل البرنامج</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1840814" id="مجموعة 146" o:spid="_x0000_s1044" style="width:191.15pt;height:52.95pt;mso-position-horizontal-relative:char;mso-position-vertical-relative:line" coordsize="24276,6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">
                <v:shape id="صورة 147" o:spid="_x0000_s1045" type="#_x0000_t75" style="position:absolute;width:24276;height:6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">
                  <v:imagedata r:id="rId21" o:title="" croptop="20972f" cropbottom="22147f" recolortarget="black"/>
                </v:shape>
                <v:shape id="مربع نص 148" o:spid="_x0000_s1046" type="#_x0000_t202" style="position:absolute;left:4743;top:1265;width:14977;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14:paraId="502081F2" w14:textId="77777777" w:rsidR="00BE0014" w:rsidRPr="00180E6F" w:rsidRDefault="00BE0014" w:rsidP="00BE0014">
                        <w:pPr>
                          <w:jc w:val="center"/>
                          <w:rPr>
                            <w:b/>
                            <w:bCs/>
                            <w:color w:val="FFFFFF" w:themeColor="background1"/>
                            <w:sz w:val="36"/>
                            <w:szCs w:val="40"/>
                            <w:rtl/>
                            <w:lang w:bidi="ar-EG"/>
                          </w:rPr>
                        </w:pPr>
                        <w:r w:rsidRPr="00180E6F">
                          <w:rPr>
                            <w:rFonts w:hint="cs"/>
                            <w:b/>
                            <w:bCs/>
                            <w:color w:val="FFFFFF" w:themeColor="background1"/>
                            <w:sz w:val="36"/>
                            <w:szCs w:val="40"/>
                            <w:rtl/>
                            <w:lang w:bidi="ar-EG"/>
                          </w:rPr>
                          <w:t>دليل البرنامج</w:t>
                        </w:r>
                      </w:p>
                    </w:txbxContent>
                  </v:textbox>
                </v:shape>
                <w10:anchorlock/>
              </v:group>
            </w:pict>
          </mc:Fallback>
        </mc:AlternateContent>
      </w:r>
    </w:p>
    <w:tbl>
      <w:tblPr>
        <w:tblStyle w:val="GridTable5DarkAccent5"/>
        <w:bidiVisual/>
        <w:tblW w:w="10364" w:type="dxa"/>
        <w:tblInd w:w="-819"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shd w:val="clear" w:color="auto" w:fill="FFFFFF" w:themeFill="background1"/>
        <w:tblLook w:val="04A0" w:firstRow="1" w:lastRow="0" w:firstColumn="1" w:lastColumn="0" w:noHBand="0" w:noVBand="1"/>
      </w:tblPr>
      <w:tblGrid>
        <w:gridCol w:w="1532"/>
        <w:gridCol w:w="8832"/>
      </w:tblGrid>
      <w:tr w:rsidR="00BE0014" w:rsidRPr="00E17203" w:rsidTr="00BA1D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top w:val="none" w:sz="0" w:space="0" w:color="auto"/>
              <w:left w:val="none" w:sz="0" w:space="0" w:color="auto"/>
              <w:right w:val="none" w:sz="0" w:space="0" w:color="auto"/>
            </w:tcBorders>
            <w:shd w:val="clear" w:color="auto" w:fill="D5DCE4" w:themeFill="text2" w:themeFillTint="33"/>
            <w:vAlign w:val="center"/>
          </w:tcPr>
          <w:p w:rsidR="00BE0014" w:rsidRPr="00C1705E" w:rsidRDefault="00BE0014" w:rsidP="00BA1D56">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اسم البرنامج</w:t>
            </w:r>
          </w:p>
        </w:tc>
        <w:tc>
          <w:tcPr>
            <w:tcW w:w="8832" w:type="dxa"/>
            <w:tcBorders>
              <w:top w:val="none" w:sz="0" w:space="0" w:color="auto"/>
              <w:left w:val="none" w:sz="0" w:space="0" w:color="auto"/>
              <w:right w:val="none" w:sz="0" w:space="0" w:color="auto"/>
            </w:tcBorders>
            <w:shd w:val="clear" w:color="auto" w:fill="FFFFFF" w:themeFill="background1"/>
            <w:vAlign w:val="center"/>
          </w:tcPr>
          <w:p w:rsidR="00BE0014" w:rsidRPr="00E113FA" w:rsidRDefault="00F9337C" w:rsidP="00E113FA">
            <w:pPr>
              <w:spacing w:line="240" w:lineRule="auto"/>
              <w:jc w:val="center"/>
              <w:cnfStyle w:val="100000000000" w:firstRow="1" w:lastRow="0" w:firstColumn="0" w:lastColumn="0" w:oddVBand="0" w:evenVBand="0" w:oddHBand="0" w:evenHBand="0" w:firstRowFirstColumn="0" w:firstRowLastColumn="0" w:lastRowFirstColumn="0" w:lastRowLastColumn="0"/>
              <w:rPr>
                <w:rFonts w:ascii="Adobe Arabic" w:hAnsi="Adobe Arabic" w:cs="Adobe Arabic"/>
                <w:color w:val="002060"/>
                <w:sz w:val="36"/>
                <w:szCs w:val="36"/>
                <w:rtl/>
              </w:rPr>
            </w:pPr>
            <w:hyperlink r:id="rId29" w:history="1">
              <w:r w:rsidR="00E113FA" w:rsidRPr="00F9337C">
                <w:rPr>
                  <w:rStyle w:val="Hyperlink"/>
                  <w:rFonts w:ascii="Adobe Arabic" w:hAnsi="Adobe Arabic" w:cs="Adobe Arabic" w:hint="cs"/>
                  <w:b w:val="0"/>
                  <w:bCs w:val="0"/>
                  <w:sz w:val="36"/>
                  <w:szCs w:val="36"/>
                  <w:rtl/>
                </w:rPr>
                <w:t>إدارة الحشود "الجماهير"</w:t>
              </w:r>
            </w:hyperlink>
          </w:p>
        </w:tc>
      </w:tr>
      <w:tr w:rsidR="00BE0014" w:rsidRPr="00E17203" w:rsidTr="00BA1D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D5DCE4" w:themeFill="text2" w:themeFillTint="33"/>
            <w:vAlign w:val="center"/>
          </w:tcPr>
          <w:p w:rsidR="00BE0014" w:rsidRPr="00C1705E" w:rsidRDefault="00BE0014" w:rsidP="00BA1D56">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الهدف العام</w:t>
            </w:r>
          </w:p>
        </w:tc>
        <w:tc>
          <w:tcPr>
            <w:tcW w:w="8832" w:type="dxa"/>
            <w:shd w:val="clear" w:color="auto" w:fill="FFFFFF" w:themeFill="background1"/>
            <w:vAlign w:val="center"/>
          </w:tcPr>
          <w:p w:rsidR="00BE0014" w:rsidRPr="00E113FA" w:rsidRDefault="00E113FA" w:rsidP="00E113FA">
            <w:pPr>
              <w:jc w:val="center"/>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tl/>
              </w:rPr>
            </w:pPr>
            <w:r w:rsidRPr="00E113FA">
              <w:rPr>
                <w:rFonts w:ascii="Adobe Arabic" w:hAnsi="Adobe Arabic" w:cs="Adobe Arabic"/>
                <w:color w:val="002060"/>
                <w:sz w:val="36"/>
                <w:szCs w:val="36"/>
                <w:rtl/>
              </w:rPr>
              <w:t>توفير مهارات فعالة لإدارة الحشود والجماهير والتعامل معها بشكل سليم وآمن</w:t>
            </w:r>
          </w:p>
        </w:tc>
      </w:tr>
      <w:tr w:rsidR="00BE0014" w:rsidRPr="00E17203" w:rsidTr="00BA1D56">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D5DCE4" w:themeFill="text2" w:themeFillTint="33"/>
            <w:vAlign w:val="center"/>
          </w:tcPr>
          <w:p w:rsidR="00BE0014" w:rsidRPr="00F453DB" w:rsidRDefault="00BE0014" w:rsidP="00BA1D56">
            <w:pPr>
              <w:pStyle w:val="NoSpacing"/>
              <w:jc w:val="center"/>
              <w:rPr>
                <w:b w:val="0"/>
                <w:bCs/>
                <w:color w:val="C00000"/>
                <w:rtl/>
              </w:rPr>
            </w:pPr>
            <w:r w:rsidRPr="00F453DB">
              <w:rPr>
                <w:b w:val="0"/>
                <w:bCs/>
                <w:color w:val="C00000"/>
                <w:rtl/>
              </w:rPr>
              <w:t>الأهداف التفصيلية</w:t>
            </w:r>
          </w:p>
        </w:tc>
        <w:tc>
          <w:tcPr>
            <w:tcW w:w="8832" w:type="dxa"/>
            <w:shd w:val="clear" w:color="auto" w:fill="auto"/>
            <w:vAlign w:val="center"/>
          </w:tcPr>
          <w:p w:rsidR="00E113FA" w:rsidRPr="00E113FA" w:rsidRDefault="00E113FA">
            <w:pPr>
              <w:pStyle w:val="ListParagraph"/>
              <w:numPr>
                <w:ilvl w:val="0"/>
                <w:numId w:val="46"/>
              </w:numPr>
              <w:spacing w:line="360" w:lineRule="auto"/>
              <w:jc w:val="both"/>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Pr>
            </w:pPr>
            <w:r w:rsidRPr="00E113FA">
              <w:rPr>
                <w:rFonts w:ascii="Adobe Arabic" w:hAnsi="Adobe Arabic" w:cs="Adobe Arabic"/>
                <w:color w:val="002060"/>
                <w:sz w:val="36"/>
                <w:szCs w:val="36"/>
                <w:rtl/>
              </w:rPr>
              <w:t>فهم أهمية إدارة الحشود والجماهير.</w:t>
            </w:r>
          </w:p>
          <w:p w:rsidR="00E113FA" w:rsidRPr="00E113FA" w:rsidRDefault="00E113FA">
            <w:pPr>
              <w:pStyle w:val="ListParagraph"/>
              <w:numPr>
                <w:ilvl w:val="0"/>
                <w:numId w:val="46"/>
              </w:numPr>
              <w:spacing w:line="360" w:lineRule="auto"/>
              <w:jc w:val="both"/>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Pr>
            </w:pPr>
            <w:r w:rsidRPr="00E113FA">
              <w:rPr>
                <w:rFonts w:ascii="Adobe Arabic" w:hAnsi="Adobe Arabic" w:cs="Adobe Arabic"/>
                <w:color w:val="002060"/>
                <w:sz w:val="36"/>
                <w:szCs w:val="36"/>
                <w:rtl/>
              </w:rPr>
              <w:t>تحديد العوامل التي تؤثر في سلوك الحشود والجماهير.</w:t>
            </w:r>
          </w:p>
          <w:p w:rsidR="00E113FA" w:rsidRPr="00E113FA" w:rsidRDefault="00E113FA">
            <w:pPr>
              <w:pStyle w:val="ListParagraph"/>
              <w:numPr>
                <w:ilvl w:val="0"/>
                <w:numId w:val="46"/>
              </w:numPr>
              <w:spacing w:line="360" w:lineRule="auto"/>
              <w:jc w:val="both"/>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Pr>
            </w:pPr>
            <w:r w:rsidRPr="00E113FA">
              <w:rPr>
                <w:rFonts w:ascii="Adobe Arabic" w:hAnsi="Adobe Arabic" w:cs="Adobe Arabic"/>
                <w:color w:val="002060"/>
                <w:sz w:val="36"/>
                <w:szCs w:val="36"/>
                <w:rtl/>
              </w:rPr>
              <w:t>تقديم الإرشادات والنصائح اللازمة للتعامل مع الحشود والجماهير بشكل فعال وآمن.</w:t>
            </w:r>
          </w:p>
          <w:p w:rsidR="00E113FA" w:rsidRPr="00E113FA" w:rsidRDefault="00E113FA">
            <w:pPr>
              <w:pStyle w:val="ListParagraph"/>
              <w:numPr>
                <w:ilvl w:val="0"/>
                <w:numId w:val="46"/>
              </w:numPr>
              <w:spacing w:line="360" w:lineRule="auto"/>
              <w:jc w:val="both"/>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Pr>
            </w:pPr>
            <w:r w:rsidRPr="00E113FA">
              <w:rPr>
                <w:rFonts w:ascii="Adobe Arabic" w:hAnsi="Adobe Arabic" w:cs="Adobe Arabic"/>
                <w:color w:val="002060"/>
                <w:sz w:val="36"/>
                <w:szCs w:val="36"/>
                <w:rtl/>
              </w:rPr>
              <w:t>توفير المهارات اللازمة لتحليل سلوك الحشود والجماهير واتخاذ الإجراءات اللازمة للتعامل معها بشكل فعال.</w:t>
            </w:r>
          </w:p>
          <w:p w:rsidR="00BE0014" w:rsidRPr="00E113FA" w:rsidRDefault="00E113FA">
            <w:pPr>
              <w:pStyle w:val="ListParagraph"/>
              <w:numPr>
                <w:ilvl w:val="0"/>
                <w:numId w:val="46"/>
              </w:numPr>
              <w:spacing w:line="360" w:lineRule="auto"/>
              <w:jc w:val="both"/>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40"/>
                <w:szCs w:val="40"/>
                <w:rtl/>
              </w:rPr>
            </w:pPr>
            <w:r w:rsidRPr="00E113FA">
              <w:rPr>
                <w:rFonts w:ascii="Adobe Arabic" w:hAnsi="Adobe Arabic" w:cs="Adobe Arabic"/>
                <w:color w:val="002060"/>
                <w:sz w:val="36"/>
                <w:szCs w:val="36"/>
                <w:rtl/>
              </w:rPr>
              <w:t>تحديد السلوكيات التي يمكن أن تؤدي إلى الاضطرابات والحوادث وكيفية تفاديها.</w:t>
            </w:r>
          </w:p>
        </w:tc>
      </w:tr>
      <w:tr w:rsidR="00BE0014" w:rsidRPr="00E17203" w:rsidTr="00BA1D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D5DCE4" w:themeFill="text2" w:themeFillTint="33"/>
            <w:vAlign w:val="center"/>
          </w:tcPr>
          <w:p w:rsidR="00BE0014" w:rsidRPr="00C1705E" w:rsidRDefault="00BE0014" w:rsidP="00BA1D56">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الفئة المستهدفة</w:t>
            </w:r>
          </w:p>
        </w:tc>
        <w:tc>
          <w:tcPr>
            <w:tcW w:w="8832" w:type="dxa"/>
            <w:shd w:val="clear" w:color="auto" w:fill="auto"/>
            <w:vAlign w:val="center"/>
          </w:tcPr>
          <w:p w:rsidR="00E113FA" w:rsidRPr="00E113FA" w:rsidRDefault="00E113FA">
            <w:pPr>
              <w:pStyle w:val="ListParagraph"/>
              <w:numPr>
                <w:ilvl w:val="0"/>
                <w:numId w:val="46"/>
              </w:numPr>
              <w:spacing w:line="360" w:lineRule="auto"/>
              <w:jc w:val="both"/>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Pr>
            </w:pPr>
            <w:r w:rsidRPr="00E113FA">
              <w:rPr>
                <w:rFonts w:ascii="Adobe Arabic" w:hAnsi="Adobe Arabic" w:cs="Adobe Arabic"/>
                <w:color w:val="002060"/>
                <w:sz w:val="36"/>
                <w:szCs w:val="36"/>
                <w:rtl/>
              </w:rPr>
              <w:t>المشرف</w:t>
            </w:r>
            <w:r w:rsidRPr="00E113FA">
              <w:rPr>
                <w:rFonts w:ascii="Adobe Arabic" w:hAnsi="Adobe Arabic" w:cs="Adobe Arabic" w:hint="cs"/>
                <w:color w:val="002060"/>
                <w:sz w:val="36"/>
                <w:szCs w:val="36"/>
                <w:rtl/>
              </w:rPr>
              <w:t>و</w:t>
            </w:r>
            <w:r w:rsidRPr="00E113FA">
              <w:rPr>
                <w:rFonts w:ascii="Adobe Arabic" w:hAnsi="Adobe Arabic" w:cs="Adobe Arabic"/>
                <w:color w:val="002060"/>
                <w:sz w:val="36"/>
                <w:szCs w:val="36"/>
                <w:rtl/>
              </w:rPr>
              <w:t>ن على الأحداث الكبيرة.</w:t>
            </w:r>
          </w:p>
          <w:p w:rsidR="00E113FA" w:rsidRPr="00E113FA" w:rsidRDefault="00E113FA">
            <w:pPr>
              <w:pStyle w:val="ListParagraph"/>
              <w:numPr>
                <w:ilvl w:val="0"/>
                <w:numId w:val="46"/>
              </w:numPr>
              <w:spacing w:line="360" w:lineRule="auto"/>
              <w:jc w:val="both"/>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Pr>
            </w:pPr>
            <w:r w:rsidRPr="00E113FA">
              <w:rPr>
                <w:rFonts w:ascii="Adobe Arabic" w:hAnsi="Adobe Arabic" w:cs="Adobe Arabic"/>
                <w:color w:val="002060"/>
                <w:sz w:val="36"/>
                <w:szCs w:val="36"/>
                <w:rtl/>
              </w:rPr>
              <w:t>المدراء العامون للمنشآت الكبيرة.</w:t>
            </w:r>
          </w:p>
          <w:p w:rsidR="00E113FA" w:rsidRPr="00E113FA" w:rsidRDefault="00E113FA">
            <w:pPr>
              <w:pStyle w:val="ListParagraph"/>
              <w:numPr>
                <w:ilvl w:val="0"/>
                <w:numId w:val="46"/>
              </w:numPr>
              <w:spacing w:line="360" w:lineRule="auto"/>
              <w:jc w:val="both"/>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Pr>
            </w:pPr>
            <w:r w:rsidRPr="00E113FA">
              <w:rPr>
                <w:rFonts w:ascii="Adobe Arabic" w:hAnsi="Adobe Arabic" w:cs="Adobe Arabic"/>
                <w:color w:val="002060"/>
                <w:sz w:val="36"/>
                <w:szCs w:val="36"/>
                <w:rtl/>
              </w:rPr>
              <w:t>الموظفون المسؤولون عن السلامة والأمن في المنشآت الكبيرة.</w:t>
            </w:r>
          </w:p>
          <w:p w:rsidR="00E113FA" w:rsidRPr="00E113FA" w:rsidRDefault="00E113FA">
            <w:pPr>
              <w:pStyle w:val="ListParagraph"/>
              <w:numPr>
                <w:ilvl w:val="0"/>
                <w:numId w:val="46"/>
              </w:numPr>
              <w:spacing w:line="360" w:lineRule="auto"/>
              <w:jc w:val="both"/>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Pr>
            </w:pPr>
            <w:r w:rsidRPr="00E113FA">
              <w:rPr>
                <w:rFonts w:ascii="Adobe Arabic" w:hAnsi="Adobe Arabic" w:cs="Adobe Arabic"/>
                <w:color w:val="002060"/>
                <w:sz w:val="36"/>
                <w:szCs w:val="36"/>
                <w:rtl/>
              </w:rPr>
              <w:t>رجال الأمن والشرطة.</w:t>
            </w:r>
          </w:p>
          <w:p w:rsidR="00BE0014" w:rsidRPr="00E113FA" w:rsidRDefault="00E113FA">
            <w:pPr>
              <w:pStyle w:val="ListParagraph"/>
              <w:numPr>
                <w:ilvl w:val="0"/>
                <w:numId w:val="46"/>
              </w:numPr>
              <w:spacing w:line="360" w:lineRule="auto"/>
              <w:jc w:val="both"/>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tl/>
              </w:rPr>
            </w:pPr>
            <w:r w:rsidRPr="00E113FA">
              <w:rPr>
                <w:rFonts w:ascii="Adobe Arabic" w:hAnsi="Adobe Arabic" w:cs="Adobe Arabic"/>
                <w:color w:val="002060"/>
                <w:sz w:val="36"/>
                <w:szCs w:val="36"/>
                <w:rtl/>
              </w:rPr>
              <w:t>المهتمون بمجال إدارة الحشود والجماهير.</w:t>
            </w:r>
          </w:p>
        </w:tc>
      </w:tr>
      <w:tr w:rsidR="00BE0014" w:rsidRPr="00E17203" w:rsidTr="00BA1D56">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bottom w:val="none" w:sz="0" w:space="0" w:color="auto"/>
            </w:tcBorders>
            <w:shd w:val="clear" w:color="auto" w:fill="D5DCE4" w:themeFill="text2" w:themeFillTint="33"/>
            <w:vAlign w:val="center"/>
          </w:tcPr>
          <w:p w:rsidR="00BE0014" w:rsidRPr="00C1705E" w:rsidRDefault="00BE0014" w:rsidP="00BA1D56">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مدة البرنامج</w:t>
            </w:r>
          </w:p>
        </w:tc>
        <w:tc>
          <w:tcPr>
            <w:tcW w:w="8832" w:type="dxa"/>
            <w:shd w:val="clear" w:color="auto" w:fill="FFFFFF" w:themeFill="background1"/>
            <w:vAlign w:val="center"/>
          </w:tcPr>
          <w:p w:rsidR="00BE0014" w:rsidRPr="00E113FA" w:rsidRDefault="00F9337C" w:rsidP="00F9337C">
            <w:pPr>
              <w:spacing w:line="240" w:lineRule="auto"/>
              <w:jc w:val="center"/>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tl/>
                <w:lang w:bidi="ar-SY"/>
              </w:rPr>
            </w:pPr>
            <w:r>
              <w:rPr>
                <w:rFonts w:ascii="Adobe Arabic" w:hAnsi="Adobe Arabic" w:cs="Adobe Arabic" w:hint="cs"/>
                <w:color w:val="002060"/>
                <w:sz w:val="36"/>
                <w:szCs w:val="36"/>
                <w:rtl/>
                <w:lang w:bidi="ar-SY"/>
              </w:rPr>
              <w:t xml:space="preserve">يومين، </w:t>
            </w:r>
            <w:r w:rsidR="00E113FA" w:rsidRPr="00E113FA">
              <w:rPr>
                <w:rFonts w:ascii="Adobe Arabic" w:hAnsi="Adobe Arabic" w:cs="Adobe Arabic" w:hint="cs"/>
                <w:color w:val="002060"/>
                <w:sz w:val="36"/>
                <w:szCs w:val="36"/>
                <w:rtl/>
                <w:lang w:bidi="ar-SY"/>
              </w:rPr>
              <w:t>10 ساعات</w:t>
            </w:r>
          </w:p>
        </w:tc>
      </w:tr>
    </w:tbl>
    <w:p w:rsidR="000D082E" w:rsidRDefault="00BE0014" w:rsidP="00BE0014">
      <w:pPr>
        <w:bidi w:val="0"/>
        <w:spacing w:after="160" w:line="259" w:lineRule="auto"/>
        <w:ind w:left="2880"/>
        <w:jc w:val="left"/>
        <w:rPr>
          <w:b/>
          <w:bCs/>
          <w:sz w:val="44"/>
          <w:szCs w:val="48"/>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bookmarkStart w:id="0" w:name="_Hlk139741716"/>
    <w:p w:rsidR="00560172" w:rsidRDefault="00560172" w:rsidP="00560172">
      <w:pPr>
        <w:spacing w:after="160" w:line="259" w:lineRule="auto"/>
        <w:ind w:left="1440"/>
        <w:jc w:val="left"/>
        <w:rPr>
          <w:b/>
          <w:bCs/>
          <w:sz w:val="44"/>
          <w:szCs w:val="48"/>
          <w:rtl/>
          <w14:glow w14:rad="228600">
            <w14:schemeClr w14:val="accent1">
              <w14:alpha w14:val="60000"/>
              <w14:satMod w14:val="175000"/>
            </w14:schemeClr>
          </w14:glow>
        </w:rPr>
      </w:pPr>
      <w:r w:rsidRPr="00560172">
        <w:rPr>
          <w:b/>
          <w:bCs/>
          <w:noProof/>
          <w:sz w:val="44"/>
          <w:szCs w:val="48"/>
          <w14:glow w14:rad="228600">
            <w14:schemeClr w14:val="accent1">
              <w14:alpha w14:val="60000"/>
              <w14:satMod w14:val="175000"/>
            </w14:schemeClr>
          </w14:glow>
        </w:rPr>
        <w:lastRenderedPageBreak/>
        <mc:AlternateContent>
          <mc:Choice Requires="wpg">
            <w:drawing>
              <wp:inline distT="0" distB="0" distL="0" distR="0" wp14:anchorId="15F3C330" wp14:editId="04D94CC4">
                <wp:extent cx="3803243" cy="699934"/>
                <wp:effectExtent l="0" t="0" r="6985" b="5080"/>
                <wp:docPr id="1660302798" name="مجموعة 27"/>
                <wp:cNvGraphicFramePr/>
                <a:graphic xmlns:a="http://schemas.openxmlformats.org/drawingml/2006/main">
                  <a:graphicData uri="http://schemas.microsoft.com/office/word/2010/wordprocessingGroup">
                    <wpg:wgp>
                      <wpg:cNvGrpSpPr/>
                      <wpg:grpSpPr>
                        <a:xfrm>
                          <a:off x="0" y="0"/>
                          <a:ext cx="3803243" cy="699934"/>
                          <a:chOff x="106597" y="0"/>
                          <a:chExt cx="3803243" cy="699934"/>
                        </a:xfrm>
                      </wpg:grpSpPr>
                      <wps:wsp>
                        <wps:cNvPr id="1101509564" name="مربع نص 4"/>
                        <wps:cNvSpPr txBox="1"/>
                        <wps:spPr>
                          <a:xfrm>
                            <a:off x="106597" y="183588"/>
                            <a:ext cx="3209925" cy="473075"/>
                          </a:xfrm>
                          <a:prstGeom prst="rect">
                            <a:avLst/>
                          </a:prstGeom>
                          <a:noFill/>
                        </wps:spPr>
                        <wps:txbx>
                          <w:txbxContent>
                            <w:p w:rsidR="00560172" w:rsidRDefault="00560172" w:rsidP="00560172">
                              <w:pPr>
                                <w:jc w:val="center"/>
                                <w:rPr>
                                  <w:rFonts w:eastAsia="Calibri" w:hAnsi="Adobe Arabic" w:cs="Adobe Arabic"/>
                                  <w:b/>
                                  <w:bCs/>
                                  <w:color w:val="C00000"/>
                                  <w:kern w:val="24"/>
                                  <w:sz w:val="48"/>
                                  <w:szCs w:val="48"/>
                                </w:rPr>
                              </w:pPr>
                              <w:r>
                                <w:rPr>
                                  <w:rFonts w:eastAsia="Calibri" w:hAnsi="Adobe Arabic" w:cs="Adobe Arabic"/>
                                  <w:b/>
                                  <w:bCs/>
                                  <w:color w:val="C00000"/>
                                  <w:kern w:val="24"/>
                                  <w:sz w:val="48"/>
                                  <w:szCs w:val="48"/>
                                  <w:rtl/>
                                </w:rPr>
                                <w:t>خطة الحقيبة التدريبية</w:t>
                              </w:r>
                            </w:p>
                          </w:txbxContent>
                        </wps:txbx>
                        <wps:bodyPr wrap="square" rtlCol="1">
                          <a:spAutoFit/>
                        </wps:bodyPr>
                      </wps:wsp>
                      <pic:pic xmlns:pic="http://schemas.openxmlformats.org/drawingml/2006/picture">
                        <pic:nvPicPr>
                          <pic:cNvPr id="1054680116"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209906" y="0"/>
                            <a:ext cx="699934" cy="69993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5F3C330" id="مجموعة 27" o:spid="_x0000_s1047" style="width:299.45pt;height:55.1pt;mso-position-horizontal-relative:char;mso-position-vertical-relative:line" coordorigin="1065" coordsize="38032,69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">
                <v:shape id="مربع نص 4" o:spid="_x0000_s1048" type="#_x0000_t202" style="position:absolute;left:1065;top:1835;width:32100;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" filled="f" stroked="f">
                  <v:textbox style="mso-fit-shape-to-text:t">
                    <w:txbxContent>
                      <w:p w14:paraId="1C8F8297" w14:textId="77777777" w:rsidR="00560172" w:rsidRDefault="00560172" w:rsidP="00560172">
                        <w:pPr>
                          <w:jc w:val="center"/>
                          <w:rPr>
                            <w:rFonts w:eastAsia="Calibri" w:hAnsi="Adobe Arabic" w:cs="Adobe Arabic"/>
                            <w:b/>
                            <w:bCs/>
                            <w:color w:val="C00000"/>
                            <w:kern w:val="24"/>
                            <w:sz w:val="48"/>
                            <w:szCs w:val="48"/>
                          </w:rPr>
                        </w:pPr>
                        <w:r>
                          <w:rPr>
                            <w:rFonts w:eastAsia="Calibri" w:hAnsi="Adobe Arabic" w:cs="Adobe Arabic"/>
                            <w:b/>
                            <w:bCs/>
                            <w:color w:val="C00000"/>
                            <w:kern w:val="24"/>
                            <w:sz w:val="48"/>
                            <w:szCs w:val="48"/>
                            <w:rtl/>
                          </w:rPr>
                          <w:t>خطة الحقيبة التدريبية</w:t>
                        </w:r>
                      </w:p>
                    </w:txbxContent>
                  </v:textbox>
                </v:shape>
                <v:shape id="Picture 2" o:spid="_x0000_s1049" type="#_x0000_t75" style="position:absolute;left:32099;width:6999;height:6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">
                  <v:imagedata r:id="rId31" o:title=""/>
                </v:shape>
                <w10:anchorlock/>
              </v:group>
            </w:pict>
          </mc:Fallback>
        </mc:AlternateContent>
      </w:r>
    </w:p>
    <w:p w:rsidR="00560172" w:rsidRDefault="00560172" w:rsidP="00560172">
      <w:pPr>
        <w:spacing w:after="160" w:line="259" w:lineRule="auto"/>
        <w:jc w:val="left"/>
        <w:rPr>
          <w:b/>
          <w:bCs/>
          <w:sz w:val="44"/>
          <w:szCs w:val="48"/>
          <w14:glow w14:rad="228600">
            <w14:schemeClr w14:val="accent1">
              <w14:alpha w14:val="60000"/>
              <w14:satMod w14:val="175000"/>
            </w14:schemeClr>
          </w14:glow>
        </w:rPr>
      </w:pPr>
      <w:r w:rsidRPr="00560172">
        <w:rPr>
          <w:b/>
          <w:bCs/>
          <w:noProof/>
          <w:sz w:val="44"/>
          <w:szCs w:val="48"/>
          <w14:glow w14:rad="228600">
            <w14:schemeClr w14:val="accent1">
              <w14:alpha w14:val="60000"/>
              <w14:satMod w14:val="175000"/>
            </w14:schemeClr>
          </w14:glow>
        </w:rPr>
        <mc:AlternateContent>
          <mc:Choice Requires="wps">
            <w:drawing>
              <wp:anchor distT="0" distB="0" distL="114300" distR="114300" simplePos="0" relativeHeight="252717056" behindDoc="0" locked="0" layoutInCell="1" allowOverlap="1" wp14:anchorId="3585086E" wp14:editId="1F62A684">
                <wp:simplePos x="0" y="0"/>
                <wp:positionH relativeFrom="column">
                  <wp:posOffset>0</wp:posOffset>
                </wp:positionH>
                <wp:positionV relativeFrom="paragraph">
                  <wp:posOffset>-635</wp:posOffset>
                </wp:positionV>
                <wp:extent cx="5731510" cy="43815"/>
                <wp:effectExtent l="0" t="0" r="21590" b="13335"/>
                <wp:wrapNone/>
                <wp:docPr id="986388233" name="شكل حر 182"/>
                <wp:cNvGraphicFramePr/>
                <a:graphic xmlns:a="http://schemas.openxmlformats.org/drawingml/2006/main">
                  <a:graphicData uri="http://schemas.microsoft.com/office/word/2010/wordprocessingShape">
                    <wps:wsp>
                      <wps:cNvSpPr/>
                      <wps:spPr>
                        <a:xfrm flipV="1">
                          <a:off x="0" y="0"/>
                          <a:ext cx="5731510" cy="43815"/>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579DA5"/>
                        </a:solid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28FE81A" id="شكل حر 182" o:spid="_x0000_s1026" style="position:absolute;margin-left:0;margin-top:-.05pt;width:451.3pt;height:3.45pt;flip:y;z-index:252717056;visibility:visible;mso-wrap-style:square;mso-wrap-distance-left:9pt;mso-wrap-distance-top:0;mso-wrap-distance-right:9pt;mso-wrap-distance-bottom:0;mso-position-horizontal:absolute;mso-position-horizontal-relative:text;mso-position-vertical:absolute;mso-position-vertical-relative:text;v-text-anchor:middle" coordsize="2941719,45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" path="m,l2934101,v4207,,7618,3411,7618,7618l2941719,38089v,4207,-3411,7618,-7618,7618l,45707,,xe" fillcolor="#579da5" strokecolor="#579da5" strokeweight="1pt">
                <v:stroke joinstyle="miter"/>
                <v:path arrowok="t" o:connecttype="custom" o:connectlocs="0,0;5716667,0;5731510,7303;5731510,36512;5716667,43815;0,43815;0,0" o:connectangles="0,0,0,0,0,0,0"/>
              </v:shape>
            </w:pict>
          </mc:Fallback>
        </mc:AlternateContent>
      </w:r>
    </w:p>
    <w:tbl>
      <w:tblPr>
        <w:tblStyle w:val="TableGrid"/>
        <w:bidiVisual/>
        <w:tblW w:w="5000" w:type="pct"/>
        <w:jc w:val="right"/>
        <w:tblBorders>
          <w:top w:val="triple" w:sz="4" w:space="0" w:color="8EAADB" w:themeColor="accent1" w:themeTint="99"/>
          <w:left w:val="triple" w:sz="4" w:space="0" w:color="8EAADB" w:themeColor="accent1" w:themeTint="99"/>
          <w:bottom w:val="triple" w:sz="4" w:space="0" w:color="8EAADB" w:themeColor="accent1" w:themeTint="99"/>
          <w:right w:val="trip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928"/>
        <w:gridCol w:w="970"/>
        <w:gridCol w:w="982"/>
        <w:gridCol w:w="1758"/>
        <w:gridCol w:w="3506"/>
        <w:gridCol w:w="1098"/>
      </w:tblGrid>
      <w:tr w:rsidR="00986395" w:rsidRPr="00707A32" w:rsidTr="00986395">
        <w:trPr>
          <w:jc w:val="right"/>
        </w:trPr>
        <w:tc>
          <w:tcPr>
            <w:tcW w:w="502" w:type="pct"/>
            <w:shd w:val="clear" w:color="auto" w:fill="D9E2F3" w:themeFill="accent1" w:themeFillTint="33"/>
            <w:vAlign w:val="center"/>
          </w:tcPr>
          <w:p w:rsidR="00986395" w:rsidRPr="00560172" w:rsidRDefault="00986395" w:rsidP="00560172">
            <w:pPr>
              <w:pStyle w:val="bold"/>
              <w:jc w:val="center"/>
              <w:rPr>
                <w:sz w:val="40"/>
                <w:szCs w:val="40"/>
                <w:rtl/>
                <w:lang w:bidi="ar-EG"/>
              </w:rPr>
            </w:pPr>
            <w:r w:rsidRPr="00560172">
              <w:rPr>
                <w:sz w:val="40"/>
                <w:szCs w:val="40"/>
                <w:rtl/>
                <w:lang w:bidi="ar-EG"/>
              </w:rPr>
              <w:t>اليوم</w:t>
            </w:r>
          </w:p>
        </w:tc>
        <w:tc>
          <w:tcPr>
            <w:tcW w:w="525" w:type="pct"/>
            <w:shd w:val="clear" w:color="auto" w:fill="D9E2F3" w:themeFill="accent1" w:themeFillTint="33"/>
          </w:tcPr>
          <w:p w:rsidR="00986395" w:rsidRPr="00560172" w:rsidRDefault="00986395" w:rsidP="00560172">
            <w:pPr>
              <w:pStyle w:val="bold"/>
              <w:jc w:val="center"/>
              <w:rPr>
                <w:sz w:val="40"/>
                <w:szCs w:val="40"/>
                <w:rtl/>
              </w:rPr>
            </w:pPr>
            <w:r>
              <w:rPr>
                <w:rFonts w:hint="cs"/>
                <w:sz w:val="40"/>
                <w:szCs w:val="40"/>
                <w:rtl/>
              </w:rPr>
              <w:t>الوحدة</w:t>
            </w:r>
          </w:p>
        </w:tc>
        <w:tc>
          <w:tcPr>
            <w:tcW w:w="531" w:type="pct"/>
            <w:shd w:val="clear" w:color="auto" w:fill="D9E2F3" w:themeFill="accent1" w:themeFillTint="33"/>
            <w:vAlign w:val="center"/>
          </w:tcPr>
          <w:p w:rsidR="00986395" w:rsidRPr="00560172" w:rsidRDefault="00986395" w:rsidP="00560172">
            <w:pPr>
              <w:pStyle w:val="bold"/>
              <w:jc w:val="center"/>
              <w:rPr>
                <w:sz w:val="40"/>
                <w:szCs w:val="40"/>
                <w:rtl/>
                <w:lang w:bidi="ar-EG"/>
              </w:rPr>
            </w:pPr>
            <w:r w:rsidRPr="00560172">
              <w:rPr>
                <w:sz w:val="40"/>
                <w:szCs w:val="40"/>
                <w:rtl/>
                <w:lang w:bidi="ar-EG"/>
              </w:rPr>
              <w:t>الجلسة</w:t>
            </w:r>
          </w:p>
        </w:tc>
        <w:tc>
          <w:tcPr>
            <w:tcW w:w="951" w:type="pct"/>
            <w:shd w:val="clear" w:color="auto" w:fill="D9E2F3" w:themeFill="accent1" w:themeFillTint="33"/>
            <w:vAlign w:val="center"/>
          </w:tcPr>
          <w:p w:rsidR="00986395" w:rsidRPr="00560172" w:rsidRDefault="00986395" w:rsidP="00560172">
            <w:pPr>
              <w:pStyle w:val="bold"/>
              <w:jc w:val="center"/>
              <w:rPr>
                <w:sz w:val="40"/>
                <w:szCs w:val="40"/>
                <w:rtl/>
                <w:lang w:bidi="ar-EG"/>
              </w:rPr>
            </w:pPr>
            <w:r w:rsidRPr="00560172">
              <w:rPr>
                <w:sz w:val="40"/>
                <w:szCs w:val="40"/>
                <w:rtl/>
                <w:lang w:bidi="ar-EG"/>
              </w:rPr>
              <w:t>الموضوع</w:t>
            </w:r>
          </w:p>
        </w:tc>
        <w:tc>
          <w:tcPr>
            <w:tcW w:w="1897" w:type="pct"/>
            <w:shd w:val="clear" w:color="auto" w:fill="D9E2F3" w:themeFill="accent1" w:themeFillTint="33"/>
            <w:vAlign w:val="center"/>
          </w:tcPr>
          <w:p w:rsidR="00986395" w:rsidRPr="00560172" w:rsidRDefault="00986395" w:rsidP="00560172">
            <w:pPr>
              <w:pStyle w:val="bold"/>
              <w:jc w:val="center"/>
              <w:rPr>
                <w:sz w:val="40"/>
                <w:szCs w:val="40"/>
                <w:rtl/>
                <w:lang w:bidi="ar-EG"/>
              </w:rPr>
            </w:pPr>
            <w:r w:rsidRPr="00560172">
              <w:rPr>
                <w:sz w:val="40"/>
                <w:szCs w:val="40"/>
                <w:rtl/>
                <w:lang w:bidi="ar-EG"/>
              </w:rPr>
              <w:t>الهدف</w:t>
            </w:r>
          </w:p>
        </w:tc>
        <w:tc>
          <w:tcPr>
            <w:tcW w:w="594" w:type="pct"/>
            <w:shd w:val="clear" w:color="auto" w:fill="D9E2F3" w:themeFill="accent1" w:themeFillTint="33"/>
            <w:vAlign w:val="center"/>
          </w:tcPr>
          <w:p w:rsidR="00986395" w:rsidRPr="00560172" w:rsidRDefault="00986395" w:rsidP="00560172">
            <w:pPr>
              <w:pStyle w:val="bold"/>
              <w:jc w:val="center"/>
              <w:rPr>
                <w:sz w:val="40"/>
                <w:szCs w:val="40"/>
                <w:rtl/>
                <w:lang w:bidi="ar-EG"/>
              </w:rPr>
            </w:pPr>
            <w:r w:rsidRPr="00560172">
              <w:rPr>
                <w:sz w:val="40"/>
                <w:szCs w:val="40"/>
                <w:rtl/>
                <w:lang w:bidi="ar-EG"/>
              </w:rPr>
              <w:t>الزمن</w:t>
            </w:r>
          </w:p>
        </w:tc>
      </w:tr>
      <w:tr w:rsidR="00E113FA" w:rsidRPr="00707A32" w:rsidTr="00303554">
        <w:trPr>
          <w:jc w:val="right"/>
        </w:trPr>
        <w:tc>
          <w:tcPr>
            <w:tcW w:w="502" w:type="pct"/>
            <w:vMerge w:val="restart"/>
            <w:shd w:val="clear" w:color="auto" w:fill="F2F2F2" w:themeFill="background1" w:themeFillShade="F2"/>
            <w:vAlign w:val="center"/>
          </w:tcPr>
          <w:p w:rsidR="00E113FA" w:rsidRPr="00560172" w:rsidRDefault="00E113FA" w:rsidP="00E113FA">
            <w:pPr>
              <w:pStyle w:val="NoSpacing"/>
              <w:jc w:val="center"/>
              <w:rPr>
                <w:color w:val="002060"/>
                <w:rtl/>
              </w:rPr>
            </w:pPr>
            <w:r w:rsidRPr="00560172">
              <w:rPr>
                <w:color w:val="002060"/>
                <w:rtl/>
              </w:rPr>
              <w:t>الأول</w:t>
            </w:r>
          </w:p>
        </w:tc>
        <w:tc>
          <w:tcPr>
            <w:tcW w:w="525" w:type="pct"/>
            <w:vMerge w:val="restart"/>
            <w:vAlign w:val="center"/>
          </w:tcPr>
          <w:p w:rsidR="00E113FA" w:rsidRPr="00303554" w:rsidRDefault="00E113FA" w:rsidP="00E113FA">
            <w:pPr>
              <w:jc w:val="center"/>
              <w:rPr>
                <w:rFonts w:ascii="Adobe Arabic" w:eastAsia="Calibri" w:hAnsi="Adobe Arabic" w:cs="Adobe Arabic"/>
                <w:b/>
                <w:bCs/>
                <w:sz w:val="34"/>
                <w:rtl/>
                <w:lang w:bidi="ar-EG"/>
              </w:rPr>
            </w:pPr>
            <w:r w:rsidRPr="00303554">
              <w:rPr>
                <w:rFonts w:ascii="Adobe Arabic" w:eastAsia="Calibri" w:hAnsi="Adobe Arabic" w:cs="Adobe Arabic" w:hint="cs"/>
                <w:b/>
                <w:bCs/>
                <w:sz w:val="34"/>
                <w:rtl/>
                <w:lang w:bidi="ar-EG"/>
              </w:rPr>
              <w:t>الأولى</w:t>
            </w:r>
          </w:p>
        </w:tc>
        <w:tc>
          <w:tcPr>
            <w:tcW w:w="531" w:type="pct"/>
            <w:vAlign w:val="center"/>
          </w:tcPr>
          <w:p w:rsidR="00E113FA" w:rsidRPr="006E643F" w:rsidRDefault="00E113FA" w:rsidP="00E113FA">
            <w:pPr>
              <w:jc w:val="center"/>
              <w:rPr>
                <w:rFonts w:ascii="Adobe Arabic" w:eastAsia="Calibri" w:hAnsi="Adobe Arabic" w:cs="Adobe Arabic"/>
                <w:b/>
                <w:bCs/>
                <w:color w:val="595959" w:themeColor="text1" w:themeTint="A6"/>
                <w:sz w:val="34"/>
                <w:rtl/>
                <w:lang w:bidi="ar-EG"/>
              </w:rPr>
            </w:pPr>
            <w:r w:rsidRPr="006E643F">
              <w:rPr>
                <w:rFonts w:ascii="Adobe Arabic" w:eastAsia="Calibri" w:hAnsi="Adobe Arabic" w:cs="Adobe Arabic"/>
                <w:b/>
                <w:bCs/>
                <w:color w:val="595959" w:themeColor="text1" w:themeTint="A6"/>
                <w:sz w:val="34"/>
                <w:rtl/>
                <w:lang w:bidi="ar-EG"/>
              </w:rPr>
              <w:t>الأولى</w:t>
            </w:r>
          </w:p>
        </w:tc>
        <w:tc>
          <w:tcPr>
            <w:tcW w:w="951" w:type="pct"/>
            <w:vAlign w:val="center"/>
          </w:tcPr>
          <w:p w:rsidR="00E113FA" w:rsidRPr="00E113FA" w:rsidRDefault="00E113FA" w:rsidP="00E113FA">
            <w:pPr>
              <w:pStyle w:val="NoSpacing"/>
              <w:spacing w:line="276" w:lineRule="auto"/>
              <w:jc w:val="center"/>
              <w:rPr>
                <w:bCs w:val="0"/>
                <w:color w:val="000000" w:themeColor="text1"/>
                <w:rtl/>
                <w:lang w:bidi="ar-EG"/>
              </w:rPr>
            </w:pPr>
            <w:r w:rsidRPr="00E113FA">
              <w:rPr>
                <w:rFonts w:eastAsia="Calibri" w:hint="cs"/>
                <w:bCs w:val="0"/>
                <w:color w:val="000000" w:themeColor="text1"/>
                <w:rtl/>
                <w:lang w:bidi="ar-EG"/>
              </w:rPr>
              <w:t>التخطيط</w:t>
            </w:r>
            <w:r w:rsidRPr="00E113FA">
              <w:rPr>
                <w:rFonts w:eastAsia="Calibri"/>
                <w:bCs w:val="0"/>
                <w:color w:val="000000" w:themeColor="text1"/>
                <w:rtl/>
                <w:lang w:bidi="ar-EG"/>
              </w:rPr>
              <w:t xml:space="preserve"> </w:t>
            </w:r>
            <w:r w:rsidRPr="00E113FA">
              <w:rPr>
                <w:rFonts w:eastAsia="Calibri" w:hint="cs"/>
                <w:bCs w:val="0"/>
                <w:color w:val="000000" w:themeColor="text1"/>
                <w:rtl/>
                <w:lang w:bidi="ar-EG"/>
              </w:rPr>
              <w:t>لإدارة</w:t>
            </w:r>
            <w:r w:rsidRPr="00E113FA">
              <w:rPr>
                <w:rFonts w:eastAsia="Calibri"/>
                <w:bCs w:val="0"/>
                <w:color w:val="000000" w:themeColor="text1"/>
                <w:rtl/>
                <w:lang w:bidi="ar-EG"/>
              </w:rPr>
              <w:t xml:space="preserve"> </w:t>
            </w:r>
            <w:r w:rsidRPr="00E113FA">
              <w:rPr>
                <w:rFonts w:eastAsia="Calibri" w:hint="cs"/>
                <w:bCs w:val="0"/>
                <w:color w:val="000000" w:themeColor="text1"/>
                <w:rtl/>
                <w:lang w:bidi="ar-EG"/>
              </w:rPr>
              <w:t>الحشود</w:t>
            </w:r>
          </w:p>
        </w:tc>
        <w:tc>
          <w:tcPr>
            <w:tcW w:w="1897" w:type="pct"/>
            <w:vAlign w:val="center"/>
          </w:tcPr>
          <w:p w:rsidR="00E113FA" w:rsidRPr="00E113FA" w:rsidRDefault="00E113FA" w:rsidP="00E113FA">
            <w:pPr>
              <w:pStyle w:val="NoSpacing"/>
              <w:spacing w:line="276" w:lineRule="auto"/>
              <w:jc w:val="center"/>
              <w:rPr>
                <w:bCs w:val="0"/>
                <w:color w:val="000000" w:themeColor="text1"/>
                <w:rtl/>
                <w:lang w:bidi="ar-EG"/>
              </w:rPr>
            </w:pPr>
            <w:r w:rsidRPr="00E113FA">
              <w:rPr>
                <w:rFonts w:eastAsia="Calibri"/>
                <w:bCs w:val="0"/>
                <w:color w:val="000000" w:themeColor="text1"/>
                <w:rtl/>
                <w:lang w:bidi="ar-EG"/>
              </w:rPr>
              <w:t>أن يكو</w:t>
            </w:r>
            <w:r w:rsidRPr="00E113FA">
              <w:rPr>
                <w:rFonts w:eastAsia="Calibri" w:hint="cs"/>
                <w:bCs w:val="0"/>
                <w:color w:val="000000" w:themeColor="text1"/>
                <w:rtl/>
                <w:lang w:bidi="ar-EG"/>
              </w:rPr>
              <w:t>ّ</w:t>
            </w:r>
            <w:r w:rsidRPr="00E113FA">
              <w:rPr>
                <w:rFonts w:eastAsia="Calibri"/>
                <w:bCs w:val="0"/>
                <w:color w:val="000000" w:themeColor="text1"/>
                <w:rtl/>
                <w:lang w:bidi="ar-EG"/>
              </w:rPr>
              <w:t xml:space="preserve">ن المتدرب فكرة عامة عن </w:t>
            </w:r>
            <w:r w:rsidRPr="00E113FA">
              <w:rPr>
                <w:rFonts w:eastAsia="Calibri" w:hint="cs"/>
                <w:bCs w:val="0"/>
                <w:color w:val="000000" w:themeColor="text1"/>
                <w:rtl/>
                <w:lang w:bidi="ar-EG"/>
              </w:rPr>
              <w:t>التخطيط لإدارة الحشود وإجراءات التنظيم وخطط الإخلاء والطوارئ</w:t>
            </w:r>
          </w:p>
        </w:tc>
        <w:tc>
          <w:tcPr>
            <w:tcW w:w="594" w:type="pct"/>
            <w:vAlign w:val="center"/>
          </w:tcPr>
          <w:p w:rsidR="00E113FA" w:rsidRPr="006E643F" w:rsidRDefault="00E113FA" w:rsidP="00E113FA">
            <w:pPr>
              <w:jc w:val="center"/>
              <w:rPr>
                <w:rFonts w:ascii="Adobe Arabic" w:eastAsia="Calibri" w:hAnsi="Adobe Arabic" w:cs="Adobe Arabic"/>
                <w:b/>
                <w:bCs/>
                <w:color w:val="002060"/>
                <w:sz w:val="34"/>
                <w:rtl/>
                <w:lang w:bidi="ar-EG"/>
              </w:rPr>
            </w:pPr>
            <w:r w:rsidRPr="006E643F">
              <w:rPr>
                <w:rFonts w:ascii="Adobe Arabic" w:eastAsia="Calibri" w:hAnsi="Adobe Arabic" w:cs="Adobe Arabic" w:hint="cs"/>
                <w:b/>
                <w:bCs/>
                <w:color w:val="002060"/>
                <w:sz w:val="34"/>
                <w:rtl/>
                <w:lang w:bidi="ar-EG"/>
              </w:rPr>
              <w:t>150 د</w:t>
            </w:r>
          </w:p>
        </w:tc>
      </w:tr>
      <w:tr w:rsidR="00E113FA" w:rsidRPr="00707A32" w:rsidTr="00303554">
        <w:trPr>
          <w:jc w:val="right"/>
        </w:trPr>
        <w:tc>
          <w:tcPr>
            <w:tcW w:w="502" w:type="pct"/>
            <w:vMerge/>
            <w:shd w:val="clear" w:color="auto" w:fill="F2F2F2" w:themeFill="background1" w:themeFillShade="F2"/>
            <w:vAlign w:val="center"/>
          </w:tcPr>
          <w:p w:rsidR="00E113FA" w:rsidRPr="00560172" w:rsidRDefault="00E113FA" w:rsidP="00E113FA">
            <w:pPr>
              <w:pStyle w:val="NoSpacing"/>
              <w:jc w:val="center"/>
              <w:rPr>
                <w:color w:val="002060"/>
                <w:rtl/>
              </w:rPr>
            </w:pPr>
          </w:p>
        </w:tc>
        <w:tc>
          <w:tcPr>
            <w:tcW w:w="525" w:type="pct"/>
            <w:vMerge/>
            <w:vAlign w:val="center"/>
          </w:tcPr>
          <w:p w:rsidR="00E113FA" w:rsidRPr="00303554" w:rsidRDefault="00E113FA" w:rsidP="00E113FA">
            <w:pPr>
              <w:jc w:val="center"/>
              <w:rPr>
                <w:rFonts w:ascii="Adobe Arabic" w:eastAsia="Calibri" w:hAnsi="Adobe Arabic" w:cs="Adobe Arabic"/>
                <w:b/>
                <w:bCs/>
                <w:sz w:val="34"/>
                <w:rtl/>
                <w:lang w:bidi="ar-EG"/>
              </w:rPr>
            </w:pPr>
          </w:p>
        </w:tc>
        <w:tc>
          <w:tcPr>
            <w:tcW w:w="531" w:type="pct"/>
            <w:vAlign w:val="center"/>
          </w:tcPr>
          <w:p w:rsidR="00E113FA" w:rsidRPr="006E643F" w:rsidRDefault="00E113FA" w:rsidP="00E113FA">
            <w:pPr>
              <w:jc w:val="center"/>
              <w:rPr>
                <w:rFonts w:ascii="Adobe Arabic" w:eastAsia="Calibri" w:hAnsi="Adobe Arabic" w:cs="Adobe Arabic"/>
                <w:b/>
                <w:bCs/>
                <w:color w:val="595959" w:themeColor="text1" w:themeTint="A6"/>
                <w:sz w:val="34"/>
                <w:rtl/>
                <w:lang w:bidi="ar-EG"/>
              </w:rPr>
            </w:pPr>
            <w:r w:rsidRPr="006E643F">
              <w:rPr>
                <w:rFonts w:ascii="Adobe Arabic" w:eastAsia="Calibri" w:hAnsi="Adobe Arabic" w:cs="Adobe Arabic"/>
                <w:b/>
                <w:bCs/>
                <w:color w:val="595959" w:themeColor="text1" w:themeTint="A6"/>
                <w:sz w:val="34"/>
                <w:rtl/>
                <w:lang w:bidi="ar-EG"/>
              </w:rPr>
              <w:t>الثانية</w:t>
            </w:r>
          </w:p>
        </w:tc>
        <w:tc>
          <w:tcPr>
            <w:tcW w:w="951" w:type="pct"/>
            <w:vAlign w:val="center"/>
          </w:tcPr>
          <w:p w:rsidR="00E113FA" w:rsidRPr="00E113FA" w:rsidRDefault="00E113FA" w:rsidP="00E113FA">
            <w:pPr>
              <w:pStyle w:val="NoSpacing"/>
              <w:spacing w:line="276" w:lineRule="auto"/>
              <w:jc w:val="center"/>
              <w:rPr>
                <w:bCs w:val="0"/>
                <w:color w:val="000000" w:themeColor="text1"/>
                <w:rtl/>
                <w:lang w:bidi="ar-EG"/>
              </w:rPr>
            </w:pPr>
            <w:r w:rsidRPr="00E113FA">
              <w:rPr>
                <w:rFonts w:eastAsia="Times New Roman" w:hint="cs"/>
                <w:bCs w:val="0"/>
                <w:color w:val="000000" w:themeColor="text1"/>
                <w:rtl/>
              </w:rPr>
              <w:t>إدارة</w:t>
            </w:r>
            <w:r w:rsidRPr="00E113FA">
              <w:rPr>
                <w:rFonts w:eastAsia="Times New Roman"/>
                <w:bCs w:val="0"/>
                <w:color w:val="000000" w:themeColor="text1"/>
                <w:rtl/>
              </w:rPr>
              <w:t xml:space="preserve"> </w:t>
            </w:r>
            <w:r w:rsidRPr="00E113FA">
              <w:rPr>
                <w:rFonts w:eastAsia="Times New Roman" w:hint="cs"/>
                <w:bCs w:val="0"/>
                <w:color w:val="000000" w:themeColor="text1"/>
                <w:rtl/>
              </w:rPr>
              <w:t>سلوك</w:t>
            </w:r>
            <w:r w:rsidRPr="00E113FA">
              <w:rPr>
                <w:rFonts w:eastAsia="Times New Roman"/>
                <w:bCs w:val="0"/>
                <w:color w:val="000000" w:themeColor="text1"/>
                <w:rtl/>
              </w:rPr>
              <w:t xml:space="preserve"> </w:t>
            </w:r>
            <w:r w:rsidRPr="00E113FA">
              <w:rPr>
                <w:rFonts w:eastAsia="Times New Roman" w:hint="cs"/>
                <w:bCs w:val="0"/>
                <w:color w:val="000000" w:themeColor="text1"/>
                <w:rtl/>
              </w:rPr>
              <w:t>الجمهور</w:t>
            </w:r>
          </w:p>
        </w:tc>
        <w:tc>
          <w:tcPr>
            <w:tcW w:w="1897" w:type="pct"/>
            <w:vAlign w:val="center"/>
          </w:tcPr>
          <w:p w:rsidR="00E113FA" w:rsidRPr="00E113FA" w:rsidRDefault="00E113FA" w:rsidP="00E113FA">
            <w:pPr>
              <w:pStyle w:val="NoSpacing"/>
              <w:spacing w:line="276" w:lineRule="auto"/>
              <w:jc w:val="center"/>
              <w:rPr>
                <w:bCs w:val="0"/>
                <w:color w:val="000000" w:themeColor="text1"/>
                <w:rtl/>
                <w:lang w:bidi="ar-EG"/>
              </w:rPr>
            </w:pPr>
            <w:r w:rsidRPr="00E113FA">
              <w:rPr>
                <w:rFonts w:eastAsia="Calibri" w:hint="cs"/>
                <w:bCs w:val="0"/>
                <w:color w:val="000000" w:themeColor="text1"/>
                <w:rtl/>
                <w:lang w:bidi="ar-EG"/>
              </w:rPr>
              <w:t>أ</w:t>
            </w:r>
            <w:r w:rsidRPr="00E113FA">
              <w:rPr>
                <w:rFonts w:eastAsia="Calibri"/>
                <w:bCs w:val="0"/>
                <w:color w:val="000000" w:themeColor="text1"/>
                <w:rtl/>
                <w:lang w:bidi="ar-EG"/>
              </w:rPr>
              <w:t xml:space="preserve">ن </w:t>
            </w:r>
            <w:r w:rsidRPr="00E113FA">
              <w:rPr>
                <w:rFonts w:eastAsia="Calibri" w:hint="cs"/>
                <w:bCs w:val="0"/>
                <w:color w:val="000000" w:themeColor="text1"/>
                <w:rtl/>
                <w:lang w:bidi="ar-EG"/>
              </w:rPr>
              <w:t>يتعلم</w:t>
            </w:r>
            <w:r w:rsidRPr="00E113FA">
              <w:rPr>
                <w:rFonts w:eastAsia="Calibri"/>
                <w:bCs w:val="0"/>
                <w:color w:val="000000" w:themeColor="text1"/>
                <w:rtl/>
                <w:lang w:bidi="ar-EG"/>
              </w:rPr>
              <w:t xml:space="preserve">  المتدرب </w:t>
            </w:r>
            <w:r w:rsidRPr="00E113FA">
              <w:rPr>
                <w:rFonts w:eastAsia="Calibri" w:hint="cs"/>
                <w:bCs w:val="0"/>
                <w:color w:val="000000" w:themeColor="text1"/>
                <w:rtl/>
                <w:lang w:bidi="ar-EG"/>
              </w:rPr>
              <w:t>كيفية التعامل مع الجمهور والسيطرة على التوترات والسلوكيات السلبية</w:t>
            </w:r>
          </w:p>
        </w:tc>
        <w:tc>
          <w:tcPr>
            <w:tcW w:w="594" w:type="pct"/>
            <w:vAlign w:val="center"/>
          </w:tcPr>
          <w:p w:rsidR="00E113FA" w:rsidRPr="006E643F" w:rsidRDefault="00E113FA" w:rsidP="00E113FA">
            <w:pPr>
              <w:jc w:val="center"/>
              <w:rPr>
                <w:rFonts w:ascii="Adobe Arabic" w:eastAsia="Calibri" w:hAnsi="Adobe Arabic" w:cs="Adobe Arabic"/>
                <w:b/>
                <w:bCs/>
                <w:color w:val="002060"/>
                <w:sz w:val="34"/>
                <w:rtl/>
                <w:lang w:bidi="ar-EG"/>
              </w:rPr>
            </w:pPr>
            <w:r w:rsidRPr="006E643F">
              <w:rPr>
                <w:rFonts w:ascii="Adobe Arabic" w:eastAsia="Calibri" w:hAnsi="Adobe Arabic" w:cs="Adobe Arabic" w:hint="cs"/>
                <w:b/>
                <w:bCs/>
                <w:color w:val="002060"/>
                <w:sz w:val="34"/>
                <w:rtl/>
                <w:lang w:bidi="ar-EG"/>
              </w:rPr>
              <w:t>150 د</w:t>
            </w:r>
          </w:p>
        </w:tc>
      </w:tr>
      <w:tr w:rsidR="00E113FA" w:rsidRPr="00707A32" w:rsidTr="00303554">
        <w:trPr>
          <w:jc w:val="right"/>
        </w:trPr>
        <w:tc>
          <w:tcPr>
            <w:tcW w:w="502" w:type="pct"/>
            <w:vMerge w:val="restart"/>
            <w:shd w:val="clear" w:color="auto" w:fill="F2F2F2" w:themeFill="background1" w:themeFillShade="F2"/>
            <w:vAlign w:val="center"/>
          </w:tcPr>
          <w:p w:rsidR="00E113FA" w:rsidRPr="00560172" w:rsidRDefault="00E113FA" w:rsidP="00E113FA">
            <w:pPr>
              <w:pStyle w:val="NoSpacing"/>
              <w:jc w:val="center"/>
              <w:rPr>
                <w:color w:val="002060"/>
                <w:rtl/>
              </w:rPr>
            </w:pPr>
            <w:r w:rsidRPr="00560172">
              <w:rPr>
                <w:color w:val="002060"/>
                <w:rtl/>
              </w:rPr>
              <w:t>الثاني</w:t>
            </w:r>
          </w:p>
        </w:tc>
        <w:tc>
          <w:tcPr>
            <w:tcW w:w="525" w:type="pct"/>
            <w:vMerge w:val="restart"/>
            <w:vAlign w:val="center"/>
          </w:tcPr>
          <w:p w:rsidR="00E113FA" w:rsidRPr="00303554" w:rsidRDefault="00E113FA" w:rsidP="00E113FA">
            <w:pPr>
              <w:jc w:val="center"/>
              <w:rPr>
                <w:rFonts w:ascii="Adobe Arabic" w:eastAsia="Calibri" w:hAnsi="Adobe Arabic" w:cs="Adobe Arabic"/>
                <w:b/>
                <w:bCs/>
                <w:sz w:val="34"/>
                <w:rtl/>
                <w:lang w:bidi="ar-EG"/>
              </w:rPr>
            </w:pPr>
            <w:r w:rsidRPr="00303554">
              <w:rPr>
                <w:rFonts w:ascii="Adobe Arabic" w:eastAsia="Calibri" w:hAnsi="Adobe Arabic" w:cs="Adobe Arabic" w:hint="cs"/>
                <w:b/>
                <w:bCs/>
                <w:sz w:val="34"/>
                <w:rtl/>
                <w:lang w:bidi="ar-EG"/>
              </w:rPr>
              <w:t>الثانية</w:t>
            </w:r>
          </w:p>
        </w:tc>
        <w:tc>
          <w:tcPr>
            <w:tcW w:w="531" w:type="pct"/>
            <w:vAlign w:val="center"/>
          </w:tcPr>
          <w:p w:rsidR="00E113FA" w:rsidRPr="006E643F" w:rsidRDefault="00E113FA" w:rsidP="00E113FA">
            <w:pPr>
              <w:jc w:val="center"/>
              <w:rPr>
                <w:rFonts w:ascii="Adobe Arabic" w:eastAsia="Calibri" w:hAnsi="Adobe Arabic" w:cs="Adobe Arabic"/>
                <w:b/>
                <w:bCs/>
                <w:color w:val="595959" w:themeColor="text1" w:themeTint="A6"/>
                <w:sz w:val="34"/>
                <w:rtl/>
                <w:lang w:bidi="ar-EG"/>
              </w:rPr>
            </w:pPr>
            <w:r w:rsidRPr="006E643F">
              <w:rPr>
                <w:rFonts w:ascii="Adobe Arabic" w:eastAsia="Calibri" w:hAnsi="Adobe Arabic" w:cs="Adobe Arabic"/>
                <w:b/>
                <w:bCs/>
                <w:color w:val="595959" w:themeColor="text1" w:themeTint="A6"/>
                <w:sz w:val="34"/>
                <w:rtl/>
                <w:lang w:bidi="ar-EG"/>
              </w:rPr>
              <w:t>الأولى</w:t>
            </w:r>
          </w:p>
        </w:tc>
        <w:tc>
          <w:tcPr>
            <w:tcW w:w="951" w:type="pct"/>
            <w:vAlign w:val="center"/>
          </w:tcPr>
          <w:p w:rsidR="00E113FA" w:rsidRPr="00E113FA" w:rsidRDefault="00E113FA" w:rsidP="00E113FA">
            <w:pPr>
              <w:pStyle w:val="NoSpacing"/>
              <w:spacing w:line="276" w:lineRule="auto"/>
              <w:jc w:val="center"/>
              <w:rPr>
                <w:bCs w:val="0"/>
                <w:color w:val="000000" w:themeColor="text1"/>
                <w:rtl/>
                <w:lang w:bidi="ar-EG"/>
              </w:rPr>
            </w:pPr>
            <w:r w:rsidRPr="00E113FA">
              <w:rPr>
                <w:rFonts w:eastAsia="Calibri" w:hint="cs"/>
                <w:bCs w:val="0"/>
                <w:color w:val="000000" w:themeColor="text1"/>
                <w:rtl/>
                <w:lang w:bidi="ar-EG"/>
              </w:rPr>
              <w:t>الإجراءات</w:t>
            </w:r>
            <w:r w:rsidRPr="00E113FA">
              <w:rPr>
                <w:rFonts w:eastAsia="Calibri"/>
                <w:bCs w:val="0"/>
                <w:color w:val="000000" w:themeColor="text1"/>
                <w:rtl/>
                <w:lang w:bidi="ar-EG"/>
              </w:rPr>
              <w:t xml:space="preserve"> </w:t>
            </w:r>
            <w:r w:rsidRPr="00E113FA">
              <w:rPr>
                <w:rFonts w:eastAsia="Calibri" w:hint="cs"/>
                <w:bCs w:val="0"/>
                <w:color w:val="000000" w:themeColor="text1"/>
                <w:rtl/>
                <w:lang w:bidi="ar-EG"/>
              </w:rPr>
              <w:t>الأمنية</w:t>
            </w:r>
          </w:p>
        </w:tc>
        <w:tc>
          <w:tcPr>
            <w:tcW w:w="1897" w:type="pct"/>
            <w:vAlign w:val="center"/>
          </w:tcPr>
          <w:p w:rsidR="00E113FA" w:rsidRPr="00E113FA" w:rsidRDefault="00E113FA" w:rsidP="00E113FA">
            <w:pPr>
              <w:pStyle w:val="NoSpacing"/>
              <w:spacing w:line="276" w:lineRule="auto"/>
              <w:jc w:val="center"/>
              <w:rPr>
                <w:bCs w:val="0"/>
                <w:color w:val="000000" w:themeColor="text1"/>
                <w:rtl/>
                <w:lang w:bidi="ar-EG"/>
              </w:rPr>
            </w:pPr>
            <w:r w:rsidRPr="00E113FA">
              <w:rPr>
                <w:rFonts w:eastAsia="Calibri" w:hint="cs"/>
                <w:bCs w:val="0"/>
                <w:color w:val="000000" w:themeColor="text1"/>
                <w:rtl/>
                <w:lang w:bidi="ar-EG"/>
              </w:rPr>
              <w:t>أ</w:t>
            </w:r>
            <w:r w:rsidRPr="00E113FA">
              <w:rPr>
                <w:rFonts w:eastAsia="Calibri"/>
                <w:bCs w:val="0"/>
                <w:color w:val="000000" w:themeColor="text1"/>
                <w:rtl/>
                <w:lang w:bidi="ar-EG"/>
              </w:rPr>
              <w:t xml:space="preserve">ن يتعرف المتدرب على </w:t>
            </w:r>
            <w:r w:rsidRPr="00E113FA">
              <w:rPr>
                <w:rFonts w:eastAsia="Calibri" w:hint="cs"/>
                <w:bCs w:val="0"/>
                <w:color w:val="000000" w:themeColor="text1"/>
                <w:rtl/>
                <w:lang w:bidi="ar-EG"/>
              </w:rPr>
              <w:t>أهم الإجراءات الأمنية في التعامل مع إدارة الحشود والجماهير وكيفية التغلّب على التحديات والمعوّقات</w:t>
            </w:r>
            <w:r w:rsidRPr="00E113FA">
              <w:rPr>
                <w:rFonts w:eastAsia="Calibri"/>
                <w:bCs w:val="0"/>
                <w:color w:val="000000" w:themeColor="text1"/>
                <w:rtl/>
                <w:lang w:bidi="ar-EG"/>
              </w:rPr>
              <w:t xml:space="preserve"> </w:t>
            </w:r>
          </w:p>
        </w:tc>
        <w:tc>
          <w:tcPr>
            <w:tcW w:w="594" w:type="pct"/>
            <w:vAlign w:val="center"/>
          </w:tcPr>
          <w:p w:rsidR="00E113FA" w:rsidRPr="006E643F" w:rsidRDefault="00E113FA" w:rsidP="00E113FA">
            <w:pPr>
              <w:jc w:val="center"/>
              <w:rPr>
                <w:rFonts w:ascii="Adobe Arabic" w:eastAsia="Calibri" w:hAnsi="Adobe Arabic" w:cs="Adobe Arabic"/>
                <w:b/>
                <w:bCs/>
                <w:color w:val="002060"/>
                <w:sz w:val="34"/>
                <w:rtl/>
                <w:lang w:bidi="ar-EG"/>
              </w:rPr>
            </w:pPr>
            <w:r w:rsidRPr="006E643F">
              <w:rPr>
                <w:rFonts w:ascii="Adobe Arabic" w:eastAsia="Calibri" w:hAnsi="Adobe Arabic" w:cs="Adobe Arabic" w:hint="cs"/>
                <w:b/>
                <w:bCs/>
                <w:color w:val="002060"/>
                <w:sz w:val="34"/>
                <w:rtl/>
                <w:lang w:bidi="ar-EG"/>
              </w:rPr>
              <w:t>150 د</w:t>
            </w:r>
          </w:p>
        </w:tc>
      </w:tr>
      <w:tr w:rsidR="00E113FA" w:rsidRPr="00707A32" w:rsidTr="00303554">
        <w:trPr>
          <w:jc w:val="right"/>
        </w:trPr>
        <w:tc>
          <w:tcPr>
            <w:tcW w:w="502" w:type="pct"/>
            <w:vMerge/>
            <w:shd w:val="clear" w:color="auto" w:fill="F2F2F2" w:themeFill="background1" w:themeFillShade="F2"/>
            <w:vAlign w:val="center"/>
          </w:tcPr>
          <w:p w:rsidR="00E113FA" w:rsidRPr="00707A32" w:rsidRDefault="00E113FA" w:rsidP="00E113FA">
            <w:pPr>
              <w:jc w:val="center"/>
              <w:rPr>
                <w:rFonts w:ascii="Adobe Arabic" w:eastAsia="Calibri" w:hAnsi="Adobe Arabic" w:cs="Adobe Arabic"/>
                <w:b/>
                <w:bCs/>
                <w:color w:val="0D0D0D" w:themeColor="text1" w:themeTint="F2"/>
                <w:sz w:val="34"/>
                <w:rtl/>
                <w:lang w:bidi="ar-EG"/>
              </w:rPr>
            </w:pPr>
          </w:p>
        </w:tc>
        <w:tc>
          <w:tcPr>
            <w:tcW w:w="525" w:type="pct"/>
            <w:vMerge/>
            <w:vAlign w:val="center"/>
          </w:tcPr>
          <w:p w:rsidR="00E113FA" w:rsidRPr="00303554" w:rsidRDefault="00E113FA" w:rsidP="00E113FA">
            <w:pPr>
              <w:jc w:val="center"/>
              <w:rPr>
                <w:rFonts w:ascii="Adobe Arabic" w:eastAsia="Calibri" w:hAnsi="Adobe Arabic" w:cs="Adobe Arabic"/>
                <w:b/>
                <w:bCs/>
                <w:sz w:val="34"/>
                <w:rtl/>
                <w:lang w:bidi="ar-EG"/>
              </w:rPr>
            </w:pPr>
          </w:p>
        </w:tc>
        <w:tc>
          <w:tcPr>
            <w:tcW w:w="531" w:type="pct"/>
            <w:vAlign w:val="center"/>
          </w:tcPr>
          <w:p w:rsidR="00E113FA" w:rsidRPr="006E643F" w:rsidRDefault="00E113FA" w:rsidP="00E113FA">
            <w:pPr>
              <w:jc w:val="center"/>
              <w:rPr>
                <w:rFonts w:ascii="Adobe Arabic" w:eastAsia="Calibri" w:hAnsi="Adobe Arabic" w:cs="Adobe Arabic"/>
                <w:b/>
                <w:bCs/>
                <w:color w:val="595959" w:themeColor="text1" w:themeTint="A6"/>
                <w:sz w:val="34"/>
                <w:rtl/>
                <w:lang w:bidi="ar-EG"/>
              </w:rPr>
            </w:pPr>
            <w:r w:rsidRPr="006E643F">
              <w:rPr>
                <w:rFonts w:ascii="Adobe Arabic" w:eastAsia="Calibri" w:hAnsi="Adobe Arabic" w:cs="Adobe Arabic"/>
                <w:b/>
                <w:bCs/>
                <w:color w:val="595959" w:themeColor="text1" w:themeTint="A6"/>
                <w:sz w:val="34"/>
                <w:rtl/>
                <w:lang w:bidi="ar-EG"/>
              </w:rPr>
              <w:t>الثانية</w:t>
            </w:r>
          </w:p>
        </w:tc>
        <w:tc>
          <w:tcPr>
            <w:tcW w:w="951" w:type="pct"/>
            <w:vAlign w:val="center"/>
          </w:tcPr>
          <w:p w:rsidR="00E113FA" w:rsidRPr="00E113FA" w:rsidRDefault="00E113FA" w:rsidP="00E113FA">
            <w:pPr>
              <w:pStyle w:val="NoSpacing"/>
              <w:spacing w:line="276" w:lineRule="auto"/>
              <w:jc w:val="center"/>
              <w:rPr>
                <w:bCs w:val="0"/>
                <w:color w:val="000000" w:themeColor="text1"/>
                <w:rtl/>
                <w:lang w:bidi="ar-EG"/>
              </w:rPr>
            </w:pPr>
            <w:r w:rsidRPr="00E113FA">
              <w:rPr>
                <w:rFonts w:eastAsia="Calibri" w:hint="cs"/>
                <w:bCs w:val="0"/>
                <w:color w:val="000000" w:themeColor="text1"/>
                <w:rtl/>
                <w:lang w:bidi="ar-EG"/>
              </w:rPr>
              <w:t>تقييم</w:t>
            </w:r>
            <w:r w:rsidRPr="00E113FA">
              <w:rPr>
                <w:rFonts w:eastAsia="Calibri"/>
                <w:bCs w:val="0"/>
                <w:color w:val="000000" w:themeColor="text1"/>
                <w:rtl/>
                <w:lang w:bidi="ar-EG"/>
              </w:rPr>
              <w:t xml:space="preserve"> </w:t>
            </w:r>
            <w:r w:rsidRPr="00E113FA">
              <w:rPr>
                <w:rFonts w:eastAsia="Calibri" w:hint="cs"/>
                <w:bCs w:val="0"/>
                <w:color w:val="000000" w:themeColor="text1"/>
                <w:rtl/>
                <w:lang w:bidi="ar-EG"/>
              </w:rPr>
              <w:t>الحدث</w:t>
            </w:r>
            <w:r w:rsidRPr="00E113FA">
              <w:rPr>
                <w:rFonts w:eastAsia="Calibri"/>
                <w:bCs w:val="0"/>
                <w:color w:val="000000" w:themeColor="text1"/>
                <w:rtl/>
                <w:lang w:bidi="ar-EG"/>
              </w:rPr>
              <w:t xml:space="preserve"> </w:t>
            </w:r>
            <w:r w:rsidRPr="00E113FA">
              <w:rPr>
                <w:rFonts w:eastAsia="Calibri" w:hint="cs"/>
                <w:bCs w:val="0"/>
                <w:color w:val="000000" w:themeColor="text1"/>
                <w:rtl/>
                <w:lang w:bidi="ar-EG"/>
              </w:rPr>
              <w:t>والاستفادة</w:t>
            </w:r>
            <w:r w:rsidRPr="00E113FA">
              <w:rPr>
                <w:rFonts w:eastAsia="Calibri"/>
                <w:bCs w:val="0"/>
                <w:color w:val="000000" w:themeColor="text1"/>
                <w:rtl/>
                <w:lang w:bidi="ar-EG"/>
              </w:rPr>
              <w:t xml:space="preserve"> </w:t>
            </w:r>
            <w:r w:rsidRPr="00E113FA">
              <w:rPr>
                <w:rFonts w:eastAsia="Calibri" w:hint="cs"/>
                <w:bCs w:val="0"/>
                <w:color w:val="000000" w:themeColor="text1"/>
                <w:rtl/>
                <w:lang w:bidi="ar-EG"/>
              </w:rPr>
              <w:t>من</w:t>
            </w:r>
            <w:r w:rsidRPr="00E113FA">
              <w:rPr>
                <w:rFonts w:eastAsia="Calibri"/>
                <w:bCs w:val="0"/>
                <w:color w:val="000000" w:themeColor="text1"/>
                <w:rtl/>
                <w:lang w:bidi="ar-EG"/>
              </w:rPr>
              <w:t xml:space="preserve"> </w:t>
            </w:r>
            <w:r w:rsidRPr="00E113FA">
              <w:rPr>
                <w:rFonts w:eastAsia="Calibri" w:hint="cs"/>
                <w:bCs w:val="0"/>
                <w:color w:val="000000" w:themeColor="text1"/>
                <w:rtl/>
                <w:lang w:bidi="ar-EG"/>
              </w:rPr>
              <w:t>التجارب</w:t>
            </w:r>
          </w:p>
        </w:tc>
        <w:tc>
          <w:tcPr>
            <w:tcW w:w="1897" w:type="pct"/>
            <w:vAlign w:val="center"/>
          </w:tcPr>
          <w:p w:rsidR="00E113FA" w:rsidRPr="00E113FA" w:rsidRDefault="00E113FA" w:rsidP="00E113FA">
            <w:pPr>
              <w:pStyle w:val="NoSpacing"/>
              <w:spacing w:line="276" w:lineRule="auto"/>
              <w:jc w:val="center"/>
              <w:rPr>
                <w:bCs w:val="0"/>
                <w:color w:val="000000" w:themeColor="text1"/>
                <w:rtl/>
                <w:lang w:bidi="ar-EG"/>
              </w:rPr>
            </w:pPr>
            <w:r w:rsidRPr="00E113FA">
              <w:rPr>
                <w:rFonts w:eastAsia="Calibri" w:hint="cs"/>
                <w:bCs w:val="0"/>
                <w:color w:val="000000" w:themeColor="text1"/>
                <w:rtl/>
                <w:lang w:bidi="ar-EG"/>
              </w:rPr>
              <w:t>أ</w:t>
            </w:r>
            <w:r w:rsidRPr="00E113FA">
              <w:rPr>
                <w:rFonts w:eastAsia="Calibri"/>
                <w:bCs w:val="0"/>
                <w:color w:val="000000" w:themeColor="text1"/>
                <w:rtl/>
                <w:lang w:bidi="ar-EG"/>
              </w:rPr>
              <w:t xml:space="preserve">ن يتعرف المتدرب على كيفية </w:t>
            </w:r>
            <w:r w:rsidRPr="00E113FA">
              <w:rPr>
                <w:rFonts w:eastAsia="Calibri" w:hint="cs"/>
                <w:bCs w:val="0"/>
                <w:color w:val="000000" w:themeColor="text1"/>
                <w:rtl/>
                <w:lang w:bidi="ar-EG"/>
              </w:rPr>
              <w:t>تقييم الحدث والاستفادة من التجارب والاطلاع على إدارة الحشود</w:t>
            </w:r>
          </w:p>
        </w:tc>
        <w:tc>
          <w:tcPr>
            <w:tcW w:w="594" w:type="pct"/>
            <w:vAlign w:val="center"/>
          </w:tcPr>
          <w:p w:rsidR="00E113FA" w:rsidRPr="006E643F" w:rsidRDefault="00E113FA" w:rsidP="00E113FA">
            <w:pPr>
              <w:jc w:val="center"/>
              <w:rPr>
                <w:rFonts w:ascii="Adobe Arabic" w:eastAsia="Calibri" w:hAnsi="Adobe Arabic" w:cs="Adobe Arabic"/>
                <w:b/>
                <w:bCs/>
                <w:color w:val="002060"/>
                <w:sz w:val="34"/>
                <w:rtl/>
                <w:lang w:bidi="ar-EG"/>
              </w:rPr>
            </w:pPr>
            <w:r w:rsidRPr="006E643F">
              <w:rPr>
                <w:rFonts w:ascii="Adobe Arabic" w:eastAsia="Calibri" w:hAnsi="Adobe Arabic" w:cs="Adobe Arabic" w:hint="cs"/>
                <w:b/>
                <w:bCs/>
                <w:color w:val="002060"/>
                <w:sz w:val="34"/>
                <w:rtl/>
                <w:lang w:bidi="ar-EG"/>
              </w:rPr>
              <w:t>150 د</w:t>
            </w:r>
          </w:p>
        </w:tc>
      </w:tr>
    </w:tbl>
    <w:p w:rsidR="006E643F" w:rsidRDefault="006E643F" w:rsidP="00560172">
      <w:pPr>
        <w:spacing w:after="160" w:line="259" w:lineRule="auto"/>
        <w:ind w:left="1440"/>
        <w:jc w:val="left"/>
        <w:rPr>
          <w:b/>
          <w:bCs/>
          <w:sz w:val="44"/>
          <w:szCs w:val="48"/>
          <w14:glow w14:rad="228600">
            <w14:schemeClr w14:val="accent1">
              <w14:alpha w14:val="60000"/>
              <w14:satMod w14:val="175000"/>
            </w14:schemeClr>
          </w14:glow>
        </w:rPr>
      </w:pPr>
    </w:p>
    <w:p w:rsidR="00CE3DFF" w:rsidRDefault="006E643F" w:rsidP="00560172">
      <w:pPr>
        <w:spacing w:after="160" w:line="259" w:lineRule="auto"/>
        <w:ind w:left="1440"/>
        <w:jc w:val="left"/>
        <w:rPr>
          <w:b/>
          <w:bCs/>
          <w:sz w:val="44"/>
          <w:szCs w:val="48"/>
          <w:rtl/>
          <w14:glow w14:rad="228600">
            <w14:schemeClr w14:val="accent1">
              <w14:alpha w14:val="60000"/>
              <w14:satMod w14:val="175000"/>
            </w14:schemeClr>
          </w14:glow>
        </w:rPr>
      </w:pPr>
      <w:r>
        <w:rPr>
          <w:noProof/>
        </w:rPr>
        <w:drawing>
          <wp:anchor distT="0" distB="0" distL="114300" distR="114300" simplePos="0" relativeHeight="252720128" behindDoc="0" locked="0" layoutInCell="1" allowOverlap="1" wp14:anchorId="247D7A22" wp14:editId="269AC8FB">
            <wp:simplePos x="0" y="0"/>
            <wp:positionH relativeFrom="column">
              <wp:posOffset>4713605</wp:posOffset>
            </wp:positionH>
            <wp:positionV relativeFrom="paragraph">
              <wp:posOffset>524510</wp:posOffset>
            </wp:positionV>
            <wp:extent cx="609600" cy="609600"/>
            <wp:effectExtent l="0" t="0" r="0" b="0"/>
            <wp:wrapSquare wrapText="bothSides"/>
            <wp:docPr id="1971411440"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9600" cy="609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E643F" w:rsidRPr="006E643F" w:rsidRDefault="006E643F" w:rsidP="006E643F">
      <w:pPr>
        <w:pStyle w:val="bold"/>
        <w:jc w:val="center"/>
        <w:rPr>
          <w:sz w:val="44"/>
          <w:szCs w:val="44"/>
          <w:rtl/>
        </w:rPr>
      </w:pPr>
      <w:r w:rsidRPr="006E643F">
        <w:rPr>
          <w:rFonts w:hint="cs"/>
          <w:sz w:val="44"/>
          <w:szCs w:val="44"/>
          <w:rtl/>
          <w:lang w:bidi="ar-SY"/>
        </w:rPr>
        <w:t xml:space="preserve">مجموع عدد الساعات مع الاستراحات </w:t>
      </w:r>
      <w:r w:rsidRPr="006E643F">
        <w:rPr>
          <w:rFonts w:hint="cs"/>
          <w:color w:val="000000" w:themeColor="text1"/>
          <w:sz w:val="44"/>
          <w:szCs w:val="44"/>
          <w:rtl/>
          <w:lang w:bidi="ar-SY"/>
        </w:rPr>
        <w:t xml:space="preserve">= </w:t>
      </w:r>
      <w:r w:rsidR="00E113FA">
        <w:rPr>
          <w:rFonts w:hint="cs"/>
          <w:color w:val="000000" w:themeColor="text1"/>
          <w:sz w:val="44"/>
          <w:szCs w:val="44"/>
          <w:rtl/>
        </w:rPr>
        <w:t>10 ساعات</w:t>
      </w:r>
    </w:p>
    <w:bookmarkEnd w:id="0"/>
    <w:p w:rsidR="006E643F" w:rsidRDefault="006E643F" w:rsidP="00560172">
      <w:pPr>
        <w:spacing w:after="160" w:line="259" w:lineRule="auto"/>
        <w:ind w:left="1440"/>
        <w:jc w:val="left"/>
        <w:rPr>
          <w:b/>
          <w:bCs/>
          <w:sz w:val="44"/>
          <w:szCs w:val="48"/>
          <w:lang w:bidi="ar-SY"/>
          <w14:glow w14:rad="228600">
            <w14:schemeClr w14:val="accent1">
              <w14:alpha w14:val="60000"/>
              <w14:satMod w14:val="175000"/>
            </w14:schemeClr>
          </w14:glow>
        </w:rPr>
      </w:pPr>
    </w:p>
    <w:p w:rsidR="00075B3B" w:rsidRDefault="00075B3B" w:rsidP="003B59F9">
      <w:pPr>
        <w:rPr>
          <w:rtl/>
        </w:rPr>
      </w:pPr>
    </w:p>
    <w:p w:rsidR="00B4310C" w:rsidRDefault="00E57E04" w:rsidP="00F04847">
      <w:pPr>
        <w:rPr>
          <w:rtl/>
        </w:rPr>
      </w:pPr>
      <w:r>
        <w:rPr>
          <w:noProof/>
          <w:rtl/>
        </w:rPr>
        <w:lastRenderedPageBreak/>
        <mc:AlternateContent>
          <mc:Choice Requires="wpg">
            <w:drawing>
              <wp:inline distT="0" distB="0" distL="0" distR="0" wp14:anchorId="5D65BAD8" wp14:editId="1B1D1369">
                <wp:extent cx="2023745" cy="861695"/>
                <wp:effectExtent l="0" t="0" r="0" b="0"/>
                <wp:docPr id="152" name="مجموعة 152"/>
                <wp:cNvGraphicFramePr/>
                <a:graphic xmlns:a="http://schemas.openxmlformats.org/drawingml/2006/main">
                  <a:graphicData uri="http://schemas.microsoft.com/office/word/2010/wordprocessingGroup">
                    <wpg:wgp>
                      <wpg:cNvGrpSpPr/>
                      <wpg:grpSpPr>
                        <a:xfrm>
                          <a:off x="0" y="0"/>
                          <a:ext cx="2023745" cy="861695"/>
                          <a:chOff x="0" y="0"/>
                          <a:chExt cx="2023745" cy="861695"/>
                        </a:xfrm>
                      </wpg:grpSpPr>
                      <pic:pic xmlns:pic="http://schemas.openxmlformats.org/drawingml/2006/picture">
                        <pic:nvPicPr>
                          <pic:cNvPr id="153" name="صورة 153"/>
                          <pic:cNvPicPr>
                            <a:picLocks noChangeAspect="1"/>
                          </pic:cNvPicPr>
                        </pic:nvPicPr>
                        <pic:blipFill rotWithShape="1">
                          <a:blip r:embed="rId33">
                            <a:duotone>
                              <a:prstClr val="black"/>
                              <a:schemeClr val="accent1">
                                <a:tint val="45000"/>
                                <a:satMod val="400000"/>
                              </a:schemeClr>
                            </a:duotone>
                            <a:extLst>
                              <a:ext uri="{28A0092B-C50C-407E-A947-70E740481C1C}">
                                <a14:useLocalDpi xmlns:a14="http://schemas.microsoft.com/office/drawing/2010/main" val="0"/>
                              </a:ext>
                            </a:extLst>
                          </a:blip>
                          <a:srcRect t="22857" b="28997"/>
                          <a:stretch/>
                        </pic:blipFill>
                        <pic:spPr bwMode="auto">
                          <a:xfrm>
                            <a:off x="0" y="0"/>
                            <a:ext cx="2023745" cy="861695"/>
                          </a:xfrm>
                          <a:prstGeom prst="rect">
                            <a:avLst/>
                          </a:prstGeom>
                          <a:ln>
                            <a:noFill/>
                          </a:ln>
                          <a:extLst>
                            <a:ext uri="{53640926-AAD7-44D8-BBD7-CCE9431645EC}">
                              <a14:shadowObscured xmlns:a14="http://schemas.microsoft.com/office/drawing/2010/main"/>
                            </a:ext>
                          </a:extLst>
                        </pic:spPr>
                      </pic:pic>
                      <wps:wsp>
                        <wps:cNvPr id="154" name="مربع نص 154"/>
                        <wps:cNvSpPr txBox="1"/>
                        <wps:spPr>
                          <a:xfrm>
                            <a:off x="415636" y="213755"/>
                            <a:ext cx="1318161" cy="427512"/>
                          </a:xfrm>
                          <a:prstGeom prst="rect">
                            <a:avLst/>
                          </a:prstGeom>
                          <a:noFill/>
                          <a:ln w="6350">
                            <a:noFill/>
                          </a:ln>
                        </wps:spPr>
                        <wps:txbx>
                          <w:txbxContent>
                            <w:p w:rsidR="005E14CE" w:rsidRPr="000871F8" w:rsidRDefault="005E14CE" w:rsidP="00E57E04">
                              <w:pPr>
                                <w:jc w:val="center"/>
                                <w:rPr>
                                  <w:b/>
                                  <w:bCs/>
                                  <w:color w:val="FFFFFF" w:themeColor="background1"/>
                                  <w:sz w:val="36"/>
                                  <w:szCs w:val="40"/>
                                  <w:lang w:bidi="ar-EG"/>
                                </w:rPr>
                              </w:pPr>
                              <w:r w:rsidRPr="000871F8">
                                <w:rPr>
                                  <w:rFonts w:hint="cs"/>
                                  <w:b/>
                                  <w:bCs/>
                                  <w:color w:val="FFFFFF" w:themeColor="background1"/>
                                  <w:sz w:val="36"/>
                                  <w:szCs w:val="40"/>
                                  <w:rtl/>
                                  <w:lang w:bidi="ar-EG"/>
                                </w:rPr>
                                <w:t>إرشادات عامة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D65BAD8" id="مجموعة 152" o:spid="_x0000_s1050" style="width:159.35pt;height:67.85pt;mso-position-horizontal-relative:char;mso-position-vertical-relative:line" coordsize="20237,8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">
                <v:shape id="صورة 153" o:spid="_x0000_s1051" type="#_x0000_t75" style="position:absolute;width:20237;height:8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">
                  <v:imagedata r:id="rId34" o:title="" croptop="14980f" cropbottom="19003f" recolortarget="black"/>
                </v:shape>
                <v:shape id="مربع نص 154" o:spid="_x0000_s1052" type="#_x0000_t202" style="position:absolute;left:4156;top:2137;width:13181;height:4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" filled="f" stroked="f" strokeweight=".5pt">
                  <v:textbox>
                    <w:txbxContent>
                      <w:p w14:paraId="1C5B8735" w14:textId="77777777" w:rsidR="005E14CE" w:rsidRPr="000871F8" w:rsidRDefault="005E14CE" w:rsidP="00E57E04">
                        <w:pPr>
                          <w:jc w:val="center"/>
                          <w:rPr>
                            <w:b/>
                            <w:bCs/>
                            <w:color w:val="FFFFFF" w:themeColor="background1"/>
                            <w:sz w:val="36"/>
                            <w:szCs w:val="40"/>
                            <w:lang w:bidi="ar-EG"/>
                          </w:rPr>
                        </w:pPr>
                        <w:r w:rsidRPr="000871F8">
                          <w:rPr>
                            <w:rFonts w:hint="cs"/>
                            <w:b/>
                            <w:bCs/>
                            <w:color w:val="FFFFFF" w:themeColor="background1"/>
                            <w:sz w:val="36"/>
                            <w:szCs w:val="40"/>
                            <w:rtl/>
                            <w:lang w:bidi="ar-EG"/>
                          </w:rPr>
                          <w:t>إرشادات عامة</w:t>
                        </w:r>
                      </w:p>
                    </w:txbxContent>
                  </v:textbox>
                </v:shape>
                <w10:anchorlock/>
              </v:group>
            </w:pict>
          </mc:Fallback>
        </mc:AlternateContent>
      </w:r>
    </w:p>
    <w:p w:rsidR="00B4310C" w:rsidRPr="00D20ED6" w:rsidRDefault="00F9337C" w:rsidP="00B4310C">
      <w:pPr>
        <w:rPr>
          <w:b/>
          <w:bCs/>
          <w:color w:val="FF0000"/>
          <w:sz w:val="32"/>
          <w:szCs w:val="36"/>
          <w:rtl/>
        </w:rPr>
      </w:pPr>
      <w:hyperlink r:id="rId35" w:history="1">
        <w:r w:rsidR="00B4310C" w:rsidRPr="00F9337C">
          <w:rPr>
            <w:rStyle w:val="Hyperlink"/>
            <w:rFonts w:hint="cs"/>
            <w:b/>
            <w:bCs/>
            <w:sz w:val="32"/>
            <w:szCs w:val="36"/>
            <w:rtl/>
          </w:rPr>
          <w:t>أخي المدرب:</w:t>
        </w:r>
      </w:hyperlink>
    </w:p>
    <w:p w:rsidR="00B4310C" w:rsidRPr="00074525" w:rsidRDefault="00B4310C" w:rsidP="00074525">
      <w:pPr>
        <w:spacing w:line="240" w:lineRule="auto"/>
        <w:rPr>
          <w:rFonts w:ascii="Sakkal Majalla" w:eastAsia="Times New Roman" w:hAnsi="Sakkal Majalla"/>
          <w:b/>
          <w:bCs/>
          <w:color w:val="0D0D0D" w:themeColor="text1" w:themeTint="F2"/>
          <w:sz w:val="34"/>
          <w:rtl/>
        </w:rPr>
      </w:pPr>
      <w:r w:rsidRPr="00074525">
        <w:rPr>
          <w:rFonts w:ascii="Sakkal Majalla" w:eastAsia="Times New Roman" w:hAnsi="Sakkal Majalla"/>
          <w:b/>
          <w:bCs/>
          <w:color w:val="0D0D0D" w:themeColor="text1" w:themeTint="F2"/>
          <w:sz w:val="34"/>
          <w:rtl/>
        </w:rPr>
        <w:t xml:space="preserve">المهمة التي تقوم بها مهمة كبيرة تتطلب منك بذل جهود ضخمة لتحقيق أهداف الحقيبة التدريبية والتحقق من انتقال أثر التدريب إلى المتدربين بأكمل صورة، لذا نأمل منك مراعاة الإرشادات الآتية التي ستساعدك بإذن الله عز وجل </w:t>
      </w:r>
      <w:hyperlink r:id="rId36" w:history="1">
        <w:r w:rsidRPr="00F9337C">
          <w:rPr>
            <w:rStyle w:val="Hyperlink"/>
            <w:rFonts w:ascii="Sakkal Majalla" w:eastAsia="Times New Roman" w:hAnsi="Sakkal Majalla"/>
            <w:b/>
            <w:bCs/>
            <w:sz w:val="34"/>
            <w:rtl/>
          </w:rPr>
          <w:t>على تحقيق أهداف البرنامج التدريبي</w:t>
        </w:r>
      </w:hyperlink>
      <w:r w:rsidRPr="00074525">
        <w:rPr>
          <w:rFonts w:ascii="Sakkal Majalla" w:eastAsia="Times New Roman" w:hAnsi="Sakkal Majalla"/>
          <w:b/>
          <w:bCs/>
          <w:color w:val="0D0D0D" w:themeColor="text1" w:themeTint="F2"/>
          <w:sz w:val="34"/>
          <w:rtl/>
        </w:rPr>
        <w:t>:</w:t>
      </w:r>
    </w:p>
    <w:p w:rsidR="00B4310C" w:rsidRPr="00074525" w:rsidRDefault="00B4310C">
      <w:pPr>
        <w:numPr>
          <w:ilvl w:val="0"/>
          <w:numId w:val="1"/>
        </w:numPr>
        <w:spacing w:after="160" w:line="240" w:lineRule="auto"/>
        <w:contextualSpacing/>
        <w:rPr>
          <w:rFonts w:ascii="Sakkal Majalla" w:eastAsia="Calibri" w:hAnsi="Sakkal Majalla"/>
          <w:b/>
          <w:bCs/>
          <w:color w:val="002060"/>
          <w:sz w:val="34"/>
          <w:lang w:bidi="ar-EG"/>
        </w:rPr>
      </w:pPr>
      <w:r w:rsidRPr="00074525">
        <w:rPr>
          <w:rFonts w:ascii="Sakkal Majalla" w:eastAsia="Calibri" w:hAnsi="Sakkal Majalla"/>
          <w:b/>
          <w:bCs/>
          <w:color w:val="002060"/>
          <w:sz w:val="34"/>
          <w:rtl/>
          <w:lang w:bidi="ar-EG"/>
        </w:rPr>
        <w:t>قراءة الحقيبة بشكل جيد وتفحص كل محتوياتها يزيد من كفاءتك التدريبية وإدارتك لجلسات التدريب ويجنبك الكثير من الحرج في قاعة التدريب.</w:t>
      </w:r>
    </w:p>
    <w:p w:rsidR="00B4310C" w:rsidRPr="00074525" w:rsidRDefault="00B4310C">
      <w:pPr>
        <w:numPr>
          <w:ilvl w:val="0"/>
          <w:numId w:val="1"/>
        </w:numPr>
        <w:spacing w:after="160" w:line="240" w:lineRule="auto"/>
        <w:contextualSpacing/>
        <w:rPr>
          <w:rFonts w:ascii="Sakkal Majalla" w:eastAsia="Calibri" w:hAnsi="Sakkal Majalla"/>
          <w:b/>
          <w:bCs/>
          <w:color w:val="002060"/>
          <w:sz w:val="34"/>
          <w:lang w:bidi="ar-EG"/>
        </w:rPr>
      </w:pPr>
      <w:r w:rsidRPr="00074525">
        <w:rPr>
          <w:rFonts w:ascii="Sakkal Majalla" w:eastAsia="Calibri" w:hAnsi="Sakkal Majalla"/>
          <w:b/>
          <w:bCs/>
          <w:color w:val="002060"/>
          <w:sz w:val="34"/>
          <w:rtl/>
          <w:lang w:bidi="ar-EG"/>
        </w:rPr>
        <w:t xml:space="preserve">اصطحب الحقيبة التدريبية دائما متى ما كنت في قاعة التدريب لأنك تحتاج دائماً إلى محتوياتها </w:t>
      </w:r>
      <w:r w:rsidRPr="00074525">
        <w:rPr>
          <w:rFonts w:ascii="Sakkal Majalla" w:eastAsia="Calibri" w:hAnsi="Sakkal Majalla"/>
          <w:b/>
          <w:bCs/>
          <w:color w:val="002060"/>
          <w:sz w:val="34"/>
          <w:rtl/>
          <w:lang w:bidi="ar-EG"/>
        </w:rPr>
        <w:br/>
        <w:t>التي أعدت لمساعدتك.</w:t>
      </w:r>
      <w:r w:rsidRPr="00074525">
        <w:rPr>
          <w:noProof/>
          <w:color w:val="002060"/>
        </w:rPr>
        <w:t xml:space="preserve"> </w:t>
      </w:r>
    </w:p>
    <w:p w:rsidR="00B4310C" w:rsidRPr="00074525" w:rsidRDefault="00B4310C">
      <w:pPr>
        <w:numPr>
          <w:ilvl w:val="0"/>
          <w:numId w:val="1"/>
        </w:numPr>
        <w:spacing w:after="160" w:line="240" w:lineRule="auto"/>
        <w:contextualSpacing/>
        <w:rPr>
          <w:rFonts w:ascii="Sakkal Majalla" w:eastAsia="Calibri" w:hAnsi="Sakkal Majalla"/>
          <w:b/>
          <w:bCs/>
          <w:color w:val="002060"/>
          <w:sz w:val="34"/>
          <w:rtl/>
          <w:lang w:bidi="ar-EG"/>
        </w:rPr>
      </w:pPr>
      <w:r w:rsidRPr="00074525">
        <w:rPr>
          <w:rFonts w:ascii="Sakkal Majalla" w:eastAsia="Calibri" w:hAnsi="Sakkal Majalla"/>
          <w:b/>
          <w:bCs/>
          <w:color w:val="002060"/>
          <w:sz w:val="34"/>
          <w:rtl/>
          <w:lang w:bidi="ar-EG"/>
        </w:rPr>
        <w:t>مراعاة الزمن في البرنامج بدقة والحرص على استثمار الوقت كاملاً وفق الخطة الموضوعة لكل جلسة عامل مساعد في تحقيق أهداف البرنامج.</w:t>
      </w:r>
    </w:p>
    <w:p w:rsidR="00B4310C" w:rsidRPr="00074525" w:rsidRDefault="00B4310C">
      <w:pPr>
        <w:numPr>
          <w:ilvl w:val="0"/>
          <w:numId w:val="1"/>
        </w:numPr>
        <w:spacing w:after="160" w:line="240" w:lineRule="auto"/>
        <w:contextualSpacing/>
        <w:rPr>
          <w:rFonts w:ascii="Sakkal Majalla" w:eastAsia="Calibri" w:hAnsi="Sakkal Majalla"/>
          <w:b/>
          <w:bCs/>
          <w:color w:val="002060"/>
          <w:sz w:val="34"/>
          <w:rtl/>
          <w:lang w:bidi="ar-EG"/>
        </w:rPr>
      </w:pPr>
      <w:r w:rsidRPr="00074525">
        <w:rPr>
          <w:rFonts w:ascii="Sakkal Majalla" w:eastAsia="Calibri" w:hAnsi="Sakkal Majalla"/>
          <w:b/>
          <w:bCs/>
          <w:color w:val="002060"/>
          <w:sz w:val="34"/>
          <w:rtl/>
          <w:lang w:bidi="ar-EG"/>
        </w:rPr>
        <w:t>إعطاء النشاطات التدريبية-حقها كاملاً من الزمن يحقق أهدافها.</w:t>
      </w:r>
    </w:p>
    <w:p w:rsidR="00B4310C" w:rsidRPr="00074525" w:rsidRDefault="00B4310C">
      <w:pPr>
        <w:numPr>
          <w:ilvl w:val="0"/>
          <w:numId w:val="1"/>
        </w:numPr>
        <w:spacing w:after="160" w:line="240" w:lineRule="auto"/>
        <w:contextualSpacing/>
        <w:rPr>
          <w:rFonts w:ascii="Sakkal Majalla" w:eastAsia="Calibri" w:hAnsi="Sakkal Majalla"/>
          <w:b/>
          <w:bCs/>
          <w:color w:val="002060"/>
          <w:sz w:val="34"/>
          <w:lang w:bidi="ar-EG"/>
        </w:rPr>
      </w:pPr>
      <w:r w:rsidRPr="00074525">
        <w:rPr>
          <w:rFonts w:ascii="Sakkal Majalla" w:eastAsia="Calibri" w:hAnsi="Sakkal Majalla"/>
          <w:b/>
          <w:bCs/>
          <w:color w:val="002060"/>
          <w:sz w:val="34"/>
          <w:rtl/>
          <w:lang w:bidi="ar-EG"/>
        </w:rPr>
        <w:t xml:space="preserve">تفعيل دور المتدرب في البرنامج بحيث يكون المدرب منسقاً ومديرا للحوار والنقاش داخل القاعة؛ يجعل البرنامج التدريبي أكثر أثراً وتشويقاً. </w:t>
      </w:r>
    </w:p>
    <w:p w:rsidR="00B4310C" w:rsidRPr="00074525" w:rsidRDefault="00B4310C">
      <w:pPr>
        <w:numPr>
          <w:ilvl w:val="0"/>
          <w:numId w:val="1"/>
        </w:numPr>
        <w:spacing w:after="160" w:line="240" w:lineRule="auto"/>
        <w:contextualSpacing/>
        <w:rPr>
          <w:rFonts w:ascii="Sakkal Majalla" w:eastAsia="Calibri" w:hAnsi="Sakkal Majalla"/>
          <w:b/>
          <w:bCs/>
          <w:color w:val="002060"/>
          <w:sz w:val="34"/>
          <w:lang w:bidi="ar-EG"/>
        </w:rPr>
      </w:pPr>
      <w:r w:rsidRPr="00074525">
        <w:rPr>
          <w:rFonts w:ascii="Sakkal Majalla" w:eastAsia="Calibri" w:hAnsi="Sakkal Majalla"/>
          <w:b/>
          <w:bCs/>
          <w:color w:val="002060"/>
          <w:sz w:val="34"/>
          <w:rtl/>
          <w:lang w:bidi="ar-EG"/>
        </w:rPr>
        <w:t xml:space="preserve">تشكيل المجموعات بشكل عشوائي بعد كل جلسة تدريبية يسهم في الحفاظ على حيوية المتدربين والاستفادة من خبرات متنوعة؛ إلا إذا اقتضى النشاط تشكيل مجموعات متجانسة بحسب التخصص مثلاً. </w:t>
      </w:r>
    </w:p>
    <w:p w:rsidR="00B4310C" w:rsidRPr="00074525" w:rsidRDefault="00074525">
      <w:pPr>
        <w:numPr>
          <w:ilvl w:val="0"/>
          <w:numId w:val="1"/>
        </w:numPr>
        <w:spacing w:after="160" w:line="240" w:lineRule="auto"/>
        <w:contextualSpacing/>
        <w:rPr>
          <w:rFonts w:ascii="Sakkal Majalla" w:eastAsia="Calibri" w:hAnsi="Sakkal Majalla"/>
          <w:b/>
          <w:bCs/>
          <w:color w:val="002060"/>
          <w:sz w:val="34"/>
          <w:lang w:bidi="ar-EG"/>
        </w:rPr>
      </w:pPr>
      <w:r w:rsidRPr="00074525">
        <w:rPr>
          <w:rFonts w:ascii="Sakkal Majalla" w:eastAsia="Calibri" w:hAnsi="Sakkal Majalla"/>
          <w:b/>
          <w:bCs/>
          <w:noProof/>
          <w:color w:val="002060"/>
          <w:sz w:val="34"/>
          <w:rtl/>
        </w:rPr>
        <w:drawing>
          <wp:anchor distT="0" distB="0" distL="114300" distR="114300" simplePos="0" relativeHeight="252247040" behindDoc="0" locked="0" layoutInCell="1" allowOverlap="1" wp14:anchorId="695FA3D4" wp14:editId="457E6EE6">
            <wp:simplePos x="0" y="0"/>
            <wp:positionH relativeFrom="margin">
              <wp:align>left</wp:align>
            </wp:positionH>
            <wp:positionV relativeFrom="paragraph">
              <wp:posOffset>24130</wp:posOffset>
            </wp:positionV>
            <wp:extent cx="3110230" cy="2502535"/>
            <wp:effectExtent l="0" t="0" r="0" b="0"/>
            <wp:wrapSquare wrapText="bothSides"/>
            <wp:docPr id="1551" name="صورة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 name="guides-flat-design-concept-illustration-icon-user-manual-drafting-the-contract-how-to-requirements-specifications-document-abstract-metaphor-can-use-for-landing-page-mobile-app-free-vector-removebg-pr.png"/>
                    <pic:cNvPicPr/>
                  </pic:nvPicPr>
                  <pic:blipFill rotWithShape="1">
                    <a:blip r:embed="rId37">
                      <a:extLst>
                        <a:ext uri="{28A0092B-C50C-407E-A947-70E740481C1C}">
                          <a14:useLocalDpi xmlns:a14="http://schemas.microsoft.com/office/drawing/2010/main" val="0"/>
                        </a:ext>
                      </a:extLst>
                    </a:blip>
                    <a:srcRect l="7074" t="17179" r="5010" b="12078"/>
                    <a:stretch/>
                  </pic:blipFill>
                  <pic:spPr bwMode="auto">
                    <a:xfrm>
                      <a:off x="0" y="0"/>
                      <a:ext cx="3110230" cy="25025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4310C" w:rsidRPr="00074525">
        <w:rPr>
          <w:rFonts w:ascii="Sakkal Majalla" w:eastAsia="Calibri" w:hAnsi="Sakkal Majalla"/>
          <w:b/>
          <w:bCs/>
          <w:color w:val="002060"/>
          <w:sz w:val="34"/>
          <w:rtl/>
          <w:lang w:bidi="ar-EG"/>
        </w:rPr>
        <w:t>الحرص على التقويم التكويني أثناء عملية التدريب يساعد المتدرب في بلوغ أهداف الجلسة التدريبية.</w:t>
      </w:r>
    </w:p>
    <w:p w:rsidR="00B4310C" w:rsidRPr="00074525" w:rsidRDefault="00B4310C">
      <w:pPr>
        <w:numPr>
          <w:ilvl w:val="0"/>
          <w:numId w:val="1"/>
        </w:numPr>
        <w:spacing w:after="160" w:line="240" w:lineRule="auto"/>
        <w:contextualSpacing/>
        <w:rPr>
          <w:rFonts w:ascii="Sakkal Majalla" w:eastAsia="Calibri" w:hAnsi="Sakkal Majalla"/>
          <w:b/>
          <w:bCs/>
          <w:color w:val="002060"/>
          <w:sz w:val="34"/>
          <w:lang w:bidi="ar-EG"/>
        </w:rPr>
      </w:pPr>
      <w:r w:rsidRPr="00074525">
        <w:rPr>
          <w:rFonts w:ascii="Sakkal Majalla" w:eastAsia="Calibri" w:hAnsi="Sakkal Majalla"/>
          <w:b/>
          <w:bCs/>
          <w:color w:val="002060"/>
          <w:sz w:val="34"/>
          <w:rtl/>
          <w:lang w:bidi="ar-EG"/>
        </w:rPr>
        <w:t>تلخيص عمل المجموعات بعد العرض والنقاش ووضعه على شكل نقاط على السبورة أو الشفافية أو السبورة الورقية.</w:t>
      </w:r>
    </w:p>
    <w:p w:rsidR="00B4310C" w:rsidRPr="00074525" w:rsidRDefault="00B4310C">
      <w:pPr>
        <w:numPr>
          <w:ilvl w:val="0"/>
          <w:numId w:val="1"/>
        </w:numPr>
        <w:spacing w:after="160" w:line="240" w:lineRule="auto"/>
        <w:contextualSpacing/>
        <w:rPr>
          <w:rFonts w:ascii="Sakkal Majalla" w:eastAsia="Calibri" w:hAnsi="Sakkal Majalla"/>
          <w:b/>
          <w:bCs/>
          <w:color w:val="002060"/>
          <w:sz w:val="34"/>
          <w:lang w:bidi="ar-EG"/>
        </w:rPr>
      </w:pPr>
      <w:r w:rsidRPr="00074525">
        <w:rPr>
          <w:rFonts w:ascii="Sakkal Majalla" w:eastAsia="Calibri" w:hAnsi="Sakkal Majalla"/>
          <w:b/>
          <w:bCs/>
          <w:color w:val="002060"/>
          <w:sz w:val="34"/>
          <w:rtl/>
          <w:lang w:bidi="ar-EG"/>
        </w:rPr>
        <w:t xml:space="preserve">الحرص على الوصول في نهاية كل </w:t>
      </w:r>
      <w:r w:rsidRPr="00074525">
        <w:rPr>
          <w:rFonts w:ascii="Sakkal Majalla" w:eastAsia="Calibri" w:hAnsi="Sakkal Majalla"/>
          <w:b/>
          <w:bCs/>
          <w:color w:val="002060"/>
          <w:sz w:val="34"/>
          <w:rtl/>
          <w:lang w:bidi="ar-EG"/>
        </w:rPr>
        <w:lastRenderedPageBreak/>
        <w:t>جلسة تدريبية إلى تحديد خلاصة للتعلم المتحقق يسهم</w:t>
      </w:r>
      <w:r w:rsidRPr="00074525">
        <w:rPr>
          <w:rFonts w:ascii="Sakkal Majalla" w:eastAsia="Calibri" w:hAnsi="Sakkal Majalla" w:hint="cs"/>
          <w:b/>
          <w:bCs/>
          <w:color w:val="002060"/>
          <w:sz w:val="34"/>
          <w:rtl/>
          <w:lang w:bidi="ar-EG"/>
        </w:rPr>
        <w:t xml:space="preserve"> </w:t>
      </w:r>
      <w:r w:rsidRPr="00074525">
        <w:rPr>
          <w:rFonts w:ascii="Sakkal Majalla" w:eastAsia="Calibri" w:hAnsi="Sakkal Majalla"/>
          <w:b/>
          <w:bCs/>
          <w:color w:val="002060"/>
          <w:sz w:val="34"/>
          <w:rtl/>
          <w:lang w:bidi="ar-EG"/>
        </w:rPr>
        <w:t xml:space="preserve">في تأكيد التعلم. </w:t>
      </w:r>
    </w:p>
    <w:p w:rsidR="00B4310C" w:rsidRPr="00074525" w:rsidRDefault="00B4310C">
      <w:pPr>
        <w:numPr>
          <w:ilvl w:val="0"/>
          <w:numId w:val="1"/>
        </w:numPr>
        <w:spacing w:after="160" w:line="240" w:lineRule="auto"/>
        <w:contextualSpacing/>
        <w:rPr>
          <w:rFonts w:ascii="Sakkal Majalla" w:eastAsia="Calibri" w:hAnsi="Sakkal Majalla"/>
          <w:b/>
          <w:bCs/>
          <w:color w:val="002060"/>
          <w:sz w:val="34"/>
          <w:lang w:bidi="ar-EG"/>
        </w:rPr>
      </w:pPr>
      <w:r w:rsidRPr="00074525">
        <w:rPr>
          <w:rFonts w:ascii="Sakkal Majalla" w:eastAsia="Calibri" w:hAnsi="Sakkal Majalla"/>
          <w:b/>
          <w:bCs/>
          <w:color w:val="002060"/>
          <w:sz w:val="34"/>
          <w:rtl/>
          <w:lang w:bidi="ar-EG"/>
        </w:rPr>
        <w:t xml:space="preserve">على المدرب </w:t>
      </w:r>
      <w:r w:rsidRPr="00074525">
        <w:rPr>
          <w:rFonts w:ascii="Sakkal Majalla" w:eastAsia="Calibri" w:hAnsi="Sakkal Majalla" w:hint="cs"/>
          <w:b/>
          <w:bCs/>
          <w:color w:val="002060"/>
          <w:sz w:val="34"/>
          <w:rtl/>
          <w:lang w:bidi="ar-EG"/>
        </w:rPr>
        <w:t>ألا</w:t>
      </w:r>
      <w:r w:rsidRPr="00074525">
        <w:rPr>
          <w:rFonts w:ascii="Sakkal Majalla" w:eastAsia="Calibri" w:hAnsi="Sakkal Majalla"/>
          <w:b/>
          <w:bCs/>
          <w:color w:val="002060"/>
          <w:sz w:val="34"/>
          <w:rtl/>
          <w:lang w:bidi="ar-EG"/>
        </w:rPr>
        <w:t xml:space="preserve"> يتجاوز خطوة أو مرحلة في الحقيبة ما لم يتأكد من الحد الأدنى من التمكن لدى جميع المتدربين.</w:t>
      </w:r>
    </w:p>
    <w:p w:rsidR="00B4310C" w:rsidRPr="00074525" w:rsidRDefault="00B4310C">
      <w:pPr>
        <w:numPr>
          <w:ilvl w:val="0"/>
          <w:numId w:val="1"/>
        </w:numPr>
        <w:spacing w:after="160" w:line="240" w:lineRule="auto"/>
        <w:contextualSpacing/>
        <w:rPr>
          <w:rFonts w:ascii="Sakkal Majalla" w:eastAsia="Calibri" w:hAnsi="Sakkal Majalla"/>
          <w:b/>
          <w:bCs/>
          <w:color w:val="002060"/>
          <w:sz w:val="34"/>
          <w:lang w:bidi="ar-EG"/>
        </w:rPr>
      </w:pPr>
      <w:r w:rsidRPr="00074525">
        <w:rPr>
          <w:rFonts w:ascii="Sakkal Majalla" w:eastAsia="Calibri" w:hAnsi="Sakkal Majalla"/>
          <w:b/>
          <w:bCs/>
          <w:color w:val="002060"/>
          <w:sz w:val="34"/>
          <w:rtl/>
          <w:lang w:bidi="ar-EG"/>
        </w:rPr>
        <w:t>بالإمكان اختزال وقت التنفيذ لخطوة ما أو مرحلة ما عند شعور المدرب بأبجديتها لدى المتدربين احتراماً لإمكاناتهم وخبراتهم.</w:t>
      </w:r>
    </w:p>
    <w:p w:rsidR="00B4310C" w:rsidRPr="00074525" w:rsidRDefault="00B4310C">
      <w:pPr>
        <w:numPr>
          <w:ilvl w:val="0"/>
          <w:numId w:val="1"/>
        </w:numPr>
        <w:spacing w:after="160" w:line="240" w:lineRule="auto"/>
        <w:contextualSpacing/>
        <w:rPr>
          <w:rFonts w:ascii="Sakkal Majalla" w:eastAsia="Calibri" w:hAnsi="Sakkal Majalla"/>
          <w:b/>
          <w:bCs/>
          <w:color w:val="002060"/>
          <w:sz w:val="34"/>
          <w:lang w:bidi="ar-EG"/>
        </w:rPr>
      </w:pPr>
      <w:r w:rsidRPr="00074525">
        <w:rPr>
          <w:rFonts w:ascii="Sakkal Majalla" w:eastAsia="Calibri" w:hAnsi="Sakkal Majalla"/>
          <w:b/>
          <w:bCs/>
          <w:color w:val="002060"/>
          <w:sz w:val="34"/>
          <w:rtl/>
          <w:lang w:bidi="ar-EG"/>
        </w:rPr>
        <w:t xml:space="preserve">مراعاة التقيد بالأهداف الخاصة </w:t>
      </w:r>
      <w:r w:rsidRPr="00074525">
        <w:rPr>
          <w:rFonts w:ascii="Sakkal Majalla" w:eastAsia="Calibri" w:hAnsi="Sakkal Majalla" w:hint="cs"/>
          <w:b/>
          <w:bCs/>
          <w:color w:val="002060"/>
          <w:sz w:val="34"/>
          <w:rtl/>
          <w:lang w:bidi="ar-EG"/>
        </w:rPr>
        <w:t>والإجرائية والأنشطة</w:t>
      </w:r>
      <w:r w:rsidRPr="00074525">
        <w:rPr>
          <w:rFonts w:ascii="Sakkal Majalla" w:eastAsia="Calibri" w:hAnsi="Sakkal Majalla"/>
          <w:b/>
          <w:bCs/>
          <w:color w:val="002060"/>
          <w:sz w:val="34"/>
          <w:rtl/>
          <w:lang w:bidi="ar-EG"/>
        </w:rPr>
        <w:t xml:space="preserve"> المحققة لها.</w:t>
      </w:r>
    </w:p>
    <w:p w:rsidR="00B4310C" w:rsidRPr="00074525" w:rsidRDefault="00B4310C">
      <w:pPr>
        <w:numPr>
          <w:ilvl w:val="0"/>
          <w:numId w:val="1"/>
        </w:numPr>
        <w:spacing w:after="160" w:line="240" w:lineRule="auto"/>
        <w:contextualSpacing/>
        <w:rPr>
          <w:rFonts w:ascii="Calibri" w:eastAsia="Calibri" w:hAnsi="Calibri" w:cs="Arial"/>
          <w:color w:val="002060"/>
          <w:rtl/>
          <w:lang w:bidi="ar-EG"/>
        </w:rPr>
      </w:pPr>
      <w:r w:rsidRPr="00074525">
        <w:rPr>
          <w:rFonts w:ascii="Sakkal Majalla" w:eastAsia="Calibri" w:hAnsi="Sakkal Majalla"/>
          <w:b/>
          <w:bCs/>
          <w:color w:val="002060"/>
          <w:sz w:val="34"/>
          <w:rtl/>
          <w:lang w:bidi="ar-EG"/>
        </w:rPr>
        <w:t>تدوين الملاحظات على الحقيبة من خلال أدوات التقويم المصاحبة للاستفادة منها في تطوير البرنامج وحقيبته التدريبية.</w:t>
      </w:r>
    </w:p>
    <w:p w:rsidR="00A2091E" w:rsidRDefault="00A2091E" w:rsidP="00B4310C">
      <w:pPr>
        <w:bidi w:val="0"/>
        <w:spacing w:after="160" w:line="259" w:lineRule="auto"/>
        <w:jc w:val="right"/>
        <w:rPr>
          <w:rtl/>
        </w:rPr>
      </w:pPr>
    </w:p>
    <w:p w:rsidR="00A2091E" w:rsidRDefault="00A2091E" w:rsidP="00A2091E">
      <w:pPr>
        <w:bidi w:val="0"/>
        <w:spacing w:after="160" w:line="259" w:lineRule="auto"/>
        <w:jc w:val="right"/>
        <w:rPr>
          <w:rtl/>
        </w:rPr>
      </w:pPr>
    </w:p>
    <w:p w:rsidR="00DD10BF" w:rsidRDefault="00B4310C" w:rsidP="00A2091E">
      <w:pPr>
        <w:bidi w:val="0"/>
        <w:spacing w:after="160" w:line="259" w:lineRule="auto"/>
        <w:jc w:val="right"/>
      </w:pPr>
      <w:r>
        <w:rPr>
          <w:rtl/>
        </w:rPr>
        <w:br w:type="page"/>
      </w:r>
    </w:p>
    <w:p w:rsidR="00B4310C" w:rsidRDefault="00DD10BF" w:rsidP="00DD10BF">
      <w:pPr>
        <w:spacing w:after="160" w:line="259" w:lineRule="auto"/>
        <w:jc w:val="center"/>
        <w:rPr>
          <w:rtl/>
        </w:rPr>
      </w:pPr>
      <w:r>
        <w:rPr>
          <w:noProof/>
        </w:rPr>
        <w:lastRenderedPageBreak/>
        <mc:AlternateContent>
          <mc:Choice Requires="wpg">
            <w:drawing>
              <wp:inline distT="0" distB="0" distL="0" distR="0" wp14:anchorId="13E24392" wp14:editId="1E713989">
                <wp:extent cx="2427605" cy="672465"/>
                <wp:effectExtent l="0" t="0" r="0" b="0"/>
                <wp:docPr id="23" name="مجموعة 23"/>
                <wp:cNvGraphicFramePr/>
                <a:graphic xmlns:a="http://schemas.openxmlformats.org/drawingml/2006/main">
                  <a:graphicData uri="http://schemas.microsoft.com/office/word/2010/wordprocessingGroup">
                    <wpg:wgp>
                      <wpg:cNvGrpSpPr/>
                      <wpg:grpSpPr>
                        <a:xfrm>
                          <a:off x="0" y="0"/>
                          <a:ext cx="2427605" cy="672465"/>
                          <a:chOff x="0" y="0"/>
                          <a:chExt cx="2427605" cy="672465"/>
                        </a:xfrm>
                      </wpg:grpSpPr>
                      <pic:pic xmlns:pic="http://schemas.openxmlformats.org/drawingml/2006/picture">
                        <pic:nvPicPr>
                          <pic:cNvPr id="29" name="صورة 29"/>
                          <pic:cNvPicPr>
                            <a:picLocks noChangeAspect="1"/>
                          </pic:cNvPicPr>
                        </pic:nvPicPr>
                        <pic:blipFill rotWithShape="1">
                          <a:blip r:embed="rId20">
                            <a:duotone>
                              <a:prstClr val="black"/>
                              <a:schemeClr val="accent1">
                                <a:tint val="45000"/>
                                <a:satMod val="400000"/>
                              </a:schemeClr>
                            </a:duotone>
                            <a:extLst>
                              <a:ext uri="{28A0092B-C50C-407E-A947-70E740481C1C}">
                                <a14:useLocalDpi xmlns:a14="http://schemas.microsoft.com/office/drawing/2010/main" val="0"/>
                              </a:ext>
                            </a:extLst>
                          </a:blip>
                          <a:srcRect t="32000" b="33793"/>
                          <a:stretch/>
                        </pic:blipFill>
                        <pic:spPr bwMode="auto">
                          <a:xfrm>
                            <a:off x="0" y="0"/>
                            <a:ext cx="2427605" cy="672465"/>
                          </a:xfrm>
                          <a:prstGeom prst="rect">
                            <a:avLst/>
                          </a:prstGeom>
                          <a:ln>
                            <a:noFill/>
                          </a:ln>
                          <a:extLst>
                            <a:ext uri="{53640926-AAD7-44D8-BBD7-CCE9431645EC}">
                              <a14:shadowObscured xmlns:a14="http://schemas.microsoft.com/office/drawing/2010/main"/>
                            </a:ext>
                          </a:extLst>
                        </pic:spPr>
                      </pic:pic>
                      <wps:wsp>
                        <wps:cNvPr id="30" name="مربع نص 30"/>
                        <wps:cNvSpPr txBox="1"/>
                        <wps:spPr>
                          <a:xfrm>
                            <a:off x="474347" y="126536"/>
                            <a:ext cx="1497724" cy="441434"/>
                          </a:xfrm>
                          <a:prstGeom prst="rect">
                            <a:avLst/>
                          </a:prstGeom>
                          <a:noFill/>
                          <a:ln w="6350">
                            <a:noFill/>
                          </a:ln>
                        </wps:spPr>
                        <wps:txbx>
                          <w:txbxContent>
                            <w:p w:rsidR="005E14CE" w:rsidRPr="00E57E04" w:rsidRDefault="005E14CE" w:rsidP="00DD10BF">
                              <w:pPr>
                                <w:jc w:val="center"/>
                                <w:rPr>
                                  <w:b/>
                                  <w:bCs/>
                                  <w:color w:val="FFFFFF" w:themeColor="background1"/>
                                  <w:sz w:val="36"/>
                                  <w:szCs w:val="40"/>
                                  <w:rtl/>
                                  <w:lang w:bidi="ar-EG"/>
                                </w:rPr>
                              </w:pPr>
                              <w:r>
                                <w:rPr>
                                  <w:rFonts w:hint="cs"/>
                                  <w:b/>
                                  <w:bCs/>
                                  <w:color w:val="FFFFFF" w:themeColor="background1"/>
                                  <w:sz w:val="36"/>
                                  <w:szCs w:val="40"/>
                                  <w:rtl/>
                                  <w:lang w:bidi="ar-EG"/>
                                </w:rPr>
                                <w:t>الرموز الدلالية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3E24392" id="مجموعة 23" o:spid="_x0000_s1053" style="width:191.15pt;height:52.95pt;mso-position-horizontal-relative:char;mso-position-vertical-relative:line" coordsize="24276,6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">
                <v:shape id="صورة 29" o:spid="_x0000_s1054" type="#_x0000_t75" style="position:absolute;width:24276;height:6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">
                  <v:imagedata r:id="rId21" o:title="" croptop="20972f" cropbottom="22147f" recolortarget="black"/>
                </v:shape>
                <v:shape id="مربع نص 30" o:spid="_x0000_s1055" type="#_x0000_t202" style="position:absolute;left:4743;top:1265;width:14977;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10FE70D1" w14:textId="77777777" w:rsidR="005E14CE" w:rsidRPr="00E57E04" w:rsidRDefault="005E14CE" w:rsidP="00DD10BF">
                        <w:pPr>
                          <w:jc w:val="center"/>
                          <w:rPr>
                            <w:b/>
                            <w:bCs/>
                            <w:color w:val="FFFFFF" w:themeColor="background1"/>
                            <w:sz w:val="36"/>
                            <w:szCs w:val="40"/>
                            <w:rtl/>
                            <w:lang w:bidi="ar-EG"/>
                          </w:rPr>
                        </w:pPr>
                        <w:r>
                          <w:rPr>
                            <w:rFonts w:hint="cs"/>
                            <w:b/>
                            <w:bCs/>
                            <w:color w:val="FFFFFF" w:themeColor="background1"/>
                            <w:sz w:val="36"/>
                            <w:szCs w:val="40"/>
                            <w:rtl/>
                            <w:lang w:bidi="ar-EG"/>
                          </w:rPr>
                          <w:t>الرموز الدلالية</w:t>
                        </w:r>
                      </w:p>
                    </w:txbxContent>
                  </v:textbox>
                </v:shape>
                <w10:anchorlock/>
              </v:group>
            </w:pict>
          </mc:Fallback>
        </mc:AlternateContent>
      </w:r>
    </w:p>
    <w:tbl>
      <w:tblPr>
        <w:tblStyle w:val="TableGrid"/>
        <w:tblW w:w="9732" w:type="dxa"/>
        <w:tblInd w:w="-345" w:type="dxa"/>
        <w:tblBorders>
          <w:top w:val="none" w:sz="0" w:space="0" w:color="auto"/>
          <w:left w:val="none" w:sz="0" w:space="0" w:color="auto"/>
          <w:bottom w:val="none" w:sz="0" w:space="0" w:color="auto"/>
          <w:right w:val="none" w:sz="0" w:space="0" w:color="auto"/>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5001"/>
        <w:gridCol w:w="4866"/>
      </w:tblGrid>
      <w:tr w:rsidR="00123A14" w:rsidTr="000D082E">
        <w:trPr>
          <w:trHeight w:val="695"/>
        </w:trPr>
        <w:tc>
          <w:tcPr>
            <w:tcW w:w="4866" w:type="dxa"/>
          </w:tcPr>
          <w:p w:rsidR="00123A14" w:rsidRDefault="00123A14" w:rsidP="005E14CE">
            <w:pPr>
              <w:spacing w:after="160" w:line="259" w:lineRule="auto"/>
              <w:jc w:val="left"/>
              <w:rPr>
                <w:rtl/>
                <w:lang w:bidi="ar-EG"/>
              </w:rPr>
            </w:pPr>
            <w:r w:rsidRPr="00E55ABD">
              <w:rPr>
                <w:noProof/>
              </w:rPr>
              <mc:AlternateContent>
                <mc:Choice Requires="wpg">
                  <w:drawing>
                    <wp:inline distT="0" distB="0" distL="0" distR="0" wp14:anchorId="3F5E2643" wp14:editId="78B8F749">
                      <wp:extent cx="2941320" cy="801681"/>
                      <wp:effectExtent l="0" t="0" r="11430" b="17780"/>
                      <wp:docPr id="254297" name="مجموعة 20"/>
                      <wp:cNvGraphicFramePr/>
                      <a:graphic xmlns:a="http://schemas.openxmlformats.org/drawingml/2006/main">
                        <a:graphicData uri="http://schemas.microsoft.com/office/word/2010/wordprocessingGroup">
                          <wpg:wgp>
                            <wpg:cNvGrpSpPr/>
                            <wpg:grpSpPr>
                              <a:xfrm>
                                <a:off x="0" y="0"/>
                                <a:ext cx="2941320" cy="801681"/>
                                <a:chOff x="0" y="1120641"/>
                                <a:chExt cx="2941719" cy="802274"/>
                              </a:xfrm>
                            </wpg:grpSpPr>
                            <pic:pic xmlns:pic="http://schemas.openxmlformats.org/drawingml/2006/picture">
                              <pic:nvPicPr>
                                <pic:cNvPr id="254299" name="صورة 254299"/>
                                <pic:cNvPicPr/>
                              </pic:nvPicPr>
                              <pic:blipFill>
                                <a:blip r:embed="rId38" cstate="print">
                                  <a:extLst>
                                    <a:ext uri="{28A0092B-C50C-407E-A947-70E740481C1C}">
                                      <a14:useLocalDpi xmlns:a14="http://schemas.microsoft.com/office/drawing/2010/main" val="0"/>
                                    </a:ext>
                                  </a:extLst>
                                </a:blip>
                                <a:stretch>
                                  <a:fillRect/>
                                </a:stretch>
                              </pic:blipFill>
                              <pic:spPr>
                                <a:xfrm>
                                  <a:off x="2224804" y="1120641"/>
                                  <a:ext cx="716915" cy="716915"/>
                                </a:xfrm>
                                <a:prstGeom prst="rect">
                                  <a:avLst/>
                                </a:prstGeom>
                              </pic:spPr>
                            </pic:pic>
                            <wpg:grpSp>
                              <wpg:cNvPr id="254300" name="مجموعة 254300"/>
                              <wpg:cNvGrpSpPr/>
                              <wpg:grpSpPr>
                                <a:xfrm>
                                  <a:off x="0" y="1288104"/>
                                  <a:ext cx="2941719" cy="634811"/>
                                  <a:chOff x="0" y="1288104"/>
                                  <a:chExt cx="2941719" cy="634811"/>
                                </a:xfrm>
                              </wpg:grpSpPr>
                              <wps:wsp>
                                <wps:cNvPr id="254301" name="شكل حر 254301"/>
                                <wps:cNvSpPr/>
                                <wps:spPr>
                                  <a:xfrm>
                                    <a:off x="0" y="1877208"/>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4302" name="مربع نص 6"/>
                                <wps:cNvSpPr txBox="1"/>
                                <wps:spPr>
                                  <a:xfrm>
                                    <a:off x="786471" y="1288104"/>
                                    <a:ext cx="1344477" cy="368572"/>
                                  </a:xfrm>
                                  <a:prstGeom prst="rect">
                                    <a:avLst/>
                                  </a:prstGeom>
                                  <a:noFill/>
                                </wps:spPr>
                                <wps:txbx>
                                  <w:txbxContent>
                                    <w:p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لعبة تدريبية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F5E2643" id="مجموعة 20" o:spid="_x0000_s1056" style="width:231.6pt;height:63.1pt;mso-position-horizontal-relative:char;mso-position-vertical-relative:line" coordorigin=",11206" coordsize="29417,80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">
                      <v:shape id="صورة 254299" o:spid="_x0000_s1057" type="#_x0000_t75" style="position:absolute;left:22248;top:11206;width:7169;height:7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">
                        <v:imagedata r:id="rId39" o:title=""/>
                      </v:shape>
                      <v:group id="مجموعة 254300" o:spid="_x0000_s1058" style="position:absolute;top:12881;width:29417;height:6348" coordorigin=",12881" coordsize="29417,6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">
                        <v:shape id="شكل حر 254301" o:spid="_x0000_s1059" style="position:absolute;top:18772;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60" type="#_x0000_t202" style="position:absolute;left:7864;top:12881;width:13445;height:3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" filled="f" stroked="f">
                          <v:textbox style="mso-fit-shape-to-text:t">
                            <w:txbxContent>
                              <w:p w14:paraId="44287843" w14:textId="77777777"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لعبة تدريبية</w:t>
                                </w:r>
                              </w:p>
                            </w:txbxContent>
                          </v:textbox>
                        </v:shape>
                      </v:group>
                      <w10:anchorlock/>
                    </v:group>
                  </w:pict>
                </mc:Fallback>
              </mc:AlternateContent>
            </w:r>
          </w:p>
          <w:p w:rsidR="00123A14" w:rsidRDefault="00123A14" w:rsidP="005E14CE">
            <w:pPr>
              <w:spacing w:after="160" w:line="259" w:lineRule="auto"/>
              <w:jc w:val="left"/>
              <w:rPr>
                <w:lang w:bidi="ar-EG"/>
              </w:rPr>
            </w:pPr>
            <w:r>
              <w:rPr>
                <w:rFonts w:hint="cs"/>
                <w:rtl/>
                <w:lang w:bidi="ar-EG"/>
              </w:rPr>
              <w:t>فقرةٌ تهدفُ إلى تنميةِ المهاراتِ الحياتيّةِ.</w:t>
            </w:r>
          </w:p>
        </w:tc>
        <w:tc>
          <w:tcPr>
            <w:tcW w:w="4866" w:type="dxa"/>
          </w:tcPr>
          <w:p w:rsidR="00123A14" w:rsidRDefault="00123A14" w:rsidP="005E14CE">
            <w:pPr>
              <w:spacing w:after="160" w:line="259" w:lineRule="auto"/>
              <w:jc w:val="left"/>
              <w:rPr>
                <w:lang w:bidi="ar-EG"/>
              </w:rPr>
            </w:pPr>
            <w:r w:rsidRPr="00DD10BF">
              <w:rPr>
                <w:noProof/>
              </w:rPr>
              <mc:AlternateContent>
                <mc:Choice Requires="wpg">
                  <w:drawing>
                    <wp:inline distT="0" distB="0" distL="0" distR="0" wp14:anchorId="73AF71F8" wp14:editId="6AF3A666">
                      <wp:extent cx="2941320" cy="767084"/>
                      <wp:effectExtent l="0" t="0" r="11430" b="13970"/>
                      <wp:docPr id="180" name="مجموعة 9"/>
                      <wp:cNvGraphicFramePr/>
                      <a:graphic xmlns:a="http://schemas.openxmlformats.org/drawingml/2006/main">
                        <a:graphicData uri="http://schemas.microsoft.com/office/word/2010/wordprocessingGroup">
                          <wpg:wgp>
                            <wpg:cNvGrpSpPr/>
                            <wpg:grpSpPr>
                              <a:xfrm>
                                <a:off x="0" y="0"/>
                                <a:ext cx="2941320" cy="767084"/>
                                <a:chOff x="0" y="45636"/>
                                <a:chExt cx="2941320" cy="767081"/>
                              </a:xfrm>
                            </wpg:grpSpPr>
                            <wpg:grpSp>
                              <wpg:cNvPr id="181" name="مجموعة 181"/>
                              <wpg:cNvGrpSpPr/>
                              <wpg:grpSpPr>
                                <a:xfrm>
                                  <a:off x="0" y="179034"/>
                                  <a:ext cx="2941320" cy="633683"/>
                                  <a:chOff x="0" y="179035"/>
                                  <a:chExt cx="2941719" cy="634613"/>
                                </a:xfrm>
                              </wpg:grpSpPr>
                              <wps:wsp>
                                <wps:cNvPr id="182" name="شكل حر 182"/>
                                <wps:cNvSpPr/>
                                <wps:spPr>
                                  <a:xfrm>
                                    <a:off x="0" y="767941"/>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3" name="مربع نص 6"/>
                                <wps:cNvSpPr txBox="1"/>
                                <wps:spPr>
                                  <a:xfrm>
                                    <a:off x="786471" y="179035"/>
                                    <a:ext cx="1344477" cy="368839"/>
                                  </a:xfrm>
                                  <a:prstGeom prst="rect">
                                    <a:avLst/>
                                  </a:prstGeom>
                                  <a:noFill/>
                                </wps:spPr>
                                <wps:txbx>
                                  <w:txbxContent>
                                    <w:p w:rsidR="005E14CE" w:rsidRDefault="005E14CE" w:rsidP="00123A14">
                                      <w:pPr>
                                        <w:pStyle w:val="NormalWeb"/>
                                        <w:bidi/>
                                        <w:spacing w:before="0" w:beforeAutospacing="0" w:after="0" w:afterAutospacing="0"/>
                                        <w:rPr>
                                          <w:lang w:bidi="ar-SY"/>
                                        </w:rPr>
                                      </w:pPr>
                                      <w:r>
                                        <w:rPr>
                                          <w:rFonts w:eastAsia="Times New Roman" w:hAnsi="Adobe Arabic" w:cs="Adobe Arabic"/>
                                          <w:b/>
                                          <w:bCs/>
                                          <w:color w:val="000000"/>
                                          <w:kern w:val="24"/>
                                          <w:sz w:val="40"/>
                                          <w:szCs w:val="40"/>
                                          <w:rtl/>
                                          <w:lang w:bidi="ar-SY"/>
                                        </w:rPr>
                                        <w:t>مقدمة</w:t>
                                      </w:r>
                                    </w:p>
                                  </w:txbxContent>
                                </wps:txbx>
                                <wps:bodyPr wrap="square" rtlCol="1">
                                  <a:spAutoFit/>
                                </wps:bodyPr>
                              </wps:wsp>
                            </wpg:grpSp>
                            <pic:pic xmlns:pic="http://schemas.openxmlformats.org/drawingml/2006/picture">
                              <pic:nvPicPr>
                                <pic:cNvPr id="184" name="صورة 184" descr="C:\Users\Admin\Desktop\الأرشيف\icon\paper_learning_school_study_education_book_icon_230386.png"/>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2173605" y="45636"/>
                                  <a:ext cx="767715" cy="767080"/>
                                </a:xfrm>
                                <a:prstGeom prst="rect">
                                  <a:avLst/>
                                </a:prstGeom>
                                <a:noFill/>
                                <a:ln>
                                  <a:noFill/>
                                </a:ln>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3AF71F8" id="مجموعة 9" o:spid="_x0000_s1061" style="width:231.6pt;height:60.4pt;mso-position-horizontal-relative:char;mso-position-vertical-relative:line" coordorigin=",456" coordsize="29413,76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">
                      <v:group id="مجموعة 181" o:spid="_x0000_s1062" style="position:absolute;top:1790;width:29413;height:6337" coordorigin=",1790" coordsize="29417,6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">
                        <v:shape id="شكل حر 182" o:spid="_x0000_s1063" style="position:absolute;top:7679;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64" type="#_x0000_t202" style="position:absolute;left:7864;top:1790;width:13445;height:36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" filled="f" stroked="f">
                          <v:textbox style="mso-fit-shape-to-text:t">
                            <w:txbxContent>
                              <w:p w14:paraId="43980E06" w14:textId="77777777" w:rsidR="005E14CE" w:rsidRDefault="005E14CE" w:rsidP="00123A14">
                                <w:pPr>
                                  <w:pStyle w:val="NormalWeb"/>
                                  <w:bidi/>
                                  <w:spacing w:before="0" w:beforeAutospacing="0" w:after="0" w:afterAutospacing="0"/>
                                  <w:rPr>
                                    <w:lang w:bidi="ar-SY"/>
                                  </w:rPr>
                                </w:pPr>
                                <w:r>
                                  <w:rPr>
                                    <w:rFonts w:eastAsia="Times New Roman" w:hAnsi="Adobe Arabic" w:cs="Adobe Arabic"/>
                                    <w:b/>
                                    <w:bCs/>
                                    <w:color w:val="000000"/>
                                    <w:kern w:val="24"/>
                                    <w:sz w:val="40"/>
                                    <w:szCs w:val="40"/>
                                    <w:rtl/>
                                    <w:lang w:bidi="ar-SY"/>
                                  </w:rPr>
                                  <w:t>مقدمة</w:t>
                                </w:r>
                              </w:p>
                            </w:txbxContent>
                          </v:textbox>
                        </v:shape>
                      </v:group>
                      <v:shape id="صورة 184" o:spid="_x0000_s1065" type="#_x0000_t75" style="position:absolute;left:21736;top:456;width:7677;height:7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">
                        <v:imagedata r:id="rId41" o:title="paper_learning_school_study_education_book_icon_230386"/>
                      </v:shape>
                      <w10:anchorlock/>
                    </v:group>
                  </w:pict>
                </mc:Fallback>
              </mc:AlternateContent>
            </w:r>
          </w:p>
          <w:p w:rsidR="00123A14" w:rsidRPr="00DA1E3E" w:rsidRDefault="00123A14" w:rsidP="005E14CE">
            <w:pPr>
              <w:spacing w:after="160" w:line="259" w:lineRule="auto"/>
              <w:jc w:val="left"/>
              <w:rPr>
                <w:lang w:bidi="ar-EG"/>
              </w:rPr>
            </w:pPr>
            <w:r>
              <w:rPr>
                <w:rFonts w:hint="cs"/>
                <w:rtl/>
                <w:lang w:bidi="ar-EG"/>
              </w:rPr>
              <w:t>خطوةٌ تمهيديّةٌ للدّرسِ.</w:t>
            </w:r>
          </w:p>
        </w:tc>
      </w:tr>
      <w:tr w:rsidR="00123A14" w:rsidTr="000D082E">
        <w:trPr>
          <w:trHeight w:val="695"/>
        </w:trPr>
        <w:tc>
          <w:tcPr>
            <w:tcW w:w="4866" w:type="dxa"/>
          </w:tcPr>
          <w:p w:rsidR="00123A14" w:rsidRDefault="00123A14" w:rsidP="005E14CE">
            <w:pPr>
              <w:spacing w:after="160" w:line="259" w:lineRule="auto"/>
              <w:jc w:val="left"/>
              <w:rPr>
                <w:lang w:bidi="ar-EG"/>
              </w:rPr>
            </w:pPr>
            <w:r w:rsidRPr="00E55ABD">
              <w:rPr>
                <w:noProof/>
              </w:rPr>
              <mc:AlternateContent>
                <mc:Choice Requires="wpg">
                  <w:drawing>
                    <wp:inline distT="0" distB="0" distL="0" distR="0" wp14:anchorId="166A0B00" wp14:editId="20439310">
                      <wp:extent cx="2941320" cy="802661"/>
                      <wp:effectExtent l="0" t="0" r="11430" b="16510"/>
                      <wp:docPr id="132" name="مجموعة 28"/>
                      <wp:cNvGraphicFramePr/>
                      <a:graphic xmlns:a="http://schemas.openxmlformats.org/drawingml/2006/main">
                        <a:graphicData uri="http://schemas.microsoft.com/office/word/2010/wordprocessingGroup">
                          <wpg:wgp>
                            <wpg:cNvGrpSpPr/>
                            <wpg:grpSpPr>
                              <a:xfrm>
                                <a:off x="0" y="0"/>
                                <a:ext cx="2941320" cy="802662"/>
                                <a:chOff x="0" y="2369687"/>
                                <a:chExt cx="2941719" cy="802850"/>
                              </a:xfrm>
                            </wpg:grpSpPr>
                            <wpg:grpSp>
                              <wpg:cNvPr id="133" name="مجموعة 133"/>
                              <wpg:cNvGrpSpPr/>
                              <wpg:grpSpPr>
                                <a:xfrm>
                                  <a:off x="0" y="2499428"/>
                                  <a:ext cx="2941719" cy="673109"/>
                                  <a:chOff x="0" y="2499428"/>
                                  <a:chExt cx="2941719" cy="673109"/>
                                </a:xfrm>
                              </wpg:grpSpPr>
                              <wps:wsp>
                                <wps:cNvPr id="134" name="شكل حر 134"/>
                                <wps:cNvSpPr/>
                                <wps:spPr>
                                  <a:xfrm>
                                    <a:off x="0" y="3126830"/>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5" name="مربع نص 6"/>
                                <wps:cNvSpPr txBox="1"/>
                                <wps:spPr>
                                  <a:xfrm>
                                    <a:off x="786471" y="2499428"/>
                                    <a:ext cx="1344477" cy="368386"/>
                                  </a:xfrm>
                                  <a:prstGeom prst="rect">
                                    <a:avLst/>
                                  </a:prstGeom>
                                  <a:noFill/>
                                </wps:spPr>
                                <wps:txbx>
                                  <w:txbxContent>
                                    <w:p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أسئلة</w:t>
                                      </w:r>
                                    </w:p>
                                  </w:txbxContent>
                                </wps:txbx>
                                <wps:bodyPr wrap="square" rtlCol="1">
                                  <a:spAutoFit/>
                                </wps:bodyPr>
                              </wps:wsp>
                            </wpg:grpSp>
                            <pic:pic xmlns:pic="http://schemas.openxmlformats.org/drawingml/2006/picture">
                              <pic:nvPicPr>
                                <pic:cNvPr id="136" name="صورة 136"/>
                                <pic:cNvPicPr/>
                              </pic:nvPicPr>
                              <pic:blipFill>
                                <a:blip r:embed="rId42" cstate="print">
                                  <a:extLst>
                                    <a:ext uri="{28A0092B-C50C-407E-A947-70E740481C1C}">
                                      <a14:useLocalDpi xmlns:a14="http://schemas.microsoft.com/office/drawing/2010/main" val="0"/>
                                    </a:ext>
                                  </a:extLst>
                                </a:blip>
                                <a:stretch>
                                  <a:fillRect/>
                                </a:stretch>
                              </pic:blipFill>
                              <pic:spPr>
                                <a:xfrm>
                                  <a:off x="2296560" y="2369687"/>
                                  <a:ext cx="640080" cy="639445"/>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66A0B00" id="مجموعة 28" o:spid="_x0000_s1066" style="width:231.6pt;height:63.2pt;mso-position-horizontal-relative:char;mso-position-vertical-relative:line" coordorigin=",23696" coordsize="29417,80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">
                      <v:group id="مجموعة 133" o:spid="_x0000_s1067" style="position:absolute;top:24994;width:29417;height:6731" coordorigin=",24994" coordsize="29417,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shape id="شكل حر 134" o:spid="_x0000_s1068" style="position:absolute;top:31268;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69" type="#_x0000_t202" style="position:absolute;left:7864;top:24994;width:13445;height:3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" filled="f" stroked="f">
                          <v:textbox style="mso-fit-shape-to-text:t">
                            <w:txbxContent>
                              <w:p w14:paraId="3E4B6640" w14:textId="77777777"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أسئلة</w:t>
                                </w:r>
                              </w:p>
                            </w:txbxContent>
                          </v:textbox>
                        </v:shape>
                      </v:group>
                      <v:shape id="صورة 136" o:spid="_x0000_s1070" type="#_x0000_t75" style="position:absolute;left:22965;top:23696;width:6401;height:6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">
                        <v:imagedata r:id="rId43" o:title=""/>
                      </v:shape>
                      <w10:anchorlock/>
                    </v:group>
                  </w:pict>
                </mc:Fallback>
              </mc:AlternateContent>
            </w:r>
          </w:p>
          <w:p w:rsidR="00123A14" w:rsidRDefault="00123A14" w:rsidP="005E14CE">
            <w:pPr>
              <w:spacing w:after="160" w:line="259" w:lineRule="auto"/>
              <w:rPr>
                <w:rtl/>
                <w:lang w:bidi="ar-EG"/>
              </w:rPr>
            </w:pPr>
            <w:r>
              <w:rPr>
                <w:rFonts w:hint="cs"/>
                <w:rtl/>
                <w:lang w:bidi="ar-EG"/>
              </w:rPr>
              <w:t>فقرة توضح تحليل الأسئلة إيجاد الأجوبة</w:t>
            </w:r>
          </w:p>
        </w:tc>
        <w:tc>
          <w:tcPr>
            <w:tcW w:w="4866" w:type="dxa"/>
          </w:tcPr>
          <w:p w:rsidR="00123A14" w:rsidRDefault="00123A14" w:rsidP="005E14CE">
            <w:pPr>
              <w:spacing w:after="160" w:line="259" w:lineRule="auto"/>
              <w:jc w:val="left"/>
              <w:rPr>
                <w:rtl/>
                <w:lang w:bidi="ar-EG"/>
              </w:rPr>
            </w:pPr>
            <w:r w:rsidRPr="00E55ABD">
              <w:rPr>
                <w:noProof/>
              </w:rPr>
              <mc:AlternateContent>
                <mc:Choice Requires="wpg">
                  <w:drawing>
                    <wp:inline distT="0" distB="0" distL="0" distR="0" wp14:anchorId="6B679034" wp14:editId="5B6D97F7">
                      <wp:extent cx="2941719" cy="795117"/>
                      <wp:effectExtent l="0" t="0" r="11430" b="24130"/>
                      <wp:docPr id="254303" name="مجموعة 54"/>
                      <wp:cNvGraphicFramePr/>
                      <a:graphic xmlns:a="http://schemas.openxmlformats.org/drawingml/2006/main">
                        <a:graphicData uri="http://schemas.microsoft.com/office/word/2010/wordprocessingGroup">
                          <wpg:wgp>
                            <wpg:cNvGrpSpPr/>
                            <wpg:grpSpPr>
                              <a:xfrm>
                                <a:off x="0" y="0"/>
                                <a:ext cx="2941719" cy="795117"/>
                                <a:chOff x="0" y="0"/>
                                <a:chExt cx="2941719" cy="795117"/>
                              </a:xfrm>
                            </wpg:grpSpPr>
                            <wpg:grpSp>
                              <wpg:cNvPr id="768450" name="مجموعة 768450"/>
                              <wpg:cNvGrpSpPr/>
                              <wpg:grpSpPr>
                                <a:xfrm>
                                  <a:off x="0" y="160465"/>
                                  <a:ext cx="2941719" cy="634652"/>
                                  <a:chOff x="0" y="160465"/>
                                  <a:chExt cx="2941719" cy="634652"/>
                                </a:xfrm>
                              </wpg:grpSpPr>
                              <wps:wsp>
                                <wps:cNvPr id="768451" name="شكل حر 768451"/>
                                <wps:cNvSpPr/>
                                <wps:spPr>
                                  <a:xfrm>
                                    <a:off x="0" y="749410"/>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8452" name="مربع نص 6"/>
                                <wps:cNvSpPr txBox="1"/>
                                <wps:spPr>
                                  <a:xfrm>
                                    <a:off x="786257" y="160465"/>
                                    <a:ext cx="1344295" cy="368300"/>
                                  </a:xfrm>
                                  <a:prstGeom prst="rect">
                                    <a:avLst/>
                                  </a:prstGeom>
                                  <a:noFill/>
                                </wps:spPr>
                                <wps:txbx>
                                  <w:txbxContent>
                                    <w:p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تقييم</w:t>
                                      </w:r>
                                    </w:p>
                                  </w:txbxContent>
                                </wps:txbx>
                                <wps:bodyPr wrap="square" rtlCol="1">
                                  <a:spAutoFit/>
                                </wps:bodyPr>
                              </wps:wsp>
                            </wpg:grpSp>
                            <pic:pic xmlns:pic="http://schemas.openxmlformats.org/drawingml/2006/picture">
                              <pic:nvPicPr>
                                <pic:cNvPr id="128" name="صورة 128"/>
                                <pic:cNvPicPr/>
                              </pic:nvPicPr>
                              <pic:blipFill>
                                <a:blip r:embed="rId44" cstate="print">
                                  <a:extLst>
                                    <a:ext uri="{28A0092B-C50C-407E-A947-70E740481C1C}">
                                      <a14:useLocalDpi xmlns:a14="http://schemas.microsoft.com/office/drawing/2010/main" val="0"/>
                                    </a:ext>
                                  </a:extLst>
                                </a:blip>
                                <a:stretch>
                                  <a:fillRect/>
                                </a:stretch>
                              </pic:blipFill>
                              <pic:spPr>
                                <a:xfrm>
                                  <a:off x="2255284" y="0"/>
                                  <a:ext cx="686435" cy="68580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B679034" id="مجموعة 54" o:spid="_x0000_s1071" style="width:231.65pt;height:62.6pt;mso-position-horizontal-relative:char;mso-position-vertical-relative:line" coordsize="29417,79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">
                      <v:group id="مجموعة 768450" o:spid="_x0000_s1072" style="position:absolute;top:1604;width:29417;height:6347" coordorigin=",1604" coordsize="29417,6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">
                        <v:shape id="شكل حر 768451" o:spid="_x0000_s1073" style="position:absolute;top:7494;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74" type="#_x0000_t202" style="position:absolute;left:7862;top:1604;width:13443;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" filled="f" stroked="f">
                          <v:textbox style="mso-fit-shape-to-text:t">
                            <w:txbxContent>
                              <w:p w14:paraId="73E32E02" w14:textId="77777777"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تقييم</w:t>
                                </w:r>
                              </w:p>
                            </w:txbxContent>
                          </v:textbox>
                        </v:shape>
                      </v:group>
                      <v:shape id="صورة 128" o:spid="_x0000_s1075" type="#_x0000_t75" style="position:absolute;left:22552;width:6865;height:6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">
                        <v:imagedata r:id="rId45" o:title=""/>
                      </v:shape>
                      <w10:anchorlock/>
                    </v:group>
                  </w:pict>
                </mc:Fallback>
              </mc:AlternateContent>
            </w:r>
          </w:p>
          <w:p w:rsidR="00123A14" w:rsidRDefault="00123A14" w:rsidP="005E14CE">
            <w:pPr>
              <w:spacing w:after="160" w:line="259" w:lineRule="auto"/>
              <w:jc w:val="left"/>
              <w:rPr>
                <w:lang w:bidi="ar-EG"/>
              </w:rPr>
            </w:pPr>
            <w:r>
              <w:rPr>
                <w:rFonts w:hint="cs"/>
                <w:rtl/>
                <w:lang w:bidi="ar-EG"/>
              </w:rPr>
              <w:t>تقويمٌ يقيسُ به المتعلّمُ مدى انعكاس ما تعلَّمَه على سُلوكِه اليومي.</w:t>
            </w:r>
          </w:p>
        </w:tc>
      </w:tr>
      <w:tr w:rsidR="00123A14" w:rsidTr="000D082E">
        <w:trPr>
          <w:trHeight w:val="737"/>
        </w:trPr>
        <w:tc>
          <w:tcPr>
            <w:tcW w:w="4866" w:type="dxa"/>
          </w:tcPr>
          <w:p w:rsidR="00123A14" w:rsidRDefault="00123A14" w:rsidP="005E14CE">
            <w:pPr>
              <w:spacing w:after="160" w:line="259" w:lineRule="auto"/>
              <w:jc w:val="left"/>
              <w:rPr>
                <w:lang w:bidi="ar-EG"/>
              </w:rPr>
            </w:pPr>
            <w:r w:rsidRPr="00E55ABD">
              <w:rPr>
                <w:noProof/>
              </w:rPr>
              <mc:AlternateContent>
                <mc:Choice Requires="wpg">
                  <w:drawing>
                    <wp:inline distT="0" distB="0" distL="0" distR="0" wp14:anchorId="3ED0D6F4" wp14:editId="166BBFB1">
                      <wp:extent cx="2941320" cy="774065"/>
                      <wp:effectExtent l="0" t="0" r="11430" b="26035"/>
                      <wp:docPr id="142" name="مجموعة 35"/>
                      <wp:cNvGraphicFramePr/>
                      <a:graphic xmlns:a="http://schemas.openxmlformats.org/drawingml/2006/main">
                        <a:graphicData uri="http://schemas.microsoft.com/office/word/2010/wordprocessingGroup">
                          <wpg:wgp>
                            <wpg:cNvGrpSpPr/>
                            <wpg:grpSpPr>
                              <a:xfrm>
                                <a:off x="0" y="0"/>
                                <a:ext cx="2941320" cy="774065"/>
                                <a:chOff x="0" y="3518309"/>
                                <a:chExt cx="2941719" cy="774166"/>
                              </a:xfrm>
                            </wpg:grpSpPr>
                            <wpg:grpSp>
                              <wpg:cNvPr id="143" name="مجموعة 143"/>
                              <wpg:cNvGrpSpPr/>
                              <wpg:grpSpPr>
                                <a:xfrm>
                                  <a:off x="0" y="3657838"/>
                                  <a:ext cx="2941719" cy="634637"/>
                                  <a:chOff x="0" y="3657838"/>
                                  <a:chExt cx="2941719" cy="634637"/>
                                </a:xfrm>
                              </wpg:grpSpPr>
                              <wps:wsp>
                                <wps:cNvPr id="144" name="شكل حر 144"/>
                                <wps:cNvSpPr/>
                                <wps:spPr>
                                  <a:xfrm>
                                    <a:off x="0" y="4246768"/>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 name="مربع نص 6"/>
                                <wps:cNvSpPr txBox="1"/>
                                <wps:spPr>
                                  <a:xfrm>
                                    <a:off x="786257" y="3657838"/>
                                    <a:ext cx="1344477" cy="368348"/>
                                  </a:xfrm>
                                  <a:prstGeom prst="rect">
                                    <a:avLst/>
                                  </a:prstGeom>
                                  <a:noFill/>
                                </wps:spPr>
                                <wps:txbx>
                                  <w:txbxContent>
                                    <w:p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hint="cs"/>
                                          <w:b/>
                                          <w:bCs/>
                                          <w:color w:val="000000"/>
                                          <w:kern w:val="24"/>
                                          <w:sz w:val="40"/>
                                          <w:szCs w:val="40"/>
                                          <w:rtl/>
                                          <w:lang w:bidi="ar-SY"/>
                                        </w:rPr>
                                        <w:t>تمرين</w:t>
                                      </w:r>
                                    </w:p>
                                  </w:txbxContent>
                                </wps:txbx>
                                <wps:bodyPr wrap="square" rtlCol="1">
                                  <a:spAutoFit/>
                                </wps:bodyPr>
                              </wps:wsp>
                            </wpg:grpSp>
                            <pic:pic xmlns:pic="http://schemas.openxmlformats.org/drawingml/2006/picture">
                              <pic:nvPicPr>
                                <pic:cNvPr id="149" name="صورة 149"/>
                                <pic:cNvPicPr/>
                              </pic:nvPicPr>
                              <pic:blipFill>
                                <a:blip r:embed="rId46" cstate="print">
                                  <a:extLst>
                                    <a:ext uri="{28A0092B-C50C-407E-A947-70E740481C1C}">
                                      <a14:useLocalDpi xmlns:a14="http://schemas.microsoft.com/office/drawing/2010/main" val="0"/>
                                    </a:ext>
                                  </a:extLst>
                                </a:blip>
                                <a:stretch>
                                  <a:fillRect/>
                                </a:stretch>
                              </pic:blipFill>
                              <pic:spPr>
                                <a:xfrm>
                                  <a:off x="2296559" y="3518309"/>
                                  <a:ext cx="645160" cy="64516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ED0D6F4" id="مجموعة 35" o:spid="_x0000_s1076" style="width:231.6pt;height:60.95pt;mso-position-horizontal-relative:char;mso-position-vertical-relative:line" coordorigin=",35183" coordsize="29417,77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">
                      <v:group id="مجموعة 143" o:spid="_x0000_s1077" style="position:absolute;top:36578;width:29417;height:6346" coordorigin=",36578" coordsize="29417,6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shape id="شكل حر 144" o:spid="_x0000_s1078" style="position:absolute;top:42467;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79" type="#_x0000_t202" style="position:absolute;left:7862;top:36578;width:13445;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" filled="f" stroked="f">
                          <v:textbox style="mso-fit-shape-to-text:t">
                            <w:txbxContent>
                              <w:p w14:paraId="6F6BC42C" w14:textId="77777777"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hint="cs"/>
                                    <w:b/>
                                    <w:bCs/>
                                    <w:color w:val="000000"/>
                                    <w:kern w:val="24"/>
                                    <w:sz w:val="40"/>
                                    <w:szCs w:val="40"/>
                                    <w:rtl/>
                                    <w:lang w:bidi="ar-SY"/>
                                  </w:rPr>
                                  <w:t>تمرين</w:t>
                                </w:r>
                              </w:p>
                            </w:txbxContent>
                          </v:textbox>
                        </v:shape>
                      </v:group>
                      <v:shape id="صورة 149" o:spid="_x0000_s1080" type="#_x0000_t75" style="position:absolute;left:22965;top:35183;width:6452;height:6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">
                        <v:imagedata r:id="rId47" o:title=""/>
                      </v:shape>
                      <w10:anchorlock/>
                    </v:group>
                  </w:pict>
                </mc:Fallback>
              </mc:AlternateContent>
            </w:r>
          </w:p>
          <w:p w:rsidR="00123A14" w:rsidRDefault="00123A14" w:rsidP="005E14CE">
            <w:pPr>
              <w:spacing w:after="160" w:line="259" w:lineRule="auto"/>
              <w:jc w:val="left"/>
            </w:pPr>
            <w:r>
              <w:rPr>
                <w:rFonts w:hint="cs"/>
                <w:rtl/>
              </w:rPr>
              <w:t>إ</w:t>
            </w:r>
            <w:r>
              <w:rPr>
                <w:rtl/>
              </w:rPr>
              <w:t>جراء تدريبي منصب على التطبيق</w:t>
            </w:r>
          </w:p>
        </w:tc>
        <w:tc>
          <w:tcPr>
            <w:tcW w:w="4866" w:type="dxa"/>
          </w:tcPr>
          <w:p w:rsidR="00123A14" w:rsidRDefault="00123A14" w:rsidP="005E14CE">
            <w:pPr>
              <w:spacing w:after="160" w:line="259" w:lineRule="auto"/>
              <w:jc w:val="left"/>
              <w:rPr>
                <w:lang w:bidi="ar-EG"/>
              </w:rPr>
            </w:pPr>
            <w:r w:rsidRPr="00E55ABD">
              <w:rPr>
                <w:noProof/>
              </w:rPr>
              <mc:AlternateContent>
                <mc:Choice Requires="wpg">
                  <w:drawing>
                    <wp:inline distT="0" distB="0" distL="0" distR="0" wp14:anchorId="79D65E99" wp14:editId="3EA59E6D">
                      <wp:extent cx="2941320" cy="755650"/>
                      <wp:effectExtent l="0" t="0" r="11430" b="25400"/>
                      <wp:docPr id="8446" name="مجموعة 42"/>
                      <wp:cNvGraphicFramePr/>
                      <a:graphic xmlns:a="http://schemas.openxmlformats.org/drawingml/2006/main">
                        <a:graphicData uri="http://schemas.microsoft.com/office/word/2010/wordprocessingGroup">
                          <wpg:wgp>
                            <wpg:cNvGrpSpPr/>
                            <wpg:grpSpPr>
                              <a:xfrm>
                                <a:off x="0" y="0"/>
                                <a:ext cx="2941320" cy="755650"/>
                                <a:chOff x="0" y="4681297"/>
                                <a:chExt cx="2941719" cy="756233"/>
                              </a:xfrm>
                            </wpg:grpSpPr>
                            <wpg:grpSp>
                              <wpg:cNvPr id="8447" name="مجموعة 8447"/>
                              <wpg:cNvGrpSpPr/>
                              <wpg:grpSpPr>
                                <a:xfrm>
                                  <a:off x="0" y="4802851"/>
                                  <a:ext cx="2941719" cy="634679"/>
                                  <a:chOff x="0" y="4802851"/>
                                  <a:chExt cx="2941719" cy="634679"/>
                                </a:xfrm>
                              </wpg:grpSpPr>
                              <wps:wsp>
                                <wps:cNvPr id="166" name="شكل حر 166"/>
                                <wps:cNvSpPr/>
                                <wps:spPr>
                                  <a:xfrm>
                                    <a:off x="0" y="5391823"/>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7" name="مربع نص 6"/>
                                <wps:cNvSpPr txBox="1"/>
                                <wps:spPr>
                                  <a:xfrm>
                                    <a:off x="786471" y="4802851"/>
                                    <a:ext cx="1344477" cy="368584"/>
                                  </a:xfrm>
                                  <a:prstGeom prst="rect">
                                    <a:avLst/>
                                  </a:prstGeom>
                                  <a:noFill/>
                                </wps:spPr>
                                <wps:txbx>
                                  <w:txbxContent>
                                    <w:p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مثال</w:t>
                                      </w:r>
                                    </w:p>
                                  </w:txbxContent>
                                </wps:txbx>
                                <wps:bodyPr wrap="square" rtlCol="1">
                                  <a:spAutoFit/>
                                </wps:bodyPr>
                              </wps:wsp>
                            </wpg:grpSp>
                            <pic:pic xmlns:pic="http://schemas.openxmlformats.org/drawingml/2006/picture">
                              <pic:nvPicPr>
                                <pic:cNvPr id="168" name="صورة 168"/>
                                <pic:cNvPicPr/>
                              </pic:nvPicPr>
                              <pic:blipFill>
                                <a:blip r:embed="rId48" cstate="print">
                                  <a:extLst>
                                    <a:ext uri="{28A0092B-C50C-407E-A947-70E740481C1C}">
                                      <a14:useLocalDpi xmlns:a14="http://schemas.microsoft.com/office/drawing/2010/main" val="0"/>
                                    </a:ext>
                                  </a:extLst>
                                </a:blip>
                                <a:stretch>
                                  <a:fillRect/>
                                </a:stretch>
                              </pic:blipFill>
                              <pic:spPr>
                                <a:xfrm>
                                  <a:off x="2296559" y="4681297"/>
                                  <a:ext cx="614045" cy="612775"/>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9D65E99" id="مجموعة 42" o:spid="_x0000_s1081" style="width:231.6pt;height:59.5pt;mso-position-horizontal-relative:char;mso-position-vertical-relative:line" coordorigin=",46812" coordsize="29417,75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">
                      <v:group id="مجموعة 8447" o:spid="_x0000_s1082" style="position:absolute;top:48028;width:29417;height:6347" coordorigin=",48028" coordsize="29417,6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">
                        <v:shape id="شكل حر 166" o:spid="_x0000_s1083" style="position:absolute;top:53918;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84" type="#_x0000_t202" style="position:absolute;left:7864;top:48028;width:13445;height:3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" filled="f" stroked="f">
                          <v:textbox style="mso-fit-shape-to-text:t">
                            <w:txbxContent>
                              <w:p w14:paraId="1FC5AE30" w14:textId="77777777"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مثال</w:t>
                                </w:r>
                              </w:p>
                            </w:txbxContent>
                          </v:textbox>
                        </v:shape>
                      </v:group>
                      <v:shape id="صورة 168" o:spid="_x0000_s1085" type="#_x0000_t75" style="position:absolute;left:22965;top:46812;width:6141;height:6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">
                        <v:imagedata r:id="rId49" o:title=""/>
                      </v:shape>
                      <w10:anchorlock/>
                    </v:group>
                  </w:pict>
                </mc:Fallback>
              </mc:AlternateContent>
            </w:r>
          </w:p>
          <w:p w:rsidR="00123A14" w:rsidRDefault="00123A14" w:rsidP="005E14CE">
            <w:pPr>
              <w:spacing w:after="160" w:line="259" w:lineRule="auto"/>
              <w:jc w:val="left"/>
              <w:rPr>
                <w:rtl/>
                <w:lang w:bidi="ar-EG"/>
              </w:rPr>
            </w:pPr>
            <w:r>
              <w:rPr>
                <w:rFonts w:hint="cs"/>
                <w:rtl/>
                <w:lang w:bidi="ar-EG"/>
              </w:rPr>
              <w:t>فقرةٌ لتوضيح المعلومة</w:t>
            </w:r>
          </w:p>
        </w:tc>
      </w:tr>
      <w:tr w:rsidR="00123A14" w:rsidTr="000D082E">
        <w:trPr>
          <w:trHeight w:val="695"/>
        </w:trPr>
        <w:tc>
          <w:tcPr>
            <w:tcW w:w="4866" w:type="dxa"/>
          </w:tcPr>
          <w:p w:rsidR="00123A14" w:rsidRDefault="00123A14" w:rsidP="005E14CE">
            <w:pPr>
              <w:spacing w:after="160" w:line="259" w:lineRule="auto"/>
              <w:jc w:val="left"/>
              <w:rPr>
                <w:lang w:bidi="ar-EG"/>
              </w:rPr>
            </w:pPr>
            <w:r w:rsidRPr="0094231F">
              <w:rPr>
                <w:noProof/>
              </w:rPr>
              <mc:AlternateContent>
                <mc:Choice Requires="wpg">
                  <w:drawing>
                    <wp:inline distT="0" distB="0" distL="0" distR="0" wp14:anchorId="580DFAF1" wp14:editId="72BB8D1E">
                      <wp:extent cx="3038927" cy="845720"/>
                      <wp:effectExtent l="0" t="0" r="0" b="12065"/>
                      <wp:docPr id="12" name="مجموعة 9"/>
                      <wp:cNvGraphicFramePr/>
                      <a:graphic xmlns:a="http://schemas.openxmlformats.org/drawingml/2006/main">
                        <a:graphicData uri="http://schemas.microsoft.com/office/word/2010/wordprocessingGroup">
                          <wpg:wgp>
                            <wpg:cNvGrpSpPr/>
                            <wpg:grpSpPr>
                              <a:xfrm>
                                <a:off x="0" y="0"/>
                                <a:ext cx="3038927" cy="845720"/>
                                <a:chOff x="0" y="-32937"/>
                                <a:chExt cx="3038927" cy="845720"/>
                              </a:xfrm>
                            </wpg:grpSpPr>
                            <wpg:grpSp>
                              <wpg:cNvPr id="14" name="مجموعة 14"/>
                              <wpg:cNvGrpSpPr/>
                              <wpg:grpSpPr>
                                <a:xfrm>
                                  <a:off x="0" y="178904"/>
                                  <a:ext cx="2941320" cy="633879"/>
                                  <a:chOff x="0" y="178904"/>
                                  <a:chExt cx="2941719" cy="634782"/>
                                </a:xfrm>
                              </wpg:grpSpPr>
                              <wps:wsp>
                                <wps:cNvPr id="16" name="شكل حر 16"/>
                                <wps:cNvSpPr/>
                                <wps:spPr>
                                  <a:xfrm>
                                    <a:off x="0" y="767979"/>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 name="مربع نص 6"/>
                                <wps:cNvSpPr txBox="1"/>
                                <wps:spPr>
                                  <a:xfrm>
                                    <a:off x="881389" y="178904"/>
                                    <a:ext cx="1344477" cy="368825"/>
                                  </a:xfrm>
                                  <a:prstGeom prst="rect">
                                    <a:avLst/>
                                  </a:prstGeom>
                                  <a:noFill/>
                                </wps:spPr>
                                <wps:txbx>
                                  <w:txbxContent>
                                    <w:p w:rsidR="005E14CE" w:rsidRDefault="005E14CE" w:rsidP="00123A14">
                                      <w:pPr>
                                        <w:pStyle w:val="NormalWeb"/>
                                        <w:bidi/>
                                        <w:spacing w:before="0" w:beforeAutospacing="0" w:after="0" w:afterAutospacing="0"/>
                                        <w:rPr>
                                          <w:lang w:bidi="ar-SY"/>
                                        </w:rPr>
                                      </w:pPr>
                                      <w:r>
                                        <w:rPr>
                                          <w:rFonts w:eastAsia="Times New Roman" w:hAnsi="Adobe Arabic" w:cs="Adobe Arabic"/>
                                          <w:b/>
                                          <w:bCs/>
                                          <w:color w:val="000000"/>
                                          <w:kern w:val="24"/>
                                          <w:sz w:val="40"/>
                                          <w:szCs w:val="40"/>
                                          <w:rtl/>
                                          <w:lang w:bidi="ar-SY"/>
                                        </w:rPr>
                                        <w:t>تعريف</w:t>
                                      </w:r>
                                    </w:p>
                                  </w:txbxContent>
                                </wps:txbx>
                                <wps:bodyPr wrap="square" rtlCol="1">
                                  <a:spAutoFit/>
                                </wps:bodyPr>
                              </wps:wsp>
                            </wpg:grpSp>
                            <pic:pic xmlns:pic="http://schemas.openxmlformats.org/drawingml/2006/picture">
                              <pic:nvPicPr>
                                <pic:cNvPr id="18" name="صورة 18"/>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2280737" y="-32937"/>
                                  <a:ext cx="758190" cy="75819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80DFAF1" id="_x0000_s1086" style="width:239.3pt;height:66.6pt;mso-position-horizontal-relative:char;mso-position-vertical-relative:line" coordorigin=",-329" coordsize="30389,84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">
                      <v:group id="مجموعة 14" o:spid="_x0000_s1087" style="position:absolute;top:1789;width:29413;height:6338" coordorigin=",1789" coordsize="29417,6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شكل حر 16" o:spid="_x0000_s1088" style="position:absolute;top:7679;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89" type="#_x0000_t202" style="position:absolute;left:8813;top:1789;width:13445;height:36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1E8DCAE9" w14:textId="77777777" w:rsidR="005E14CE" w:rsidRDefault="005E14CE" w:rsidP="00123A14">
                                <w:pPr>
                                  <w:pStyle w:val="NormalWeb"/>
                                  <w:bidi/>
                                  <w:spacing w:before="0" w:beforeAutospacing="0" w:after="0" w:afterAutospacing="0"/>
                                  <w:rPr>
                                    <w:lang w:bidi="ar-SY"/>
                                  </w:rPr>
                                </w:pPr>
                                <w:r>
                                  <w:rPr>
                                    <w:rFonts w:eastAsia="Times New Roman" w:hAnsi="Adobe Arabic" w:cs="Adobe Arabic"/>
                                    <w:b/>
                                    <w:bCs/>
                                    <w:color w:val="000000"/>
                                    <w:kern w:val="24"/>
                                    <w:sz w:val="40"/>
                                    <w:szCs w:val="40"/>
                                    <w:rtl/>
                                    <w:lang w:bidi="ar-SY"/>
                                  </w:rPr>
                                  <w:t>تعريف</w:t>
                                </w:r>
                              </w:p>
                            </w:txbxContent>
                          </v:textbox>
                        </v:shape>
                      </v:group>
                      <v:shape id="صورة 18" o:spid="_x0000_s1090" type="#_x0000_t75" style="position:absolute;left:22807;top:-329;width:7582;height:7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">
                        <v:imagedata r:id="rId51" o:title=""/>
                      </v:shape>
                      <w10:anchorlock/>
                    </v:group>
                  </w:pict>
                </mc:Fallback>
              </mc:AlternateContent>
            </w:r>
          </w:p>
          <w:p w:rsidR="00123A14" w:rsidRDefault="00123A14" w:rsidP="005E14CE">
            <w:pPr>
              <w:spacing w:after="160" w:line="259" w:lineRule="auto"/>
              <w:jc w:val="left"/>
              <w:rPr>
                <w:rtl/>
                <w:lang w:bidi="ar-EG"/>
              </w:rPr>
            </w:pPr>
            <w:r>
              <w:rPr>
                <w:rFonts w:hint="cs"/>
                <w:rtl/>
                <w:lang w:bidi="ar-EG"/>
              </w:rPr>
              <w:t>توضح المعلومة بشكل كامل</w:t>
            </w:r>
          </w:p>
        </w:tc>
        <w:tc>
          <w:tcPr>
            <w:tcW w:w="4866" w:type="dxa"/>
          </w:tcPr>
          <w:p w:rsidR="00123A14" w:rsidRDefault="00123A14" w:rsidP="005E14CE">
            <w:pPr>
              <w:spacing w:after="160" w:line="259" w:lineRule="auto"/>
              <w:jc w:val="left"/>
              <w:rPr>
                <w:rtl/>
                <w:lang w:bidi="ar-EG"/>
              </w:rPr>
            </w:pPr>
            <w:r w:rsidRPr="00E55ABD">
              <w:rPr>
                <w:noProof/>
              </w:rPr>
              <mc:AlternateContent>
                <mc:Choice Requires="wpg">
                  <w:drawing>
                    <wp:inline distT="0" distB="0" distL="0" distR="0" wp14:anchorId="3D56D944" wp14:editId="2021A9B7">
                      <wp:extent cx="2941320" cy="841464"/>
                      <wp:effectExtent l="0" t="0" r="11430" b="15875"/>
                      <wp:docPr id="170" name="مجموعة 12"/>
                      <wp:cNvGraphicFramePr/>
                      <a:graphic xmlns:a="http://schemas.openxmlformats.org/drawingml/2006/main">
                        <a:graphicData uri="http://schemas.microsoft.com/office/word/2010/wordprocessingGroup">
                          <wpg:wgp>
                            <wpg:cNvGrpSpPr/>
                            <wpg:grpSpPr>
                              <a:xfrm>
                                <a:off x="0" y="0"/>
                                <a:ext cx="2941320" cy="841464"/>
                                <a:chOff x="1022" y="139899"/>
                                <a:chExt cx="2941719" cy="842479"/>
                              </a:xfrm>
                            </wpg:grpSpPr>
                            <wps:wsp>
                              <wps:cNvPr id="171" name="شكل حر 171"/>
                              <wps:cNvSpPr/>
                              <wps:spPr>
                                <a:xfrm>
                                  <a:off x="1022" y="936671"/>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g:cNvPr id="172" name="مجموعة 172"/>
                              <wpg:cNvGrpSpPr/>
                              <wpg:grpSpPr>
                                <a:xfrm>
                                  <a:off x="786579" y="139899"/>
                                  <a:ext cx="2109242" cy="726017"/>
                                  <a:chOff x="786579" y="140009"/>
                                  <a:chExt cx="2109350" cy="726588"/>
                                </a:xfrm>
                              </wpg:grpSpPr>
                              <pic:pic xmlns:pic="http://schemas.openxmlformats.org/drawingml/2006/picture">
                                <pic:nvPicPr>
                                  <pic:cNvPr id="173" name="صورة 173"/>
                                  <pic:cNvPicPr>
                                    <a:picLocks noChangeAspect="1"/>
                                  </pic:cNvPicPr>
                                </pic:nvPicPr>
                                <pic:blipFill rotWithShape="1">
                                  <a:blip r:embed="rId52" cstate="print">
                                    <a:extLst>
                                      <a:ext uri="{28A0092B-C50C-407E-A947-70E740481C1C}">
                                        <a14:useLocalDpi xmlns:a14="http://schemas.microsoft.com/office/drawing/2010/main" val="0"/>
                                      </a:ext>
                                    </a:extLst>
                                  </a:blip>
                                  <a:srcRect r="11839"/>
                                  <a:stretch/>
                                </pic:blipFill>
                                <pic:spPr>
                                  <a:xfrm>
                                    <a:off x="2255361" y="140009"/>
                                    <a:ext cx="640568" cy="726588"/>
                                  </a:xfrm>
                                  <a:prstGeom prst="rect">
                                    <a:avLst/>
                                  </a:prstGeom>
                                </pic:spPr>
                              </pic:pic>
                              <wps:wsp>
                                <wps:cNvPr id="179" name="مربع نص 6"/>
                                <wps:cNvSpPr txBox="1"/>
                                <wps:spPr>
                                  <a:xfrm>
                                    <a:off x="786579" y="264728"/>
                                    <a:ext cx="1344546" cy="369034"/>
                                  </a:xfrm>
                                  <a:prstGeom prst="rect">
                                    <a:avLst/>
                                  </a:prstGeom>
                                  <a:noFill/>
                                </wps:spPr>
                                <wps:txbx>
                                  <w:txbxContent>
                                    <w:p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تذكر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D56D944" id="مجموعة 12" o:spid="_x0000_s1091" style="width:231.6pt;height:66.25pt;mso-position-horizontal-relative:char;mso-position-vertical-relative:line" coordorigin="10,1398" coordsize="29417,84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">
                      <v:shape id="شكل حر 171" o:spid="_x0000_s1092" style="position:absolute;left:10;top:9366;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group id="مجموعة 172" o:spid="_x0000_s1093" style="position:absolute;left:7865;top:1398;width:21093;height:7261" coordorigin="7865,1400" coordsize="21093,7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صورة 173" o:spid="_x0000_s1094" type="#_x0000_t75" style="position:absolute;left:22553;top:1400;width:6406;height:7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">
                          <v:imagedata r:id="rId53" o:title="" cropright="7759f"/>
                        </v:shape>
                        <v:shape id="مربع نص 6" o:spid="_x0000_s1095" type="#_x0000_t202" style="position:absolute;left:7865;top:2647;width:13446;height:3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" filled="f" stroked="f">
                          <v:textbox style="mso-fit-shape-to-text:t">
                            <w:txbxContent>
                              <w:p w14:paraId="6FF6A388" w14:textId="77777777"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تذكر</w:t>
                                </w:r>
                              </w:p>
                            </w:txbxContent>
                          </v:textbox>
                        </v:shape>
                      </v:group>
                      <w10:anchorlock/>
                    </v:group>
                  </w:pict>
                </mc:Fallback>
              </mc:AlternateContent>
            </w:r>
          </w:p>
          <w:p w:rsidR="00123A14" w:rsidRDefault="00123A14" w:rsidP="005E14CE">
            <w:pPr>
              <w:spacing w:after="160" w:line="259" w:lineRule="auto"/>
              <w:jc w:val="left"/>
              <w:rPr>
                <w:lang w:bidi="ar-EG"/>
              </w:rPr>
            </w:pPr>
            <w:r>
              <w:rPr>
                <w:rFonts w:hint="cs"/>
                <w:rtl/>
                <w:lang w:bidi="ar-EG"/>
              </w:rPr>
              <w:t>فقرةٌ تختصُّ بتحليلِ المعلومة إلى فِكَرٍ.</w:t>
            </w:r>
          </w:p>
        </w:tc>
      </w:tr>
    </w:tbl>
    <w:p w:rsidR="00DD10BF" w:rsidRDefault="00DD10BF" w:rsidP="00DD10BF">
      <w:pPr>
        <w:bidi w:val="0"/>
        <w:spacing w:after="160" w:line="259" w:lineRule="auto"/>
        <w:jc w:val="right"/>
        <w:rPr>
          <w:rtl/>
        </w:rPr>
      </w:pPr>
    </w:p>
    <w:p w:rsidR="00935C0E" w:rsidRDefault="00935C0E" w:rsidP="00935C0E">
      <w:pPr>
        <w:bidi w:val="0"/>
        <w:jc w:val="center"/>
      </w:pPr>
    </w:p>
    <w:p w:rsidR="00935C0E" w:rsidRPr="009F34C6" w:rsidRDefault="00935C0E" w:rsidP="009F34C6">
      <w:pPr>
        <w:bidi w:val="0"/>
        <w:spacing w:after="160" w:line="259" w:lineRule="auto"/>
        <w:jc w:val="left"/>
      </w:pPr>
      <w:r>
        <w:br w:type="page"/>
      </w:r>
    </w:p>
    <w:p w:rsidR="00781A2F" w:rsidRPr="00935C0E" w:rsidRDefault="00781A2F" w:rsidP="00781A2F">
      <w:pPr>
        <w:tabs>
          <w:tab w:val="center" w:pos="4513"/>
        </w:tabs>
        <w:bidi w:val="0"/>
        <w:rPr>
          <w:rtl/>
        </w:rPr>
        <w:sectPr w:rsidR="00781A2F" w:rsidRPr="00935C0E" w:rsidSect="00D45731">
          <w:headerReference w:type="even" r:id="rId54"/>
          <w:headerReference w:type="default" r:id="rId55"/>
          <w:footerReference w:type="default" r:id="rId56"/>
          <w:pgSz w:w="11906" w:h="16838" w:code="9"/>
          <w:pgMar w:top="1440" w:right="1440" w:bottom="1440" w:left="1440" w:header="113" w:footer="0" w:gutter="0"/>
          <w:pgNumType w:start="0"/>
          <w:cols w:space="720"/>
          <w:titlePg/>
          <w:docGrid w:linePitch="381"/>
        </w:sectPr>
      </w:pPr>
    </w:p>
    <w:p w:rsidR="00E52299" w:rsidRPr="00423539" w:rsidRDefault="00886F95" w:rsidP="00E52299">
      <w:pPr>
        <w:spacing w:line="240" w:lineRule="auto"/>
        <w:jc w:val="center"/>
        <w:rPr>
          <w:rFonts w:cs="PT Bold Heading"/>
          <w:sz w:val="52"/>
          <w:szCs w:val="56"/>
          <w:rtl/>
        </w:rPr>
      </w:pPr>
      <w:r>
        <w:rPr>
          <w:rFonts w:asciiTheme="majorBidi" w:hAnsiTheme="majorBidi" w:cstheme="majorBidi"/>
          <w:noProof/>
          <w:szCs w:val="28"/>
        </w:rPr>
        <w:lastRenderedPageBreak/>
        <mc:AlternateContent>
          <mc:Choice Requires="wpg">
            <w:drawing>
              <wp:anchor distT="0" distB="0" distL="114300" distR="114300" simplePos="0" relativeHeight="252643328" behindDoc="0" locked="0" layoutInCell="1" allowOverlap="1" wp14:anchorId="0A25A2E8" wp14:editId="4678A806">
                <wp:simplePos x="0" y="0"/>
                <wp:positionH relativeFrom="column">
                  <wp:posOffset>4583430</wp:posOffset>
                </wp:positionH>
                <wp:positionV relativeFrom="paragraph">
                  <wp:posOffset>-764540</wp:posOffset>
                </wp:positionV>
                <wp:extent cx="1957372" cy="436728"/>
                <wp:effectExtent l="0" t="0" r="5080" b="1905"/>
                <wp:wrapNone/>
                <wp:docPr id="768462" name="مجموعة 768462"/>
                <wp:cNvGraphicFramePr/>
                <a:graphic xmlns:a="http://schemas.openxmlformats.org/drawingml/2006/main">
                  <a:graphicData uri="http://schemas.microsoft.com/office/word/2010/wordprocessingGroup">
                    <wpg:wgp>
                      <wpg:cNvGrpSpPr/>
                      <wpg:grpSpPr>
                        <a:xfrm>
                          <a:off x="0" y="0"/>
                          <a:ext cx="1957372" cy="436728"/>
                          <a:chOff x="0" y="47296"/>
                          <a:chExt cx="1957372" cy="436728"/>
                        </a:xfrm>
                      </wpg:grpSpPr>
                      <wps:wsp>
                        <wps:cNvPr id="768463" name="مربع نص 768463"/>
                        <wps:cNvSpPr txBox="1"/>
                        <wps:spPr>
                          <a:xfrm>
                            <a:off x="0" y="47296"/>
                            <a:ext cx="1756324" cy="436728"/>
                          </a:xfrm>
                          <a:prstGeom prst="rect">
                            <a:avLst/>
                          </a:prstGeom>
                          <a:noFill/>
                          <a:ln w="6350">
                            <a:noFill/>
                          </a:ln>
                        </wps:spPr>
                        <wps:txbx>
                          <w:txbxContent>
                            <w:p w:rsidR="005E14CE" w:rsidRPr="00226F80" w:rsidRDefault="005E14CE"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الأول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pic:pic xmlns:pic="http://schemas.openxmlformats.org/drawingml/2006/picture">
                        <pic:nvPicPr>
                          <pic:cNvPr id="768464" name="صورة 22"/>
                          <pic:cNvPicPr>
                            <a:picLocks noChangeAspect="1"/>
                          </pic:cNvPicPr>
                        </pic:nvPicPr>
                        <pic:blipFill>
                          <a:blip r:embed="rId57"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1578414" y="80995"/>
                            <a:ext cx="378958" cy="379030"/>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A25A2E8" id="مجموعة 768462" o:spid="_x0000_s1096" style="position:absolute;left:0;text-align:left;margin-left:360.9pt;margin-top:-60.2pt;width:154.1pt;height:34.4pt;z-index:252643328;mso-position-horizontal-relative:text;mso-position-vertical-relative:text;mso-width-relative:margin;mso-height-relative:margin" coordorigin=",472" coordsize="19573,4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">
                <v:shape id="مربع نص 768463" o:spid="_x0000_s1097" type="#_x0000_t202" style="position:absolute;top:472;width:17563;height:4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" filled="f" stroked="f" strokeweight=".5pt">
                  <v:textbox>
                    <w:txbxContent>
                      <w:p w14:paraId="05EF72B3" w14:textId="77777777" w:rsidR="005E14CE" w:rsidRPr="00226F80" w:rsidRDefault="005E14CE"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الأول</w:t>
                        </w:r>
                      </w:p>
                    </w:txbxContent>
                  </v:textbox>
                </v:shape>
                <v:shape id="صورة 22" o:spid="_x0000_s1098" type="#_x0000_t75" style="position:absolute;left:15784;top:809;width:3789;height:37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">
                  <v:imagedata r:id="rId58" o:title="" recolortarget="#1c3259 [1444]"/>
                </v:shape>
              </v:group>
            </w:pict>
          </mc:Fallback>
        </mc:AlternateContent>
      </w:r>
      <w:r w:rsidR="00F04847" w:rsidRPr="00B100C6">
        <w:rPr>
          <w:rFonts w:asciiTheme="majorBidi" w:hAnsiTheme="majorBidi" w:cstheme="majorBidi"/>
          <w:noProof/>
          <w:szCs w:val="28"/>
        </w:rPr>
        <mc:AlternateContent>
          <mc:Choice Requires="wps">
            <w:drawing>
              <wp:anchor distT="0" distB="0" distL="114300" distR="114300" simplePos="0" relativeHeight="252696576" behindDoc="0" locked="0" layoutInCell="1" allowOverlap="1" wp14:anchorId="2751D8F7" wp14:editId="1DD2C027">
                <wp:simplePos x="0" y="0"/>
                <wp:positionH relativeFrom="column">
                  <wp:posOffset>1063625</wp:posOffset>
                </wp:positionH>
                <wp:positionV relativeFrom="paragraph">
                  <wp:posOffset>0</wp:posOffset>
                </wp:positionV>
                <wp:extent cx="3590925" cy="368935"/>
                <wp:effectExtent l="0" t="0" r="0" b="0"/>
                <wp:wrapNone/>
                <wp:docPr id="1542" name="مربع نص 10"/>
                <wp:cNvGraphicFramePr/>
                <a:graphic xmlns:a="http://schemas.openxmlformats.org/drawingml/2006/main">
                  <a:graphicData uri="http://schemas.microsoft.com/office/word/2010/wordprocessingShape">
                    <wps:wsp>
                      <wps:cNvSpPr txBox="1"/>
                      <wps:spPr>
                        <a:xfrm>
                          <a:off x="0" y="0"/>
                          <a:ext cx="3590925" cy="368935"/>
                        </a:xfrm>
                        <a:prstGeom prst="rect">
                          <a:avLst/>
                        </a:prstGeom>
                        <a:noFill/>
                      </wps:spPr>
                      <wps:txbx>
                        <w:txbxContent>
                          <w:p w:rsidR="005E14CE" w:rsidRPr="003E68B2" w:rsidRDefault="003E68B2" w:rsidP="003E68B2">
                            <w:pPr>
                              <w:pStyle w:val="a0"/>
                              <w:jc w:val="center"/>
                              <w:rPr>
                                <w:sz w:val="144"/>
                                <w:szCs w:val="144"/>
                                <w:lang w:bidi="ar-SY"/>
                              </w:rPr>
                            </w:pPr>
                            <w:r w:rsidRPr="003E68B2">
                              <w:rPr>
                                <w:sz w:val="52"/>
                                <w:szCs w:val="52"/>
                                <w:rtl/>
                              </w:rPr>
                              <w:t>التخطيط لإدارة الحشود</w:t>
                            </w:r>
                          </w:p>
                        </w:txbxContent>
                      </wps:txbx>
                      <wps:bodyPr wrap="square" rtlCol="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751D8F7" id="مربع نص 10" o:spid="_x0000_s1099" type="#_x0000_t202" style="position:absolute;left:0;text-align:left;margin-left:83.75pt;margin-top:0;width:282.75pt;height:29.05pt;z-index:252696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" filled="f" stroked="f">
                <v:textbox style="mso-fit-shape-to-text:t">
                  <w:txbxContent>
                    <w:p w14:paraId="54CC738F" w14:textId="65F92F78" w:rsidR="005E14CE" w:rsidRPr="003E68B2" w:rsidRDefault="003E68B2" w:rsidP="003E68B2">
                      <w:pPr>
                        <w:pStyle w:val="a0"/>
                        <w:jc w:val="center"/>
                        <w:rPr>
                          <w:sz w:val="144"/>
                          <w:szCs w:val="144"/>
                          <w:lang w:bidi="ar-SY"/>
                        </w:rPr>
                      </w:pPr>
                      <w:r w:rsidRPr="003E68B2">
                        <w:rPr>
                          <w:sz w:val="52"/>
                          <w:szCs w:val="52"/>
                          <w:rtl/>
                        </w:rPr>
                        <w:t>التخطيط لإدارة الحشود</w:t>
                      </w:r>
                    </w:p>
                  </w:txbxContent>
                </v:textbox>
              </v:shape>
            </w:pict>
          </mc:Fallback>
        </mc:AlternateContent>
      </w:r>
    </w:p>
    <w:tbl>
      <w:tblPr>
        <w:tblStyle w:val="TableGrid"/>
        <w:tblpPr w:leftFromText="180" w:rightFromText="180" w:vertAnchor="page" w:horzAnchor="margin" w:tblpXSpec="center" w:tblpY="11371"/>
        <w:bidiVisual/>
        <w:tblW w:w="5606" w:type="pct"/>
        <w:tblBorders>
          <w:top w:val="triple" w:sz="4" w:space="0" w:color="8EAADB" w:themeColor="accent1" w:themeTint="99"/>
          <w:left w:val="triple" w:sz="4" w:space="0" w:color="8EAADB" w:themeColor="accent1" w:themeTint="99"/>
          <w:bottom w:val="triple" w:sz="4" w:space="0" w:color="8EAADB" w:themeColor="accent1" w:themeTint="99"/>
          <w:right w:val="trip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1120"/>
        <w:gridCol w:w="5108"/>
        <w:gridCol w:w="3034"/>
        <w:gridCol w:w="1100"/>
      </w:tblGrid>
      <w:tr w:rsidR="009F34C6" w:rsidRPr="00707A32" w:rsidTr="009F34C6">
        <w:tc>
          <w:tcPr>
            <w:tcW w:w="5000" w:type="pct"/>
            <w:gridSpan w:val="4"/>
            <w:shd w:val="clear" w:color="auto" w:fill="auto"/>
            <w:vAlign w:val="center"/>
          </w:tcPr>
          <w:bookmarkStart w:id="1" w:name="_Hlk139741953"/>
          <w:p w:rsidR="009F34C6" w:rsidRPr="009F34C6" w:rsidRDefault="00F9337C" w:rsidP="009F34C6">
            <w:pPr>
              <w:jc w:val="center"/>
              <w:rPr>
                <w:b/>
                <w:bCs/>
                <w:rtl/>
                <w:lang w:bidi="ar-EG"/>
              </w:rPr>
            </w:pPr>
            <w:r>
              <w:rPr>
                <w:b/>
                <w:bCs/>
                <w:color w:val="002060"/>
                <w:rtl/>
                <w:lang w:bidi="ar-EG"/>
              </w:rPr>
              <w:fldChar w:fldCharType="begin"/>
            </w:r>
            <w:r>
              <w:rPr>
                <w:b/>
                <w:bCs/>
                <w:color w:val="002060"/>
                <w:rtl/>
                <w:lang w:bidi="ar-EG"/>
              </w:rPr>
              <w:instrText xml:space="preserve"> </w:instrText>
            </w:r>
            <w:r>
              <w:rPr>
                <w:b/>
                <w:bCs/>
                <w:color w:val="002060"/>
                <w:lang w:bidi="ar-EG"/>
              </w:rPr>
              <w:instrText>HYPERLINK</w:instrText>
            </w:r>
            <w:r>
              <w:rPr>
                <w:b/>
                <w:bCs/>
                <w:color w:val="002060"/>
                <w:rtl/>
                <w:lang w:bidi="ar-EG"/>
              </w:rPr>
              <w:instrText xml:space="preserve"> "</w:instrText>
            </w:r>
            <w:r>
              <w:rPr>
                <w:b/>
                <w:bCs/>
                <w:color w:val="002060"/>
                <w:lang w:bidi="ar-EG"/>
              </w:rPr>
              <w:instrText>http://www.dawliatraining.com</w:instrText>
            </w:r>
            <w:r>
              <w:rPr>
                <w:b/>
                <w:bCs/>
                <w:color w:val="002060"/>
                <w:rtl/>
                <w:lang w:bidi="ar-EG"/>
              </w:rPr>
              <w:instrText xml:space="preserve">/" </w:instrText>
            </w:r>
            <w:r>
              <w:rPr>
                <w:b/>
                <w:bCs/>
                <w:color w:val="002060"/>
                <w:rtl/>
                <w:lang w:bidi="ar-EG"/>
              </w:rPr>
            </w:r>
            <w:r>
              <w:rPr>
                <w:b/>
                <w:bCs/>
                <w:color w:val="002060"/>
                <w:rtl/>
                <w:lang w:bidi="ar-EG"/>
              </w:rPr>
              <w:fldChar w:fldCharType="separate"/>
            </w:r>
            <w:r w:rsidR="009F34C6" w:rsidRPr="00F9337C">
              <w:rPr>
                <w:rStyle w:val="Hyperlink"/>
                <w:rFonts w:hint="cs"/>
                <w:b/>
                <w:bCs/>
                <w:rtl/>
                <w:lang w:bidi="ar-EG"/>
              </w:rPr>
              <w:t>خطة عمل الجلسة التدريبية</w:t>
            </w:r>
            <w:r>
              <w:rPr>
                <w:b/>
                <w:bCs/>
                <w:color w:val="002060"/>
                <w:rtl/>
                <w:lang w:bidi="ar-EG"/>
              </w:rPr>
              <w:fldChar w:fldCharType="end"/>
            </w:r>
            <w:r w:rsidR="009F34C6" w:rsidRPr="009F34C6">
              <w:rPr>
                <w:rFonts w:hint="cs"/>
                <w:b/>
                <w:bCs/>
                <w:color w:val="002060"/>
                <w:rtl/>
                <w:lang w:bidi="ar-EG"/>
              </w:rPr>
              <w:t xml:space="preserve"> </w:t>
            </w:r>
          </w:p>
        </w:tc>
      </w:tr>
      <w:tr w:rsidR="009F34C6" w:rsidRPr="00707A32" w:rsidTr="009F34C6">
        <w:tc>
          <w:tcPr>
            <w:tcW w:w="540" w:type="pct"/>
            <w:shd w:val="clear" w:color="auto" w:fill="D9E2F3" w:themeFill="accent1" w:themeFillTint="33"/>
            <w:vAlign w:val="center"/>
          </w:tcPr>
          <w:p w:rsidR="009F34C6" w:rsidRPr="00781A2F" w:rsidRDefault="009F34C6" w:rsidP="009F34C6">
            <w:pPr>
              <w:pStyle w:val="bold"/>
              <w:jc w:val="center"/>
              <w:rPr>
                <w:sz w:val="40"/>
                <w:szCs w:val="40"/>
                <w:rtl/>
                <w:lang w:bidi="ar-EG"/>
              </w:rPr>
            </w:pPr>
            <w:r w:rsidRPr="00781A2F">
              <w:rPr>
                <w:sz w:val="40"/>
                <w:szCs w:val="40"/>
                <w:rtl/>
                <w:lang w:bidi="ar-EG"/>
              </w:rPr>
              <w:t>الجلسة</w:t>
            </w:r>
          </w:p>
        </w:tc>
        <w:tc>
          <w:tcPr>
            <w:tcW w:w="2465" w:type="pct"/>
            <w:shd w:val="clear" w:color="auto" w:fill="D9E2F3" w:themeFill="accent1" w:themeFillTint="33"/>
          </w:tcPr>
          <w:p w:rsidR="009F34C6" w:rsidRPr="00781A2F" w:rsidRDefault="009F34C6" w:rsidP="009F34C6">
            <w:pPr>
              <w:pStyle w:val="bold"/>
              <w:jc w:val="center"/>
              <w:rPr>
                <w:sz w:val="40"/>
                <w:szCs w:val="40"/>
                <w:rtl/>
                <w:lang w:bidi="ar-EG"/>
              </w:rPr>
            </w:pPr>
            <w:r w:rsidRPr="00781A2F">
              <w:rPr>
                <w:rFonts w:hint="cs"/>
                <w:sz w:val="40"/>
                <w:szCs w:val="40"/>
                <w:rtl/>
                <w:lang w:bidi="ar-EG"/>
              </w:rPr>
              <w:t>الاجراءات التدريبية</w:t>
            </w:r>
          </w:p>
        </w:tc>
        <w:tc>
          <w:tcPr>
            <w:tcW w:w="1464" w:type="pct"/>
            <w:shd w:val="clear" w:color="auto" w:fill="D9E2F3" w:themeFill="accent1" w:themeFillTint="33"/>
          </w:tcPr>
          <w:p w:rsidR="009F34C6" w:rsidRPr="00781A2F" w:rsidRDefault="009F34C6" w:rsidP="009F34C6">
            <w:pPr>
              <w:pStyle w:val="bold"/>
              <w:jc w:val="center"/>
              <w:rPr>
                <w:sz w:val="40"/>
                <w:szCs w:val="40"/>
                <w:rtl/>
                <w:lang w:bidi="ar-EG"/>
              </w:rPr>
            </w:pPr>
            <w:r w:rsidRPr="00781A2F">
              <w:rPr>
                <w:rFonts w:hint="cs"/>
                <w:sz w:val="40"/>
                <w:szCs w:val="40"/>
                <w:rtl/>
                <w:lang w:bidi="ar-EG"/>
              </w:rPr>
              <w:t>أسلوب التنفيذ</w:t>
            </w:r>
          </w:p>
        </w:tc>
        <w:tc>
          <w:tcPr>
            <w:tcW w:w="531" w:type="pct"/>
            <w:shd w:val="clear" w:color="auto" w:fill="D9E2F3" w:themeFill="accent1" w:themeFillTint="33"/>
          </w:tcPr>
          <w:p w:rsidR="009F34C6" w:rsidRPr="00781A2F" w:rsidRDefault="009F34C6" w:rsidP="009F34C6">
            <w:pPr>
              <w:pStyle w:val="bold"/>
              <w:jc w:val="center"/>
              <w:rPr>
                <w:sz w:val="40"/>
                <w:szCs w:val="40"/>
                <w:rtl/>
                <w:lang w:bidi="ar-EG"/>
              </w:rPr>
            </w:pPr>
            <w:r w:rsidRPr="00781A2F">
              <w:rPr>
                <w:sz w:val="40"/>
                <w:szCs w:val="40"/>
                <w:rtl/>
                <w:lang w:bidi="ar-EG"/>
              </w:rPr>
              <w:t>الزمن</w:t>
            </w:r>
          </w:p>
        </w:tc>
      </w:tr>
      <w:tr w:rsidR="009F34C6" w:rsidRPr="00707A32" w:rsidTr="009F34C6">
        <w:tc>
          <w:tcPr>
            <w:tcW w:w="540" w:type="pct"/>
            <w:shd w:val="clear" w:color="auto" w:fill="F2F2F2" w:themeFill="background1" w:themeFillShade="F2"/>
            <w:vAlign w:val="center"/>
          </w:tcPr>
          <w:p w:rsidR="009F34C6" w:rsidRPr="00707A32" w:rsidRDefault="009F34C6" w:rsidP="009F34C6">
            <w:pPr>
              <w:pStyle w:val="NoSpacing"/>
              <w:jc w:val="center"/>
              <w:rPr>
                <w:rtl/>
                <w:lang w:bidi="ar-EG"/>
              </w:rPr>
            </w:pPr>
            <w:r w:rsidRPr="00781A2F">
              <w:rPr>
                <w:color w:val="002060"/>
                <w:rtl/>
                <w:lang w:bidi="ar-EG"/>
              </w:rPr>
              <w:t>الأولى</w:t>
            </w:r>
          </w:p>
        </w:tc>
        <w:tc>
          <w:tcPr>
            <w:tcW w:w="2465" w:type="pct"/>
            <w:vAlign w:val="center"/>
          </w:tcPr>
          <w:p w:rsidR="003E68B2" w:rsidRPr="003E68B2" w:rsidRDefault="003E68B2">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rtl/>
                <w:lang w:bidi="ar-EG"/>
              </w:rPr>
            </w:pPr>
            <w:r w:rsidRPr="003E68B2">
              <w:rPr>
                <w:rFonts w:ascii="Adobe Arabic" w:eastAsia="Calibri" w:hAnsi="Adobe Arabic" w:cs="Adobe Arabic" w:hint="cs"/>
                <w:color w:val="0D0D0D" w:themeColor="text1" w:themeTint="F2"/>
                <w:sz w:val="32"/>
                <w:szCs w:val="32"/>
                <w:rtl/>
                <w:lang w:bidi="ar-EG"/>
              </w:rPr>
              <w:t>تمهيد.</w:t>
            </w:r>
          </w:p>
          <w:p w:rsidR="003E68B2" w:rsidRPr="003E68B2" w:rsidRDefault="003E68B2">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rtl/>
                <w:lang w:bidi="ar-EG"/>
              </w:rPr>
            </w:pPr>
            <w:r w:rsidRPr="003E68B2">
              <w:rPr>
                <w:rFonts w:ascii="Adobe Arabic" w:eastAsia="Calibri" w:hAnsi="Adobe Arabic" w:cs="Adobe Arabic" w:hint="cs"/>
                <w:color w:val="0D0D0D" w:themeColor="text1" w:themeTint="F2"/>
                <w:sz w:val="32"/>
                <w:szCs w:val="32"/>
                <w:rtl/>
                <w:lang w:bidi="ar-EG"/>
              </w:rPr>
              <w:t>المقدمة.</w:t>
            </w:r>
          </w:p>
          <w:p w:rsidR="003E68B2" w:rsidRPr="003E68B2" w:rsidRDefault="003E68B2">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rtl/>
                <w:lang w:bidi="ar-EG"/>
              </w:rPr>
            </w:pPr>
            <w:r w:rsidRPr="003E68B2">
              <w:rPr>
                <w:rFonts w:ascii="Adobe Arabic" w:eastAsia="Calibri" w:hAnsi="Adobe Arabic" w:cs="Adobe Arabic" w:hint="cs"/>
                <w:color w:val="0D0D0D" w:themeColor="text1" w:themeTint="F2"/>
                <w:sz w:val="32"/>
                <w:szCs w:val="32"/>
                <w:rtl/>
                <w:lang w:bidi="ar-EG"/>
              </w:rPr>
              <w:t>نشاط تعارف المشاركين.</w:t>
            </w:r>
          </w:p>
          <w:p w:rsidR="003E68B2" w:rsidRPr="003E68B2" w:rsidRDefault="003E68B2">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rtl/>
                <w:lang w:bidi="ar-EG"/>
              </w:rPr>
            </w:pPr>
            <w:r w:rsidRPr="003E68B2">
              <w:rPr>
                <w:rFonts w:ascii="Adobe Arabic" w:eastAsia="Calibri" w:hAnsi="Adobe Arabic" w:cs="Adobe Arabic" w:hint="cs"/>
                <w:color w:val="0D0D0D" w:themeColor="text1" w:themeTint="F2"/>
                <w:sz w:val="32"/>
                <w:szCs w:val="32"/>
                <w:rtl/>
                <w:lang w:bidi="ar-EG"/>
              </w:rPr>
              <w:t>فيديو تدريبي.</w:t>
            </w:r>
          </w:p>
          <w:p w:rsidR="003E68B2" w:rsidRPr="003E68B2" w:rsidRDefault="003E68B2">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lang w:bidi="ar-EG"/>
              </w:rPr>
            </w:pPr>
            <w:r w:rsidRPr="003E68B2">
              <w:rPr>
                <w:rFonts w:ascii="Adobe Arabic" w:eastAsia="Calibri" w:hAnsi="Adobe Arabic" w:cs="Adobe Arabic"/>
                <w:color w:val="0D0D0D" w:themeColor="text1" w:themeTint="F2"/>
                <w:sz w:val="32"/>
                <w:szCs w:val="32"/>
                <w:rtl/>
                <w:lang w:bidi="ar-EG"/>
              </w:rPr>
              <w:t>تحديد طبيعة الحدث وحجم الحضور المتوقع.</w:t>
            </w:r>
          </w:p>
          <w:p w:rsidR="003E68B2" w:rsidRPr="003E68B2" w:rsidRDefault="003E68B2">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lang w:bidi="ar-EG"/>
              </w:rPr>
            </w:pPr>
            <w:r w:rsidRPr="003E68B2">
              <w:rPr>
                <w:rFonts w:ascii="Adobe Arabic" w:eastAsia="Calibri" w:hAnsi="Adobe Arabic" w:cs="Adobe Arabic"/>
                <w:color w:val="0D0D0D" w:themeColor="text1" w:themeTint="F2"/>
                <w:sz w:val="32"/>
                <w:szCs w:val="32"/>
                <w:rtl/>
                <w:lang w:bidi="ar-EG"/>
              </w:rPr>
              <w:t>تحليل خصائص الجمهور المستهدف.</w:t>
            </w:r>
          </w:p>
          <w:p w:rsidR="003E68B2" w:rsidRPr="003E68B2" w:rsidRDefault="003E68B2">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lang w:bidi="ar-EG"/>
              </w:rPr>
            </w:pPr>
            <w:r w:rsidRPr="003E68B2">
              <w:rPr>
                <w:rFonts w:ascii="Adobe Arabic" w:eastAsia="Calibri" w:hAnsi="Adobe Arabic" w:cs="Adobe Arabic"/>
                <w:color w:val="0D0D0D" w:themeColor="text1" w:themeTint="F2"/>
                <w:sz w:val="32"/>
                <w:szCs w:val="32"/>
                <w:rtl/>
                <w:lang w:bidi="ar-EG"/>
              </w:rPr>
              <w:t>اختيار المكان المناسب للحدث.</w:t>
            </w:r>
          </w:p>
          <w:p w:rsidR="003E68B2" w:rsidRPr="003E68B2" w:rsidRDefault="003E68B2">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lang w:bidi="ar-EG"/>
              </w:rPr>
            </w:pPr>
            <w:r w:rsidRPr="003E68B2">
              <w:rPr>
                <w:rFonts w:ascii="Adobe Arabic" w:eastAsia="Calibri" w:hAnsi="Adobe Arabic" w:cs="Adobe Arabic"/>
                <w:color w:val="0D0D0D" w:themeColor="text1" w:themeTint="F2"/>
                <w:sz w:val="32"/>
                <w:szCs w:val="32"/>
                <w:rtl/>
                <w:lang w:bidi="ar-EG"/>
              </w:rPr>
              <w:t>تنظيم إجراءات الدخول والخروج.</w:t>
            </w:r>
          </w:p>
          <w:p w:rsidR="003E68B2" w:rsidRPr="003E68B2" w:rsidRDefault="003E68B2">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rtl/>
                <w:lang w:bidi="ar-EG"/>
              </w:rPr>
            </w:pPr>
            <w:r w:rsidRPr="003E68B2">
              <w:rPr>
                <w:rFonts w:ascii="Adobe Arabic" w:eastAsia="Calibri" w:hAnsi="Adobe Arabic" w:cs="Adobe Arabic"/>
                <w:color w:val="0D0D0D" w:themeColor="text1" w:themeTint="F2"/>
                <w:sz w:val="32"/>
                <w:szCs w:val="32"/>
                <w:rtl/>
                <w:lang w:bidi="ar-EG"/>
              </w:rPr>
              <w:t>وضع خطة طوارئ وإخلاء.</w:t>
            </w:r>
          </w:p>
          <w:p w:rsidR="009F34C6" w:rsidRPr="003E68B2" w:rsidRDefault="003E68B2">
            <w:pPr>
              <w:pStyle w:val="ListParagraph"/>
              <w:numPr>
                <w:ilvl w:val="0"/>
                <w:numId w:val="2"/>
              </w:numPr>
              <w:spacing w:after="0" w:line="192" w:lineRule="auto"/>
              <w:jc w:val="lowKashida"/>
              <w:rPr>
                <w:rFonts w:ascii="Adobe Arabic" w:eastAsia="Calibri" w:hAnsi="Adobe Arabic" w:cs="Adobe Arabic"/>
                <w:color w:val="0D0D0D" w:themeColor="text1" w:themeTint="F2"/>
                <w:sz w:val="36"/>
                <w:szCs w:val="36"/>
                <w:rtl/>
                <w:lang w:bidi="ar-EG"/>
              </w:rPr>
            </w:pPr>
            <w:r w:rsidRPr="003E68B2">
              <w:rPr>
                <w:rFonts w:ascii="Adobe Arabic" w:eastAsia="Calibri" w:hAnsi="Adobe Arabic" w:cs="Adobe Arabic" w:hint="cs"/>
                <w:color w:val="0D0D0D" w:themeColor="text1" w:themeTint="F2"/>
                <w:sz w:val="32"/>
                <w:szCs w:val="32"/>
                <w:rtl/>
                <w:lang w:bidi="ar-EG"/>
              </w:rPr>
              <w:t>نشاط تدريبي.</w:t>
            </w:r>
          </w:p>
        </w:tc>
        <w:tc>
          <w:tcPr>
            <w:tcW w:w="1464" w:type="pct"/>
            <w:vAlign w:val="center"/>
          </w:tcPr>
          <w:p w:rsidR="003E68B2" w:rsidRPr="003E68B2" w:rsidRDefault="003E68B2">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rtl/>
                <w:lang w:bidi="ar-EG"/>
              </w:rPr>
            </w:pPr>
            <w:r w:rsidRPr="003E68B2">
              <w:rPr>
                <w:rFonts w:ascii="Adobe Arabic" w:eastAsia="Calibri" w:hAnsi="Adobe Arabic" w:cs="Adobe Arabic" w:hint="cs"/>
                <w:color w:val="0D0D0D" w:themeColor="text1" w:themeTint="F2"/>
                <w:sz w:val="36"/>
                <w:szCs w:val="36"/>
                <w:rtl/>
                <w:lang w:bidi="ar-EG"/>
              </w:rPr>
              <w:t>فيديوهات تدريبيّة.</w:t>
            </w:r>
          </w:p>
          <w:p w:rsidR="003E68B2" w:rsidRPr="003E68B2" w:rsidRDefault="003E68B2">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lang w:bidi="ar-EG"/>
              </w:rPr>
            </w:pPr>
            <w:r w:rsidRPr="003E68B2">
              <w:rPr>
                <w:rFonts w:ascii="Adobe Arabic" w:eastAsia="Calibri" w:hAnsi="Adobe Arabic" w:cs="Adobe Arabic"/>
                <w:color w:val="0D0D0D" w:themeColor="text1" w:themeTint="F2"/>
                <w:sz w:val="36"/>
                <w:szCs w:val="36"/>
                <w:rtl/>
                <w:lang w:bidi="ar-EG"/>
              </w:rPr>
              <w:t>المحاكاة في التدريب</w:t>
            </w:r>
            <w:r w:rsidRPr="003E68B2">
              <w:rPr>
                <w:rFonts w:ascii="Adobe Arabic" w:eastAsia="Calibri" w:hAnsi="Adobe Arabic" w:cs="Adobe Arabic" w:hint="cs"/>
                <w:color w:val="0D0D0D" w:themeColor="text1" w:themeTint="F2"/>
                <w:sz w:val="36"/>
                <w:szCs w:val="36"/>
                <w:rtl/>
                <w:lang w:bidi="ar-EG"/>
              </w:rPr>
              <w:t>.</w:t>
            </w:r>
          </w:p>
          <w:p w:rsidR="003E68B2" w:rsidRPr="003E68B2" w:rsidRDefault="003E68B2">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lang w:bidi="ar-EG"/>
              </w:rPr>
            </w:pPr>
            <w:r w:rsidRPr="003E68B2">
              <w:rPr>
                <w:rFonts w:ascii="Adobe Arabic" w:eastAsia="Calibri" w:hAnsi="Adobe Arabic" w:cs="Adobe Arabic"/>
                <w:color w:val="0D0D0D" w:themeColor="text1" w:themeTint="F2"/>
                <w:sz w:val="36"/>
                <w:szCs w:val="36"/>
                <w:rtl/>
                <w:lang w:bidi="ar-EG"/>
              </w:rPr>
              <w:t>التدريب والتوجيه</w:t>
            </w:r>
            <w:r w:rsidRPr="003E68B2">
              <w:rPr>
                <w:rFonts w:ascii="Adobe Arabic" w:eastAsia="Calibri" w:hAnsi="Adobe Arabic" w:cs="Adobe Arabic" w:hint="cs"/>
                <w:color w:val="0D0D0D" w:themeColor="text1" w:themeTint="F2"/>
                <w:sz w:val="36"/>
                <w:szCs w:val="36"/>
                <w:rtl/>
                <w:lang w:bidi="ar-EG"/>
              </w:rPr>
              <w:t>.</w:t>
            </w:r>
          </w:p>
          <w:p w:rsidR="003E68B2" w:rsidRPr="003E68B2" w:rsidRDefault="003E68B2">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rtl/>
                <w:lang w:bidi="ar-EG"/>
              </w:rPr>
            </w:pPr>
            <w:r w:rsidRPr="003E68B2">
              <w:rPr>
                <w:rFonts w:ascii="Adobe Arabic" w:eastAsia="Calibri" w:hAnsi="Adobe Arabic" w:cs="Adobe Arabic" w:hint="cs"/>
                <w:color w:val="0D0D0D" w:themeColor="text1" w:themeTint="F2"/>
                <w:sz w:val="36"/>
                <w:szCs w:val="36"/>
                <w:rtl/>
                <w:lang w:bidi="ar-EG"/>
              </w:rPr>
              <w:t>مناقشات جماعية.</w:t>
            </w:r>
          </w:p>
          <w:p w:rsidR="009F34C6" w:rsidRPr="003E68B2" w:rsidRDefault="003E68B2">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rtl/>
                <w:lang w:bidi="ar-EG"/>
              </w:rPr>
            </w:pPr>
            <w:r w:rsidRPr="003E68B2">
              <w:rPr>
                <w:rFonts w:ascii="Adobe Arabic" w:eastAsia="Calibri" w:hAnsi="Adobe Arabic" w:cs="Adobe Arabic" w:hint="cs"/>
                <w:color w:val="0D0D0D" w:themeColor="text1" w:themeTint="F2"/>
                <w:sz w:val="36"/>
                <w:szCs w:val="36"/>
                <w:rtl/>
                <w:lang w:bidi="ar-EG"/>
              </w:rPr>
              <w:t>أنشطة تعاونيّة.</w:t>
            </w:r>
          </w:p>
        </w:tc>
        <w:tc>
          <w:tcPr>
            <w:tcW w:w="531" w:type="pct"/>
            <w:vAlign w:val="center"/>
          </w:tcPr>
          <w:p w:rsidR="009F34C6" w:rsidRPr="00707A32" w:rsidRDefault="009F34C6" w:rsidP="009F34C6">
            <w:pPr>
              <w:jc w:val="center"/>
              <w:rPr>
                <w:rFonts w:ascii="Adobe Arabic" w:eastAsia="Calibri" w:hAnsi="Adobe Arabic" w:cs="Adobe Arabic"/>
                <w:b/>
                <w:bCs/>
                <w:color w:val="0D0D0D" w:themeColor="text1" w:themeTint="F2"/>
                <w:sz w:val="34"/>
                <w:rtl/>
                <w:lang w:bidi="ar-EG"/>
              </w:rPr>
            </w:pPr>
            <w:r w:rsidRPr="00781A2F">
              <w:rPr>
                <w:rFonts w:ascii="Adobe Arabic" w:eastAsia="Calibri" w:hAnsi="Adobe Arabic" w:cs="Adobe Arabic" w:hint="cs"/>
                <w:b/>
                <w:bCs/>
                <w:color w:val="002060"/>
                <w:sz w:val="34"/>
                <w:rtl/>
                <w:lang w:bidi="ar-EG"/>
              </w:rPr>
              <w:t>140 د</w:t>
            </w:r>
          </w:p>
        </w:tc>
      </w:tr>
      <w:bookmarkEnd w:id="1"/>
    </w:tbl>
    <w:p w:rsidR="00E52299" w:rsidRPr="001C11A3" w:rsidRDefault="00E52299" w:rsidP="00E52299">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text" w:horzAnchor="margin" w:tblpY="262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536"/>
      </w:tblGrid>
      <w:tr w:rsidR="003E68B2" w:rsidRPr="00CB5E27" w:rsidTr="003E68B2">
        <w:tc>
          <w:tcPr>
            <w:tcW w:w="4111" w:type="dxa"/>
          </w:tcPr>
          <w:p w:rsidR="003E68B2" w:rsidRDefault="00F9337C" w:rsidP="003E68B2">
            <w:pPr>
              <w:spacing w:after="160" w:line="254" w:lineRule="auto"/>
              <w:jc w:val="left"/>
              <w:rPr>
                <w:rFonts w:ascii="Sakkal Majalla" w:hAnsi="Sakkal Majalla"/>
                <w:b/>
                <w:bCs/>
                <w:sz w:val="52"/>
                <w:szCs w:val="56"/>
                <w:rtl/>
                <w:lang w:bidi="ar-EG"/>
              </w:rPr>
            </w:pPr>
            <w:hyperlink r:id="rId59" w:history="1">
              <w:r w:rsidR="003E68B2" w:rsidRPr="00F9337C">
                <w:rPr>
                  <w:rStyle w:val="Hyperlink"/>
                  <w:rFonts w:ascii="Sakkal Majalla" w:hAnsi="Sakkal Majalla" w:hint="cs"/>
                  <w:b/>
                  <w:bCs/>
                  <w:sz w:val="52"/>
                  <w:szCs w:val="56"/>
                  <w:rtl/>
                  <w:lang w:bidi="ar-EG"/>
                </w:rPr>
                <w:t>محاور الجلسة:</w:t>
              </w:r>
            </w:hyperlink>
          </w:p>
          <w:p w:rsidR="003E68B2" w:rsidRPr="003E68B2" w:rsidRDefault="003E68B2">
            <w:pPr>
              <w:pStyle w:val="NoSpacing"/>
              <w:numPr>
                <w:ilvl w:val="0"/>
                <w:numId w:val="3"/>
              </w:numPr>
              <w:jc w:val="both"/>
              <w:rPr>
                <w:color w:val="002060"/>
                <w:sz w:val="32"/>
                <w:szCs w:val="32"/>
                <w:rtl/>
              </w:rPr>
            </w:pPr>
            <w:r w:rsidRPr="003E68B2">
              <w:rPr>
                <w:rFonts w:hint="cs"/>
                <w:color w:val="002060"/>
                <w:sz w:val="32"/>
                <w:szCs w:val="32"/>
                <w:rtl/>
              </w:rPr>
              <w:t>تمهيد.</w:t>
            </w:r>
          </w:p>
          <w:p w:rsidR="003E68B2" w:rsidRPr="003E68B2" w:rsidRDefault="003E68B2">
            <w:pPr>
              <w:pStyle w:val="NoSpacing"/>
              <w:numPr>
                <w:ilvl w:val="0"/>
                <w:numId w:val="3"/>
              </w:numPr>
              <w:jc w:val="both"/>
              <w:rPr>
                <w:color w:val="002060"/>
                <w:sz w:val="32"/>
                <w:szCs w:val="32"/>
                <w:rtl/>
              </w:rPr>
            </w:pPr>
            <w:r w:rsidRPr="003E68B2">
              <w:rPr>
                <w:rFonts w:hint="cs"/>
                <w:color w:val="002060"/>
                <w:sz w:val="32"/>
                <w:szCs w:val="32"/>
                <w:rtl/>
              </w:rPr>
              <w:t>المقدمة.</w:t>
            </w:r>
          </w:p>
          <w:p w:rsidR="003E68B2" w:rsidRPr="003E68B2" w:rsidRDefault="003E68B2">
            <w:pPr>
              <w:pStyle w:val="NoSpacing"/>
              <w:numPr>
                <w:ilvl w:val="0"/>
                <w:numId w:val="3"/>
              </w:numPr>
              <w:jc w:val="both"/>
              <w:rPr>
                <w:color w:val="002060"/>
                <w:sz w:val="32"/>
                <w:szCs w:val="32"/>
                <w:rtl/>
              </w:rPr>
            </w:pPr>
            <w:r w:rsidRPr="003E68B2">
              <w:rPr>
                <w:rFonts w:hint="cs"/>
                <w:color w:val="002060"/>
                <w:sz w:val="32"/>
                <w:szCs w:val="32"/>
                <w:rtl/>
              </w:rPr>
              <w:t>نشاط تعارف المشاركين.</w:t>
            </w:r>
          </w:p>
          <w:p w:rsidR="003E68B2" w:rsidRPr="003E68B2" w:rsidRDefault="003E68B2">
            <w:pPr>
              <w:pStyle w:val="NoSpacing"/>
              <w:numPr>
                <w:ilvl w:val="0"/>
                <w:numId w:val="3"/>
              </w:numPr>
              <w:jc w:val="both"/>
              <w:rPr>
                <w:color w:val="002060"/>
                <w:sz w:val="32"/>
                <w:szCs w:val="32"/>
                <w:rtl/>
              </w:rPr>
            </w:pPr>
            <w:r w:rsidRPr="003E68B2">
              <w:rPr>
                <w:rFonts w:hint="cs"/>
                <w:color w:val="002060"/>
                <w:sz w:val="32"/>
                <w:szCs w:val="32"/>
                <w:rtl/>
              </w:rPr>
              <w:t>فيديو تدريبي.</w:t>
            </w:r>
          </w:p>
          <w:p w:rsidR="003E68B2" w:rsidRPr="003E68B2" w:rsidRDefault="003E68B2">
            <w:pPr>
              <w:pStyle w:val="NoSpacing"/>
              <w:numPr>
                <w:ilvl w:val="0"/>
                <w:numId w:val="3"/>
              </w:numPr>
              <w:jc w:val="both"/>
              <w:rPr>
                <w:color w:val="002060"/>
                <w:sz w:val="32"/>
                <w:szCs w:val="32"/>
              </w:rPr>
            </w:pPr>
            <w:r w:rsidRPr="003E68B2">
              <w:rPr>
                <w:color w:val="002060"/>
                <w:sz w:val="32"/>
                <w:szCs w:val="32"/>
                <w:rtl/>
              </w:rPr>
              <w:t>تحديد طبيعة الحدث وحجم الحضور المتوقع.</w:t>
            </w:r>
          </w:p>
          <w:p w:rsidR="003E68B2" w:rsidRPr="003E68B2" w:rsidRDefault="003E68B2">
            <w:pPr>
              <w:pStyle w:val="NoSpacing"/>
              <w:numPr>
                <w:ilvl w:val="0"/>
                <w:numId w:val="3"/>
              </w:numPr>
              <w:jc w:val="both"/>
              <w:rPr>
                <w:color w:val="002060"/>
                <w:sz w:val="32"/>
                <w:szCs w:val="32"/>
              </w:rPr>
            </w:pPr>
            <w:r w:rsidRPr="003E68B2">
              <w:rPr>
                <w:color w:val="002060"/>
                <w:sz w:val="32"/>
                <w:szCs w:val="32"/>
                <w:rtl/>
              </w:rPr>
              <w:t>تحليل خصائص الجمهور المستهدف.</w:t>
            </w:r>
          </w:p>
          <w:p w:rsidR="003E68B2" w:rsidRPr="003E68B2" w:rsidRDefault="003E68B2">
            <w:pPr>
              <w:pStyle w:val="NoSpacing"/>
              <w:numPr>
                <w:ilvl w:val="0"/>
                <w:numId w:val="3"/>
              </w:numPr>
              <w:jc w:val="both"/>
              <w:rPr>
                <w:color w:val="002060"/>
                <w:sz w:val="32"/>
                <w:szCs w:val="32"/>
              </w:rPr>
            </w:pPr>
            <w:r w:rsidRPr="003E68B2">
              <w:rPr>
                <w:color w:val="002060"/>
                <w:sz w:val="32"/>
                <w:szCs w:val="32"/>
                <w:rtl/>
              </w:rPr>
              <w:t>اختيار المكان المناسب للحدث.</w:t>
            </w:r>
          </w:p>
          <w:p w:rsidR="003E68B2" w:rsidRPr="003E68B2" w:rsidRDefault="003E68B2">
            <w:pPr>
              <w:pStyle w:val="NoSpacing"/>
              <w:numPr>
                <w:ilvl w:val="0"/>
                <w:numId w:val="3"/>
              </w:numPr>
              <w:jc w:val="both"/>
              <w:rPr>
                <w:color w:val="002060"/>
                <w:sz w:val="32"/>
                <w:szCs w:val="32"/>
              </w:rPr>
            </w:pPr>
            <w:r w:rsidRPr="003E68B2">
              <w:rPr>
                <w:color w:val="002060"/>
                <w:sz w:val="32"/>
                <w:szCs w:val="32"/>
                <w:rtl/>
              </w:rPr>
              <w:t>تنظيم إجراءات الدخول والخروج.</w:t>
            </w:r>
          </w:p>
          <w:p w:rsidR="003E68B2" w:rsidRPr="003E68B2" w:rsidRDefault="003E68B2">
            <w:pPr>
              <w:pStyle w:val="NoSpacing"/>
              <w:numPr>
                <w:ilvl w:val="0"/>
                <w:numId w:val="3"/>
              </w:numPr>
              <w:jc w:val="both"/>
              <w:rPr>
                <w:color w:val="002060"/>
                <w:sz w:val="32"/>
                <w:szCs w:val="32"/>
                <w:rtl/>
              </w:rPr>
            </w:pPr>
            <w:r w:rsidRPr="003E68B2">
              <w:rPr>
                <w:color w:val="002060"/>
                <w:sz w:val="32"/>
                <w:szCs w:val="32"/>
                <w:rtl/>
              </w:rPr>
              <w:t>وضع خطة طوارئ وإخلاء.</w:t>
            </w:r>
          </w:p>
          <w:p w:rsidR="003E68B2" w:rsidRPr="003E68B2" w:rsidRDefault="003E68B2">
            <w:pPr>
              <w:pStyle w:val="NoSpacing"/>
              <w:numPr>
                <w:ilvl w:val="0"/>
                <w:numId w:val="3"/>
              </w:numPr>
              <w:jc w:val="both"/>
              <w:rPr>
                <w:bCs w:val="0"/>
                <w:sz w:val="40"/>
                <w:szCs w:val="40"/>
                <w:rtl/>
              </w:rPr>
            </w:pPr>
            <w:r w:rsidRPr="003E68B2">
              <w:rPr>
                <w:rFonts w:hint="cs"/>
                <w:color w:val="002060"/>
                <w:sz w:val="32"/>
                <w:szCs w:val="32"/>
                <w:rtl/>
              </w:rPr>
              <w:t>نشاط تدريبي.</w:t>
            </w:r>
          </w:p>
        </w:tc>
        <w:tc>
          <w:tcPr>
            <w:tcW w:w="4536" w:type="dxa"/>
          </w:tcPr>
          <w:p w:rsidR="003E68B2" w:rsidRDefault="00F9337C" w:rsidP="003E68B2">
            <w:pPr>
              <w:spacing w:after="160" w:line="254" w:lineRule="auto"/>
              <w:jc w:val="left"/>
              <w:rPr>
                <w:rFonts w:ascii="Sakkal Majalla" w:hAnsi="Sakkal Majalla"/>
                <w:b/>
                <w:bCs/>
                <w:sz w:val="52"/>
                <w:szCs w:val="56"/>
                <w:rtl/>
                <w:lang w:bidi="ar-SY"/>
              </w:rPr>
            </w:pPr>
            <w:hyperlink r:id="rId60" w:history="1">
              <w:r w:rsidR="003E68B2" w:rsidRPr="00F9337C">
                <w:rPr>
                  <w:rStyle w:val="Hyperlink"/>
                  <w:rFonts w:ascii="Sakkal Majalla" w:hAnsi="Sakkal Majalla" w:hint="cs"/>
                  <w:b/>
                  <w:bCs/>
                  <w:sz w:val="52"/>
                  <w:szCs w:val="56"/>
                  <w:rtl/>
                  <w:lang w:bidi="ar-EG"/>
                </w:rPr>
                <w:t>أهداف</w:t>
              </w:r>
              <w:r w:rsidR="003E68B2" w:rsidRPr="00F9337C">
                <w:rPr>
                  <w:rStyle w:val="Hyperlink"/>
                  <w:rFonts w:ascii="Sakkal Majalla" w:hAnsi="Sakkal Majalla"/>
                  <w:b/>
                  <w:bCs/>
                  <w:sz w:val="52"/>
                  <w:szCs w:val="56"/>
                  <w:rtl/>
                  <w:lang w:bidi="ar-EG"/>
                </w:rPr>
                <w:t xml:space="preserve"> الجلسة:</w:t>
              </w:r>
            </w:hyperlink>
          </w:p>
          <w:p w:rsidR="003E68B2" w:rsidRPr="007505A8" w:rsidRDefault="003E68B2" w:rsidP="003E68B2">
            <w:pPr>
              <w:spacing w:line="240" w:lineRule="auto"/>
              <w:rPr>
                <w:rtl/>
              </w:rPr>
            </w:pPr>
            <w:r w:rsidRPr="007505A8">
              <w:rPr>
                <w:rtl/>
              </w:rPr>
              <w:t>بعد الانتهاء من المشاركة في أنشطة هذه الجلسة، سيتمكّن المشارك من:</w:t>
            </w:r>
          </w:p>
          <w:p w:rsidR="003E68B2" w:rsidRPr="003E68B2" w:rsidRDefault="003E68B2">
            <w:pPr>
              <w:pStyle w:val="NoSpacing"/>
              <w:numPr>
                <w:ilvl w:val="0"/>
                <w:numId w:val="3"/>
              </w:numPr>
              <w:jc w:val="both"/>
              <w:rPr>
                <w:color w:val="002060"/>
                <w:sz w:val="32"/>
                <w:szCs w:val="32"/>
              </w:rPr>
            </w:pPr>
            <w:r w:rsidRPr="003E68B2">
              <w:rPr>
                <w:rFonts w:hint="cs"/>
                <w:color w:val="002060"/>
                <w:sz w:val="32"/>
                <w:szCs w:val="32"/>
                <w:rtl/>
              </w:rPr>
              <w:t xml:space="preserve">تعلّم كيفية تحديد </w:t>
            </w:r>
            <w:r w:rsidRPr="003E68B2">
              <w:rPr>
                <w:color w:val="002060"/>
                <w:sz w:val="32"/>
                <w:szCs w:val="32"/>
                <w:rtl/>
              </w:rPr>
              <w:t>طبيعة الحدث وحجم الحضور المتوقع.</w:t>
            </w:r>
          </w:p>
          <w:p w:rsidR="003E68B2" w:rsidRPr="003E68B2" w:rsidRDefault="003E68B2">
            <w:pPr>
              <w:pStyle w:val="NoSpacing"/>
              <w:numPr>
                <w:ilvl w:val="0"/>
                <w:numId w:val="3"/>
              </w:numPr>
              <w:jc w:val="both"/>
              <w:rPr>
                <w:color w:val="002060"/>
                <w:sz w:val="32"/>
                <w:szCs w:val="32"/>
                <w:rtl/>
              </w:rPr>
            </w:pPr>
            <w:r w:rsidRPr="003E68B2">
              <w:rPr>
                <w:rFonts w:hint="cs"/>
                <w:color w:val="002060"/>
                <w:sz w:val="32"/>
                <w:szCs w:val="32"/>
                <w:rtl/>
              </w:rPr>
              <w:t xml:space="preserve">تحديد أهم النقاط التي يجب مراعاتها في </w:t>
            </w:r>
            <w:r w:rsidRPr="003E68B2">
              <w:rPr>
                <w:color w:val="002060"/>
                <w:sz w:val="32"/>
                <w:szCs w:val="32"/>
                <w:rtl/>
              </w:rPr>
              <w:t>تحليل خصائص الجمهور المستهدف.</w:t>
            </w:r>
          </w:p>
          <w:p w:rsidR="003E68B2" w:rsidRPr="003E68B2" w:rsidRDefault="003E68B2">
            <w:pPr>
              <w:pStyle w:val="NoSpacing"/>
              <w:numPr>
                <w:ilvl w:val="0"/>
                <w:numId w:val="3"/>
              </w:numPr>
              <w:jc w:val="both"/>
              <w:rPr>
                <w:color w:val="002060"/>
                <w:sz w:val="32"/>
                <w:szCs w:val="32"/>
                <w:rtl/>
              </w:rPr>
            </w:pPr>
            <w:r w:rsidRPr="003E68B2">
              <w:rPr>
                <w:rFonts w:hint="cs"/>
                <w:color w:val="002060"/>
                <w:sz w:val="32"/>
                <w:szCs w:val="32"/>
                <w:rtl/>
              </w:rPr>
              <w:t xml:space="preserve">توضيح عوامل </w:t>
            </w:r>
            <w:r w:rsidRPr="003E68B2">
              <w:rPr>
                <w:color w:val="002060"/>
                <w:sz w:val="32"/>
                <w:szCs w:val="32"/>
                <w:rtl/>
              </w:rPr>
              <w:t>اختيار المكان المناسب للحدث.</w:t>
            </w:r>
          </w:p>
          <w:p w:rsidR="003E68B2" w:rsidRPr="003E68B2" w:rsidRDefault="003E68B2">
            <w:pPr>
              <w:pStyle w:val="NoSpacing"/>
              <w:numPr>
                <w:ilvl w:val="0"/>
                <w:numId w:val="3"/>
              </w:numPr>
              <w:jc w:val="both"/>
              <w:rPr>
                <w:color w:val="002060"/>
                <w:sz w:val="32"/>
                <w:szCs w:val="32"/>
              </w:rPr>
            </w:pPr>
            <w:r w:rsidRPr="003E68B2">
              <w:rPr>
                <w:rFonts w:hint="cs"/>
                <w:color w:val="002060"/>
                <w:sz w:val="32"/>
                <w:szCs w:val="32"/>
                <w:rtl/>
              </w:rPr>
              <w:t xml:space="preserve">معرفة كيفية </w:t>
            </w:r>
            <w:r w:rsidRPr="003E68B2">
              <w:rPr>
                <w:color w:val="002060"/>
                <w:sz w:val="32"/>
                <w:szCs w:val="32"/>
                <w:rtl/>
              </w:rPr>
              <w:t>تنظيم إجراءات دخول وخروج</w:t>
            </w:r>
            <w:r w:rsidRPr="003E68B2">
              <w:rPr>
                <w:rFonts w:hint="cs"/>
                <w:color w:val="002060"/>
                <w:sz w:val="32"/>
                <w:szCs w:val="32"/>
                <w:rtl/>
              </w:rPr>
              <w:t xml:space="preserve"> الجماهير ضمن الفعاليات.</w:t>
            </w:r>
          </w:p>
          <w:p w:rsidR="003E68B2" w:rsidRPr="003E68B2" w:rsidRDefault="003E68B2">
            <w:pPr>
              <w:pStyle w:val="NoSpacing"/>
              <w:numPr>
                <w:ilvl w:val="0"/>
                <w:numId w:val="3"/>
              </w:numPr>
              <w:jc w:val="both"/>
              <w:rPr>
                <w:color w:val="002060"/>
                <w:sz w:val="32"/>
                <w:szCs w:val="32"/>
                <w:rtl/>
              </w:rPr>
            </w:pPr>
            <w:r w:rsidRPr="003E68B2">
              <w:rPr>
                <w:rFonts w:hint="cs"/>
                <w:color w:val="002060"/>
                <w:sz w:val="32"/>
                <w:szCs w:val="32"/>
                <w:rtl/>
              </w:rPr>
              <w:t>التعرّف على كيفية وضع خطط للطوارئ والإجلاء أثناء الفعاليات والأحداث.</w:t>
            </w:r>
          </w:p>
          <w:p w:rsidR="003E68B2" w:rsidRPr="00CE77ED" w:rsidRDefault="003E68B2" w:rsidP="003E68B2">
            <w:pPr>
              <w:pStyle w:val="NoSpacing"/>
              <w:ind w:left="360"/>
              <w:rPr>
                <w:b/>
                <w:bCs w:val="0"/>
                <w:color w:val="002060"/>
                <w:rtl/>
              </w:rPr>
            </w:pPr>
          </w:p>
        </w:tc>
      </w:tr>
    </w:tbl>
    <w:p w:rsidR="00D6039A" w:rsidRDefault="00BF1E10" w:rsidP="00BD5495">
      <w:pPr>
        <w:spacing w:after="160" w:line="259" w:lineRule="auto"/>
        <w:jc w:val="left"/>
        <w:rPr>
          <w:rFonts w:cs="PT Bold Heading"/>
          <w:sz w:val="52"/>
          <w:szCs w:val="56"/>
          <w:lang w:bidi="ar-EG"/>
        </w:rPr>
      </w:pPr>
      <w:r>
        <w:rPr>
          <w:rFonts w:cs="PT Bold Heading"/>
          <w:noProof/>
          <w:sz w:val="52"/>
          <w:szCs w:val="56"/>
          <w:rtl/>
        </w:rPr>
        <mc:AlternateContent>
          <mc:Choice Requires="wpg">
            <w:drawing>
              <wp:anchor distT="0" distB="0" distL="114300" distR="114300" simplePos="0" relativeHeight="252675072" behindDoc="0" locked="0" layoutInCell="1" allowOverlap="1" wp14:anchorId="5635FA4E" wp14:editId="7A5D9E1C">
                <wp:simplePos x="0" y="0"/>
                <wp:positionH relativeFrom="column">
                  <wp:posOffset>4030980</wp:posOffset>
                </wp:positionH>
                <wp:positionV relativeFrom="paragraph">
                  <wp:posOffset>1097915</wp:posOffset>
                </wp:positionV>
                <wp:extent cx="2285365" cy="833606"/>
                <wp:effectExtent l="0" t="0" r="0" b="43180"/>
                <wp:wrapNone/>
                <wp:docPr id="15" name="مجموعة 15"/>
                <wp:cNvGraphicFramePr/>
                <a:graphic xmlns:a="http://schemas.openxmlformats.org/drawingml/2006/main">
                  <a:graphicData uri="http://schemas.microsoft.com/office/word/2010/wordprocessingGroup">
                    <wpg:wgp>
                      <wpg:cNvGrpSpPr/>
                      <wpg:grpSpPr>
                        <a:xfrm>
                          <a:off x="0" y="0"/>
                          <a:ext cx="2285365" cy="833606"/>
                          <a:chOff x="174172" y="0"/>
                          <a:chExt cx="2285365" cy="833606"/>
                        </a:xfrm>
                      </wpg:grpSpPr>
                      <wps:wsp>
                        <wps:cNvPr id="190" name="مربع نص 8"/>
                        <wps:cNvSpPr txBox="1">
                          <a:spLocks noChangeAspect="1"/>
                        </wps:cNvSpPr>
                        <wps:spPr>
                          <a:xfrm rot="1380000">
                            <a:off x="174172" y="0"/>
                            <a:ext cx="2285365" cy="450850"/>
                          </a:xfrm>
                          <a:prstGeom prst="rect">
                            <a:avLst/>
                          </a:prstGeom>
                          <a:noFill/>
                        </wps:spPr>
                        <wps:txbx>
                          <w:txbxContent>
                            <w:p w:rsidR="005E14CE" w:rsidRPr="00CB5E27" w:rsidRDefault="005E14CE" w:rsidP="000D5026">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الجلسة الأولى</w:t>
                              </w:r>
                            </w:p>
                          </w:txbxContent>
                        </wps:txbx>
                        <wps:bodyPr wrap="square" rtlCol="1">
                          <a:spAutoFit/>
                        </wps:bodyPr>
                      </wps:wsp>
                      <pic:pic xmlns:pic="http://schemas.openxmlformats.org/drawingml/2006/picture">
                        <pic:nvPicPr>
                          <pic:cNvPr id="7" name="صورة 14"/>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1924267" y="404038"/>
                            <a:ext cx="429536" cy="429568"/>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635FA4E" id="_x0000_s1100" style="position:absolute;left:0;text-align:left;margin-left:317.4pt;margin-top:86.45pt;width:179.95pt;height:65.65pt;z-index:252675072;mso-position-horizontal-relative:text;mso-position-vertical-relative:text;mso-width-relative:margin;mso-height-relative:margin" coordorigin="1741" coordsize="22853,8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">
                <v:shape id="مربع نص 8" o:spid="_x0000_s1101" type="#_x0000_t202" style="position:absolute;left:1741;width:22854;height:4508;rotation: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" filled="f" stroked="f">
                  <o:lock v:ext="edit" aspectratio="t"/>
                  <v:textbox style="mso-fit-shape-to-text:t">
                    <w:txbxContent>
                      <w:p w14:paraId="628FEAC8" w14:textId="77777777" w:rsidR="005E14CE" w:rsidRPr="00CB5E27" w:rsidRDefault="005E14CE" w:rsidP="000D5026">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الجلسة الأولى</w:t>
                        </w:r>
                      </w:p>
                    </w:txbxContent>
                  </v:textbox>
                </v:shape>
                <v:shape id="صورة 14" o:spid="_x0000_s1102" type="#_x0000_t75" style="position:absolute;left:19242;top:4040;width:4296;height:4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">
                  <v:imagedata r:id="rId62" o:title=""/>
                </v:shape>
              </v:group>
            </w:pict>
          </mc:Fallback>
        </mc:AlternateContent>
      </w:r>
      <w:r w:rsidR="003E68B2">
        <w:rPr>
          <w:rFonts w:cs="PT Bold Heading"/>
          <w:noProof/>
          <w:sz w:val="52"/>
          <w:szCs w:val="56"/>
          <w:rtl/>
        </w:rPr>
        <w:t xml:space="preserve"> </w:t>
      </w:r>
      <w:r w:rsidR="00E52299">
        <w:rPr>
          <w:rFonts w:cs="PT Bold Heading"/>
          <w:sz w:val="52"/>
          <w:szCs w:val="56"/>
          <w:rtl/>
        </w:rPr>
        <w:br w:type="page"/>
      </w:r>
    </w:p>
    <w:p w:rsidR="00986395" w:rsidRDefault="006C7F2F" w:rsidP="006C7F2F">
      <w:pPr>
        <w:spacing w:after="160" w:line="259" w:lineRule="auto"/>
        <w:ind w:left="1440"/>
        <w:rPr>
          <w:rFonts w:ascii="Adobe Arabic" w:hAnsi="Adobe Arabic" w:cs="Adobe Arabic"/>
          <w:sz w:val="48"/>
          <w:szCs w:val="52"/>
          <w:rtl/>
          <w:lang w:bidi="ar-SY"/>
        </w:rPr>
      </w:pPr>
      <w:bookmarkStart w:id="2" w:name="_Hlk139742074"/>
      <w:r w:rsidRPr="006C7F2F">
        <w:rPr>
          <w:rFonts w:ascii="Adobe Arabic" w:hAnsi="Adobe Arabic" w:cs="Adobe Arabic"/>
          <w:b/>
          <w:bCs/>
          <w:noProof/>
          <w:color w:val="C00000"/>
          <w:sz w:val="44"/>
          <w:szCs w:val="44"/>
        </w:rPr>
        <w:lastRenderedPageBreak/>
        <mc:AlternateContent>
          <mc:Choice Requires="wpg">
            <w:drawing>
              <wp:inline distT="0" distB="0" distL="0" distR="0" wp14:anchorId="77BA08B5" wp14:editId="77D8DB47">
                <wp:extent cx="5032291" cy="661374"/>
                <wp:effectExtent l="0" t="0" r="0" b="0"/>
                <wp:docPr id="1032" name="مجموعة 103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19C8653-5EB1-84EB-DD54-507C98A2AC93}"/>
                    </a:ext>
                  </a:extLst>
                </wp:docPr>
                <wp:cNvGraphicFramePr/>
                <a:graphic xmlns:a="http://schemas.openxmlformats.org/drawingml/2006/main">
                  <a:graphicData uri="http://schemas.microsoft.com/office/word/2010/wordprocessingGroup">
                    <wpg:wgp>
                      <wpg:cNvGrpSpPr/>
                      <wpg:grpSpPr>
                        <a:xfrm>
                          <a:off x="0" y="0"/>
                          <a:ext cx="5032291" cy="661374"/>
                          <a:chOff x="0" y="0"/>
                          <a:chExt cx="5032291" cy="661374"/>
                        </a:xfrm>
                      </wpg:grpSpPr>
                      <pic:pic xmlns:pic="http://schemas.openxmlformats.org/drawingml/2006/picture">
                        <pic:nvPicPr>
                          <pic:cNvPr id="940165530" name="صورة 94016553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061E99C-CB2F-7ACD-D002-29FE7E190DA8}"/>
                              </a:ext>
                            </a:extLst>
                          </pic:cNvPr>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4435773" y="0"/>
                            <a:ext cx="596518" cy="596518"/>
                          </a:xfrm>
                          <a:prstGeom prst="rect">
                            <a:avLst/>
                          </a:prstGeom>
                        </pic:spPr>
                      </pic:pic>
                      <wps:wsp>
                        <wps:cNvPr id="898876354" name="مربع نص 103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2F525A6-38E5-26C2-2272-01D507D1CBAC}"/>
                            </a:ext>
                          </a:extLst>
                        </wps:cNvPr>
                        <wps:cNvSpPr txBox="1"/>
                        <wps:spPr>
                          <a:xfrm>
                            <a:off x="0" y="89874"/>
                            <a:ext cx="4118610" cy="571500"/>
                          </a:xfrm>
                          <a:prstGeom prst="rect">
                            <a:avLst/>
                          </a:prstGeom>
                          <a:noFill/>
                        </wps:spPr>
                        <wps:txbx>
                          <w:txbxContent>
                            <w:p w:rsidR="006C7F2F" w:rsidRPr="006C7F2F" w:rsidRDefault="006C7F2F" w:rsidP="006C7F2F">
                              <w:pPr>
                                <w:spacing w:after="160" w:line="256" w:lineRule="auto"/>
                                <w:rPr>
                                  <w:rFonts w:eastAsia="Calibri" w:hAnsi="Adobe Arabic" w:cs="Adobe Arabic"/>
                                  <w:b/>
                                  <w:bCs/>
                                  <w:color w:val="C00000"/>
                                  <w:kern w:val="24"/>
                                  <w:sz w:val="40"/>
                                  <w:szCs w:val="40"/>
                                  <w:lang w:bidi="ar-SY"/>
                                </w:rPr>
                              </w:pPr>
                              <w:r w:rsidRPr="006C7F2F">
                                <w:rPr>
                                  <w:rFonts w:eastAsia="Calibri" w:hAnsi="Adobe Arabic" w:cs="Adobe Arabic"/>
                                  <w:b/>
                                  <w:bCs/>
                                  <w:color w:val="C00000"/>
                                  <w:kern w:val="24"/>
                                  <w:sz w:val="40"/>
                                  <w:szCs w:val="40"/>
                                  <w:rtl/>
                                  <w:lang w:bidi="ar-SY"/>
                                </w:rPr>
                                <w:t>ما</w:t>
                              </w:r>
                              <w:r w:rsidR="00F9337C">
                                <w:rPr>
                                  <w:rFonts w:eastAsia="Calibri" w:hAnsi="Adobe Arabic" w:cs="Adobe Arabic" w:hint="cs"/>
                                  <w:b/>
                                  <w:bCs/>
                                  <w:color w:val="C00000"/>
                                  <w:kern w:val="24"/>
                                  <w:sz w:val="40"/>
                                  <w:szCs w:val="40"/>
                                  <w:rtl/>
                                  <w:lang w:bidi="ar-SY"/>
                                </w:rPr>
                                <w:t xml:space="preserve"> </w:t>
                              </w:r>
                              <w:r w:rsidRPr="006C7F2F">
                                <w:rPr>
                                  <w:rFonts w:eastAsia="Calibri" w:hAnsi="Adobe Arabic" w:cs="Adobe Arabic"/>
                                  <w:b/>
                                  <w:bCs/>
                                  <w:color w:val="C00000"/>
                                  <w:kern w:val="24"/>
                                  <w:sz w:val="40"/>
                                  <w:szCs w:val="40"/>
                                  <w:rtl/>
                                  <w:lang w:bidi="ar-SY"/>
                                </w:rPr>
                                <w:t>هي توقعاتك من هذا البرنامج التدريبي</w:t>
                              </w:r>
                              <w:r w:rsidRPr="006C7F2F">
                                <w:rPr>
                                  <w:rFonts w:eastAsia="Calibri" w:hAnsi="Sakkal Majalla"/>
                                  <w:b/>
                                  <w:bCs/>
                                  <w:color w:val="C00000"/>
                                  <w:kern w:val="24"/>
                                  <w:sz w:val="40"/>
                                  <w:szCs w:val="40"/>
                                  <w:rtl/>
                                  <w:lang w:bidi="ar-SY"/>
                                </w:rPr>
                                <w:t xml:space="preserve">؟ </w:t>
                              </w:r>
                            </w:p>
                          </w:txbxContent>
                        </wps:txbx>
                        <wps:bodyPr wrap="square">
                          <a:spAutoFit/>
                        </wps:bodyPr>
                      </wps:wsp>
                    </wpg:wgp>
                  </a:graphicData>
                </a:graphic>
              </wp:inline>
            </w:drawing>
          </mc:Choice>
          <mc:Fallback>
            <w:pict>
              <v:group id="مجموعة 1031" o:spid="_x0000_s1103" style="width:396.25pt;height:52.1pt;mso-position-horizontal-relative:char;mso-position-vertical-relative:line" coordsize="50322,66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">
                <v:shape id="صورة 940165530" o:spid="_x0000_s1104" type="#_x0000_t75" style="position:absolute;left:44357;width:5965;height:59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BKyLIAAAA4gAAAA8AAABkcnMvZG93bnJldi54bWxEj8tqwkAUhvcF32E4gpuik9R6Sx2lKBZX&#10;haq4PmSOSWjmTJiZmPj2nUXB5c9/41tve1OLOzlfWVaQThIQxLnVFRcKLufDeAnCB2SNtWVS8CAP&#10;283gZY2Zth3/0P0UChFH2GeooAyhyaT0eUkG/cQ2xNG7WWcwROkKqR12cdzU8i1J5tJgxfGhxIZ2&#10;JeW/p9Yo+DatD7tuf3ht2/S4cPrK6ZdRajTsPz9ABOrDM/zfPmoFq/cknc9m0wgRkSIOyM0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KgSsiyAAAAOIAAAAPAAAAAAAAAAAA&#10;AAAAAJ8CAABkcnMvZG93bnJldi54bWxQSwUGAAAAAAQABAD3AAAAlAMAAAAA&#10;">
                  <v:imagedata r:id="rId64" o:title=""/>
                  <v:path arrowok="t"/>
                </v:shape>
                <v:shapetype id="_x0000_t202" coordsize="21600,21600" o:spt="202" path="m,l,21600r21600,l21600,xe">
                  <v:stroke joinstyle="miter"/>
                  <v:path gradientshapeok="t" o:connecttype="rect"/>
                </v:shapetype>
                <v:shape id="مربع نص 1030" o:spid="_x0000_s1105" type="#_x0000_t202" style="position:absolute;top:898;width:41186;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I/38kA&#10;AADiAAAADwAAAGRycy9kb3ducmV2LnhtbESPQUvDQBSE70L/w/IEb3bTamsauy1FLfTgxZreH9ln&#10;Nph9G7LPJv33bkHwOMzMN8x6O/pWnamPTWADs2kGirgKtuHaQPm5v89BRUG22AYmAxeKsN1MbtZY&#10;2DDwB52PUqsE4VigASfSFVrHypHHOA0dcfK+Qu9RkuxrbXscEty3ep5lS+2x4bTgsKMXR9X38ccb&#10;ELG72aV88/FwGt9fB5dVCyyNubsdd8+ghEb5D/+1D9ZAvsrzp+XD4hGul9Id0J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rI/38kAAADiAAAADwAAAAAAAAAAAAAAAACYAgAA&#10;ZHJzL2Rvd25yZXYueG1sUEsFBgAAAAAEAAQA9QAAAI4DAAAAAA==&#10;" filled="f" stroked="f">
                  <v:textbox style="mso-fit-shape-to-text:t">
                    <w:txbxContent>
                      <w:p w:rsidR="006C7F2F" w:rsidRPr="006C7F2F" w:rsidRDefault="006C7F2F" w:rsidP="006C7F2F">
                        <w:pPr>
                          <w:spacing w:after="160" w:line="256" w:lineRule="auto"/>
                          <w:rPr>
                            <w:rFonts w:eastAsia="Calibri" w:hAnsi="Adobe Arabic" w:cs="Adobe Arabic"/>
                            <w:b/>
                            <w:bCs/>
                            <w:color w:val="C00000"/>
                            <w:kern w:val="24"/>
                            <w:sz w:val="40"/>
                            <w:szCs w:val="40"/>
                            <w:lang w:bidi="ar-SY"/>
                          </w:rPr>
                        </w:pPr>
                        <w:r w:rsidRPr="006C7F2F">
                          <w:rPr>
                            <w:rFonts w:eastAsia="Calibri" w:hAnsi="Adobe Arabic" w:cs="Adobe Arabic"/>
                            <w:b/>
                            <w:bCs/>
                            <w:color w:val="C00000"/>
                            <w:kern w:val="24"/>
                            <w:sz w:val="40"/>
                            <w:szCs w:val="40"/>
                            <w:rtl/>
                            <w:lang w:bidi="ar-SY"/>
                          </w:rPr>
                          <w:t>ما</w:t>
                        </w:r>
                        <w:r w:rsidR="00F9337C">
                          <w:rPr>
                            <w:rFonts w:eastAsia="Calibri" w:hAnsi="Adobe Arabic" w:cs="Adobe Arabic" w:hint="cs"/>
                            <w:b/>
                            <w:bCs/>
                            <w:color w:val="C00000"/>
                            <w:kern w:val="24"/>
                            <w:sz w:val="40"/>
                            <w:szCs w:val="40"/>
                            <w:rtl/>
                            <w:lang w:bidi="ar-SY"/>
                          </w:rPr>
                          <w:t xml:space="preserve"> </w:t>
                        </w:r>
                        <w:r w:rsidRPr="006C7F2F">
                          <w:rPr>
                            <w:rFonts w:eastAsia="Calibri" w:hAnsi="Adobe Arabic" w:cs="Adobe Arabic"/>
                            <w:b/>
                            <w:bCs/>
                            <w:color w:val="C00000"/>
                            <w:kern w:val="24"/>
                            <w:sz w:val="40"/>
                            <w:szCs w:val="40"/>
                            <w:rtl/>
                            <w:lang w:bidi="ar-SY"/>
                          </w:rPr>
                          <w:t>هي توقعاتك من هذا البرنامج التدريبي</w:t>
                        </w:r>
                        <w:r w:rsidRPr="006C7F2F">
                          <w:rPr>
                            <w:rFonts w:eastAsia="Calibri" w:hAnsi="Sakkal Majalla"/>
                            <w:b/>
                            <w:bCs/>
                            <w:color w:val="C00000"/>
                            <w:kern w:val="24"/>
                            <w:sz w:val="40"/>
                            <w:szCs w:val="40"/>
                            <w:rtl/>
                            <w:lang w:bidi="ar-SY"/>
                          </w:rPr>
                          <w:t xml:space="preserve">؟ </w:t>
                        </w:r>
                      </w:p>
                    </w:txbxContent>
                  </v:textbox>
                </v:shape>
                <w10:wrap anchorx="page"/>
                <w10:anchorlock/>
              </v:group>
            </w:pict>
          </mc:Fallback>
        </mc:AlternateContent>
      </w:r>
    </w:p>
    <w:p w:rsidR="00986395" w:rsidRDefault="00986395" w:rsidP="00986395">
      <w:pPr>
        <w:spacing w:after="160" w:line="259" w:lineRule="auto"/>
        <w:rPr>
          <w:rFonts w:ascii="Adobe Arabic" w:hAnsi="Adobe Arabic" w:cs="Adobe Arabic"/>
          <w:sz w:val="48"/>
          <w:szCs w:val="52"/>
          <w:rtl/>
          <w:lang w:bidi="ar-SY"/>
        </w:rPr>
      </w:pPr>
    </w:p>
    <w:p w:rsidR="00A2091E" w:rsidRDefault="00A2091E" w:rsidP="00A2091E">
      <w:pPr>
        <w:spacing w:after="160" w:line="480" w:lineRule="auto"/>
        <w:rPr>
          <w:rFonts w:ascii="Adobe Arabic" w:hAnsi="Adobe Arabic" w:cs="Adobe Arabic"/>
          <w:sz w:val="48"/>
          <w:szCs w:val="52"/>
          <w:rtl/>
          <w:lang w:bidi="ar-SY"/>
        </w:rPr>
      </w:pPr>
      <w:r>
        <w:rPr>
          <w:rFonts w:ascii="Adobe Arabic" w:hAnsi="Adobe Arabic" w:cs="Adobe Arabic" w:hint="cs"/>
          <w:sz w:val="48"/>
          <w:szCs w:val="52"/>
          <w:rtl/>
          <w:lang w:bidi="ar-SY"/>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A2091E" w:rsidRDefault="00A2091E" w:rsidP="00A2091E">
      <w:pPr>
        <w:spacing w:after="160" w:line="259" w:lineRule="auto"/>
        <w:rPr>
          <w:rFonts w:ascii="Adobe Arabic" w:hAnsi="Adobe Arabic" w:cs="Adobe Arabic"/>
          <w:sz w:val="48"/>
          <w:szCs w:val="52"/>
          <w:rtl/>
          <w:lang w:bidi="ar-SY"/>
        </w:rPr>
      </w:pPr>
    </w:p>
    <w:p w:rsidR="00BF1E10" w:rsidRDefault="00BF1E10" w:rsidP="00BF1E10">
      <w:pPr>
        <w:spacing w:after="160" w:line="480" w:lineRule="auto"/>
        <w:rPr>
          <w:rFonts w:ascii="Adobe Arabic" w:hAnsi="Adobe Arabic" w:cs="Adobe Arabic"/>
          <w:sz w:val="48"/>
          <w:szCs w:val="52"/>
          <w:rtl/>
          <w:lang w:bidi="ar-SY"/>
        </w:rPr>
      </w:pPr>
      <w:r>
        <w:rPr>
          <w:rFonts w:ascii="Adobe Arabic" w:hAnsi="Adobe Arabic" w:cs="Adobe Arabic" w:hint="cs"/>
          <w:sz w:val="48"/>
          <w:szCs w:val="52"/>
          <w:rtl/>
          <w:lang w:bidi="ar-SY"/>
        </w:rPr>
        <w:t>ــــــــــــــــــــــــــــــــــــــــــــــــــــــــــــــــــــــــــــــــــــــــ</w:t>
      </w:r>
    </w:p>
    <w:p w:rsidR="00986395" w:rsidRPr="00BF1E10" w:rsidRDefault="00A2091E" w:rsidP="00BF1E10">
      <w:pPr>
        <w:spacing w:after="160" w:line="259" w:lineRule="auto"/>
        <w:jc w:val="center"/>
        <w:rPr>
          <w:rFonts w:ascii="Adobe Arabic" w:hAnsi="Adobe Arabic" w:cs="Adobe Arabic"/>
          <w:sz w:val="48"/>
          <w:szCs w:val="52"/>
          <w:rtl/>
          <w:lang w:bidi="ar-SY"/>
        </w:rPr>
      </w:pPr>
      <w:r>
        <w:rPr>
          <w:rFonts w:cs="PT Bold Heading"/>
          <w:noProof/>
          <w:sz w:val="52"/>
          <w:szCs w:val="56"/>
        </w:rPr>
        <w:drawing>
          <wp:inline distT="0" distB="0" distL="0" distR="0" wp14:anchorId="5FA9D2B2" wp14:editId="55612668">
            <wp:extent cx="2357188" cy="2161309"/>
            <wp:effectExtent l="0" t="0" r="0" b="0"/>
            <wp:docPr id="1629241495"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73451" cy="2176221"/>
                    </a:xfrm>
                    <a:prstGeom prst="rect">
                      <a:avLst/>
                    </a:prstGeom>
                    <a:noFill/>
                    <a:ln>
                      <a:noFill/>
                    </a:ln>
                  </pic:spPr>
                </pic:pic>
              </a:graphicData>
            </a:graphic>
          </wp:inline>
        </w:drawing>
      </w:r>
      <w:bookmarkEnd w:id="2"/>
    </w:p>
    <w:p w:rsidR="003E68B2" w:rsidRDefault="003E68B2" w:rsidP="003E68B2">
      <w:pPr>
        <w:jc w:val="center"/>
        <w:rPr>
          <w:rFonts w:ascii="Sakkal Majalla" w:hAnsi="Sakkal Majalla"/>
          <w:b/>
          <w:bCs/>
          <w:color w:val="002060"/>
          <w:sz w:val="34"/>
          <w:rtl/>
          <w:lang w:bidi="ar-EG"/>
        </w:rPr>
      </w:pPr>
      <w:r w:rsidRPr="00D05800">
        <w:rPr>
          <w:rFonts w:hint="cs"/>
          <w:b/>
          <w:bCs/>
          <w:color w:val="002060"/>
          <w:rtl/>
        </w:rPr>
        <w:lastRenderedPageBreak/>
        <w:t>يرجى متابعة الفيديو الآتي:</w:t>
      </w:r>
    </w:p>
    <w:p w:rsidR="003E68B2" w:rsidRDefault="003E68B2" w:rsidP="003E68B2">
      <w:pPr>
        <w:jc w:val="center"/>
        <w:rPr>
          <w:rFonts w:ascii="Sakkal Majalla" w:hAnsi="Sakkal Majalla"/>
          <w:color w:val="002060"/>
          <w:sz w:val="34"/>
          <w:rtl/>
          <w:lang w:bidi="ar-EG"/>
        </w:rPr>
      </w:pPr>
      <w:r>
        <w:rPr>
          <w:noProof/>
          <w:rtl/>
        </w:rPr>
        <w:drawing>
          <wp:inline distT="0" distB="0" distL="0" distR="0" wp14:anchorId="1473A623" wp14:editId="0B0B481D">
            <wp:extent cx="1037116" cy="719066"/>
            <wp:effectExtent l="0" t="0" r="0" b="5080"/>
            <wp:docPr id="1828754278" name="صورة 182875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youtube-logo-6019878_640-removebg-preview.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048278" cy="726805"/>
                    </a:xfrm>
                    <a:prstGeom prst="rect">
                      <a:avLst/>
                    </a:prstGeom>
                  </pic:spPr>
                </pic:pic>
              </a:graphicData>
            </a:graphic>
          </wp:inline>
        </w:drawing>
      </w:r>
    </w:p>
    <w:p w:rsidR="003E68B2" w:rsidRDefault="00B07E69" w:rsidP="003E68B2">
      <w:pPr>
        <w:jc w:val="center"/>
        <w:rPr>
          <w:rFonts w:ascii="Sakkal Majalla" w:hAnsi="Sakkal Majalla"/>
          <w:b/>
          <w:bCs/>
          <w:sz w:val="34"/>
          <w:rtl/>
        </w:rPr>
      </w:pPr>
      <w:hyperlink r:id="rId67" w:history="1">
        <w:r w:rsidR="003E68B2" w:rsidRPr="003E68B2">
          <w:rPr>
            <w:rStyle w:val="Hyperlink"/>
            <w:rFonts w:ascii="Sakkal Majalla" w:hAnsi="Sakkal Majalla"/>
            <w:b/>
            <w:bCs/>
            <w:sz w:val="34"/>
          </w:rPr>
          <w:t>https://youtu.be/HJ4G19kE7-k</w:t>
        </w:r>
      </w:hyperlink>
    </w:p>
    <w:p w:rsidR="003E68B2" w:rsidRDefault="003E68B2" w:rsidP="003E68B2">
      <w:pPr>
        <w:jc w:val="center"/>
        <w:rPr>
          <w:rFonts w:ascii="Sakkal Majalla" w:hAnsi="Sakkal Majalla"/>
          <w:b/>
          <w:bCs/>
          <w:sz w:val="34"/>
          <w:rtl/>
        </w:rPr>
      </w:pPr>
      <w:r w:rsidRPr="00BD5495">
        <w:rPr>
          <w:rFonts w:ascii="Sakkal Majalla" w:hAnsi="Sakkal Majalla"/>
          <w:noProof/>
          <w:color w:val="002060"/>
          <w:sz w:val="34"/>
        </w:rPr>
        <mc:AlternateContent>
          <mc:Choice Requires="wpg">
            <w:drawing>
              <wp:inline distT="0" distB="0" distL="0" distR="0" wp14:anchorId="16B8682B" wp14:editId="4ADA3C54">
                <wp:extent cx="5731510" cy="895350"/>
                <wp:effectExtent l="0" t="0" r="21590" b="19050"/>
                <wp:docPr id="3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8" name="صورة 3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9" name="مجموعة 39"/>
                        <wpg:cNvGrpSpPr/>
                        <wpg:grpSpPr>
                          <a:xfrm>
                            <a:off x="0" y="0"/>
                            <a:ext cx="5731510" cy="895350"/>
                            <a:chOff x="0" y="0"/>
                            <a:chExt cx="5878196" cy="918845"/>
                          </a:xfrm>
                        </wpg:grpSpPr>
                        <wpg:grpSp>
                          <wpg:cNvPr id="40" name="مجموعة 40"/>
                          <wpg:cNvGrpSpPr/>
                          <wpg:grpSpPr>
                            <a:xfrm>
                              <a:off x="0" y="0"/>
                              <a:ext cx="5878196" cy="918845"/>
                              <a:chOff x="0" y="0"/>
                              <a:chExt cx="6240348" cy="919070"/>
                            </a:xfrm>
                          </wpg:grpSpPr>
                          <wpg:grpSp>
                            <wpg:cNvPr id="41" name="مجموعة 41"/>
                            <wpg:cNvGrpSpPr/>
                            <wpg:grpSpPr>
                              <a:xfrm>
                                <a:off x="0" y="169208"/>
                                <a:ext cx="5433072" cy="580613"/>
                                <a:chOff x="0" y="169208"/>
                                <a:chExt cx="5433072" cy="580613"/>
                              </a:xfrm>
                            </wpg:grpSpPr>
                            <wps:wsp>
                              <wps:cNvPr id="4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3"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4" name="شكل بيضاوي 44"/>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 name="مربع نص 41"/>
                          <wps:cNvSpPr txBox="1"/>
                          <wps:spPr>
                            <a:xfrm>
                              <a:off x="204484" y="256973"/>
                              <a:ext cx="4616071" cy="377965"/>
                            </a:xfrm>
                            <a:prstGeom prst="rect">
                              <a:avLst/>
                            </a:prstGeom>
                            <a:noFill/>
                          </wps:spPr>
                          <wps:txbx>
                            <w:txbxContent>
                              <w:p w:rsidR="003E68B2" w:rsidRPr="00650040" w:rsidRDefault="00650040" w:rsidP="00650040">
                                <w:pPr>
                                  <w:pStyle w:val="a0"/>
                                  <w:rPr>
                                    <w:sz w:val="40"/>
                                    <w:szCs w:val="40"/>
                                  </w:rPr>
                                </w:pPr>
                                <w:r w:rsidRPr="00650040">
                                  <w:rPr>
                                    <w:rFonts w:hint="cs"/>
                                    <w:sz w:val="40"/>
                                    <w:szCs w:val="40"/>
                                    <w:rtl/>
                                  </w:rPr>
                                  <w:t>المقدّمة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6B8682B" id="مجموعة 11" o:spid="_x0000_s110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">
                <v:shape id="صورة 38" o:spid="_x0000_s110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">
                  <v:imagedata r:id="rId69" o:title=""/>
                </v:shape>
                <v:group id="مجموعة 39" o:spid="_x0000_s11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group id="مجموعة 40" o:spid="_x0000_s11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group id="مجموعة 41" o:spid="_x0000_s11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شكل حر 42" o:spid="_x0000_s11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1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" fillcolor="#2b5474" stroked="f" strokeweight="1pt">
                        <v:stroke joinstyle="miter"/>
                      </v:roundrect>
                    </v:group>
                    <v:oval id="شكل بيضاوي 44" o:spid="_x0000_s11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" filled="f" strokecolor="#579da5" strokeweight="1pt">
                      <v:stroke joinstyle="miter"/>
                    </v:oval>
                  </v:group>
                  <v:shape id="مربع نص 41" o:spid="_x0000_s1114" type="#_x0000_t202" style="position:absolute;left:2044;top:2569;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" filled="f" stroked="f">
                    <v:textbox style="mso-fit-shape-to-text:t">
                      <w:txbxContent>
                        <w:p w14:paraId="20EBE6B9" w14:textId="11942E43" w:rsidR="003E68B2" w:rsidRPr="00650040" w:rsidRDefault="00650040" w:rsidP="00650040">
                          <w:pPr>
                            <w:pStyle w:val="a0"/>
                            <w:rPr>
                              <w:sz w:val="40"/>
                              <w:szCs w:val="40"/>
                            </w:rPr>
                          </w:pPr>
                          <w:r w:rsidRPr="00650040">
                            <w:rPr>
                              <w:rFonts w:hint="cs"/>
                              <w:sz w:val="40"/>
                              <w:szCs w:val="40"/>
                              <w:rtl/>
                            </w:rPr>
                            <w:t>المقدّمة</w:t>
                          </w:r>
                        </w:p>
                      </w:txbxContent>
                    </v:textbox>
                  </v:shape>
                </v:group>
                <w10:anchorlock/>
              </v:group>
            </w:pict>
          </mc:Fallback>
        </mc:AlternateContent>
      </w:r>
    </w:p>
    <w:p w:rsidR="003E68B2" w:rsidRPr="00650040" w:rsidRDefault="003E68B2">
      <w:pPr>
        <w:pStyle w:val="ListParagraph"/>
        <w:numPr>
          <w:ilvl w:val="0"/>
          <w:numId w:val="6"/>
        </w:numPr>
        <w:jc w:val="both"/>
        <w:rPr>
          <w:rFonts w:ascii="Sakkal Majalla" w:hAnsi="Sakkal Majalla" w:cs="Sakkal Majalla"/>
          <w:sz w:val="34"/>
          <w:szCs w:val="34"/>
        </w:rPr>
      </w:pPr>
      <w:r w:rsidRPr="00650040">
        <w:rPr>
          <w:rFonts w:ascii="Sakkal Majalla" w:hAnsi="Sakkal Majalla" w:cs="Sakkal Majalla"/>
          <w:sz w:val="34"/>
          <w:szCs w:val="34"/>
          <w:rtl/>
        </w:rPr>
        <w:t>إدارة الحشود والجماهير هي مجال مهم وحيوي يتطلب الكثير من الخبرة والمعرفة. تتضمن هذه المهارات قدرة فعالة على تحليل الحشود والجماهير وتحديد العوامل التي تؤثر على سلوكهم، بالإضافة إلى تطوير استراتيجيات الاتصال والتواصل معهم.</w:t>
      </w:r>
    </w:p>
    <w:p w:rsidR="003E68B2" w:rsidRPr="00650040" w:rsidRDefault="003E68B2">
      <w:pPr>
        <w:pStyle w:val="ListParagraph"/>
        <w:numPr>
          <w:ilvl w:val="0"/>
          <w:numId w:val="6"/>
        </w:numPr>
        <w:jc w:val="both"/>
        <w:rPr>
          <w:rFonts w:ascii="Sakkal Majalla" w:hAnsi="Sakkal Majalla" w:cs="Sakkal Majalla"/>
          <w:sz w:val="34"/>
          <w:szCs w:val="34"/>
        </w:rPr>
      </w:pPr>
      <w:r w:rsidRPr="00650040">
        <w:rPr>
          <w:rFonts w:ascii="Sakkal Majalla" w:hAnsi="Sakkal Majalla" w:cs="Sakkal Majalla"/>
          <w:sz w:val="34"/>
          <w:szCs w:val="34"/>
          <w:rtl/>
        </w:rPr>
        <w:t>تعتبر إدارة الحشود والجماهير أمراً حيوياً في العديد من الأحداث والمواقع، بما في ذلك المظاهرات والحفلات والملاعب والمطارات والمحطات، وغيرها من الأماكن العامة، وتتطلب مهارات فعالة لضمان الأمن والسلامة للجميع.</w:t>
      </w:r>
    </w:p>
    <w:p w:rsidR="003E68B2" w:rsidRPr="00650040" w:rsidRDefault="003E68B2">
      <w:pPr>
        <w:pStyle w:val="ListParagraph"/>
        <w:numPr>
          <w:ilvl w:val="0"/>
          <w:numId w:val="6"/>
        </w:numPr>
        <w:jc w:val="both"/>
        <w:rPr>
          <w:rFonts w:ascii="Sakkal Majalla" w:hAnsi="Sakkal Majalla" w:cs="Sakkal Majalla"/>
          <w:sz w:val="34"/>
          <w:szCs w:val="34"/>
          <w:rtl/>
        </w:rPr>
      </w:pPr>
      <w:r w:rsidRPr="00650040">
        <w:rPr>
          <w:rFonts w:ascii="Sakkal Majalla" w:hAnsi="Sakkal Majalla" w:cs="Sakkal Majalla"/>
          <w:sz w:val="34"/>
          <w:szCs w:val="34"/>
          <w:rtl/>
        </w:rPr>
        <w:t xml:space="preserve">تشمل مهارات إدارة الحشود والجماهير القدرة على التعامل مع المواقف الطارئة والأزمات، بالإضافة إلى تحديد السلوكيات التي يمكن أن تؤدي إلى الاضطرابات والحوادث. </w:t>
      </w:r>
    </w:p>
    <w:p w:rsidR="003E68B2" w:rsidRPr="00650040" w:rsidRDefault="003E68B2">
      <w:pPr>
        <w:pStyle w:val="ListParagraph"/>
        <w:numPr>
          <w:ilvl w:val="0"/>
          <w:numId w:val="6"/>
        </w:numPr>
        <w:jc w:val="both"/>
        <w:rPr>
          <w:rFonts w:ascii="Sakkal Majalla" w:hAnsi="Sakkal Majalla" w:cs="Sakkal Majalla"/>
          <w:sz w:val="34"/>
          <w:szCs w:val="34"/>
        </w:rPr>
      </w:pPr>
      <w:r w:rsidRPr="00650040">
        <w:rPr>
          <w:rFonts w:ascii="Sakkal Majalla" w:hAnsi="Sakkal Majalla" w:cs="Sakkal Majalla"/>
          <w:sz w:val="34"/>
          <w:szCs w:val="34"/>
          <w:rtl/>
        </w:rPr>
        <w:t>ومن خلال تقنيات التحليل البياني والتواصل الفعال، يمكن للمسؤولين عن إدارة الحشود والجماهير تحسين الأمن والسلامة ومنع الحوادث.</w:t>
      </w:r>
    </w:p>
    <w:p w:rsidR="003E68B2" w:rsidRPr="00650040" w:rsidRDefault="00650040">
      <w:pPr>
        <w:pStyle w:val="ListParagraph"/>
        <w:numPr>
          <w:ilvl w:val="0"/>
          <w:numId w:val="6"/>
        </w:numPr>
        <w:jc w:val="both"/>
        <w:rPr>
          <w:rFonts w:ascii="Sakkal Majalla" w:hAnsi="Sakkal Majalla" w:cs="Sakkal Majalla"/>
          <w:sz w:val="34"/>
          <w:szCs w:val="34"/>
        </w:rPr>
      </w:pPr>
      <w:r>
        <w:rPr>
          <w:rFonts w:ascii="Sakkal Majalla" w:hAnsi="Sakkal Majalla" w:cs="Sakkal Majalla" w:hint="cs"/>
          <w:noProof/>
          <w:sz w:val="34"/>
          <w:szCs w:val="34"/>
        </w:rPr>
        <w:drawing>
          <wp:anchor distT="0" distB="0" distL="114300" distR="114300" simplePos="0" relativeHeight="252749824" behindDoc="0" locked="0" layoutInCell="1" allowOverlap="1" wp14:anchorId="4609A000" wp14:editId="31493A68">
            <wp:simplePos x="0" y="0"/>
            <wp:positionH relativeFrom="margin">
              <wp:align>left</wp:align>
            </wp:positionH>
            <wp:positionV relativeFrom="paragraph">
              <wp:posOffset>10795</wp:posOffset>
            </wp:positionV>
            <wp:extent cx="1428750" cy="838200"/>
            <wp:effectExtent l="0" t="0" r="0" b="0"/>
            <wp:wrapSquare wrapText="bothSides"/>
            <wp:docPr id="469310887"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70">
                      <a:extLst>
                        <a:ext uri="{28A0092B-C50C-407E-A947-70E740481C1C}">
                          <a14:useLocalDpi xmlns:a14="http://schemas.microsoft.com/office/drawing/2010/main" val="0"/>
                        </a:ext>
                      </a:extLst>
                    </a:blip>
                    <a:srcRect t="22000" b="19333"/>
                    <a:stretch/>
                  </pic:blipFill>
                  <pic:spPr bwMode="auto">
                    <a:xfrm>
                      <a:off x="0" y="0"/>
                      <a:ext cx="1428750" cy="838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E68B2" w:rsidRPr="00650040">
        <w:rPr>
          <w:rFonts w:ascii="Sakkal Majalla" w:hAnsi="Sakkal Majalla" w:cs="Sakkal Majalla"/>
          <w:sz w:val="34"/>
          <w:szCs w:val="34"/>
          <w:rtl/>
        </w:rPr>
        <w:t>وبما أن إدارة الحشود والجماهير تعتبر مهمة حيوية في الكثير من الأحداث والمواقع، فإن مهارات إدارة الحشود والجماهير تعتبر مهمة للكثير من المجالات المهنية والتجارية، بما في ذلك الأمن والإدارة والسلامة والسياحة والفعاليات والرياضة وغيرها من المجالات.</w:t>
      </w:r>
    </w:p>
    <w:p w:rsidR="003E68B2" w:rsidRPr="00650040" w:rsidRDefault="003E68B2">
      <w:pPr>
        <w:pStyle w:val="ListParagraph"/>
        <w:numPr>
          <w:ilvl w:val="0"/>
          <w:numId w:val="6"/>
        </w:numPr>
        <w:jc w:val="both"/>
        <w:rPr>
          <w:rFonts w:ascii="Sakkal Majalla" w:hAnsi="Sakkal Majalla" w:cs="Sakkal Majalla"/>
          <w:sz w:val="34"/>
          <w:szCs w:val="34"/>
          <w:rtl/>
        </w:rPr>
      </w:pPr>
      <w:r w:rsidRPr="00650040">
        <w:rPr>
          <w:rFonts w:ascii="Sakkal Majalla" w:hAnsi="Sakkal Majalla" w:cs="Sakkal Majalla"/>
          <w:sz w:val="34"/>
          <w:szCs w:val="34"/>
          <w:rtl/>
        </w:rPr>
        <w:t xml:space="preserve">في النهاية، فإن إدارة الحشود والجماهير تعتبر مجالاً مهماً يتطلب الكثير من الخبرة والمعرفة والمهارات الفعالة. </w:t>
      </w:r>
    </w:p>
    <w:p w:rsidR="003E68B2" w:rsidRPr="00650040" w:rsidRDefault="003E68B2">
      <w:pPr>
        <w:pStyle w:val="ListParagraph"/>
        <w:numPr>
          <w:ilvl w:val="0"/>
          <w:numId w:val="6"/>
        </w:numPr>
        <w:jc w:val="both"/>
        <w:rPr>
          <w:rFonts w:ascii="Sakkal Majalla" w:hAnsi="Sakkal Majalla" w:cs="Sakkal Majalla"/>
          <w:b/>
          <w:bCs/>
          <w:sz w:val="34"/>
          <w:szCs w:val="34"/>
          <w:rtl/>
        </w:rPr>
      </w:pPr>
      <w:r w:rsidRPr="00650040">
        <w:rPr>
          <w:rFonts w:ascii="Sakkal Majalla" w:hAnsi="Sakkal Majalla" w:cs="Sakkal Majalla"/>
          <w:sz w:val="34"/>
          <w:szCs w:val="34"/>
          <w:rtl/>
        </w:rPr>
        <w:t>ويهدف هذا المجال إلى ضمان الأمن والسلامة للجميع، وتوفير بيئة آمنة ومريحة للجماهير والحشود في الأحداث والمواقع المختلفة.</w:t>
      </w:r>
    </w:p>
    <w:p w:rsidR="003E68B2" w:rsidRDefault="003E68B2" w:rsidP="003E68B2">
      <w:pPr>
        <w:rPr>
          <w:rFonts w:ascii="Adobe Arabic" w:hAnsi="Adobe Arabic" w:cs="Adobe Arabic"/>
          <w:b/>
          <w:bCs/>
          <w:color w:val="FF0000"/>
          <w:sz w:val="40"/>
          <w:szCs w:val="40"/>
          <w:rtl/>
        </w:rPr>
      </w:pPr>
    </w:p>
    <w:p w:rsidR="00650040" w:rsidRPr="00A71491" w:rsidRDefault="00650040" w:rsidP="00650040">
      <w:pPr>
        <w:rPr>
          <w:rFonts w:ascii="Adobe Arabic" w:hAnsi="Adobe Arabic" w:cs="Adobe Arabic"/>
          <w:b/>
          <w:bCs/>
          <w:color w:val="FF0000"/>
          <w:sz w:val="40"/>
          <w:szCs w:val="40"/>
          <w:lang w:bidi="ar-SY"/>
        </w:rPr>
      </w:pPr>
      <w:r w:rsidRPr="005E12F4">
        <w:rPr>
          <w:noProof/>
        </w:rPr>
        <w:lastRenderedPageBreak/>
        <mc:AlternateContent>
          <mc:Choice Requires="wpg">
            <w:drawing>
              <wp:inline distT="0" distB="0" distL="0" distR="0" wp14:anchorId="6D574507" wp14:editId="61528417">
                <wp:extent cx="5711825" cy="715645"/>
                <wp:effectExtent l="0" t="0" r="22225" b="27305"/>
                <wp:docPr id="1425198147" name="مجموعة 1"/>
                <wp:cNvGraphicFramePr/>
                <a:graphic xmlns:a="http://schemas.openxmlformats.org/drawingml/2006/main">
                  <a:graphicData uri="http://schemas.microsoft.com/office/word/2010/wordprocessingGroup">
                    <wpg:wgp>
                      <wpg:cNvGrpSpPr/>
                      <wpg:grpSpPr>
                        <a:xfrm>
                          <a:off x="0" y="0"/>
                          <a:ext cx="5711825" cy="715645"/>
                          <a:chOff x="0" y="0"/>
                          <a:chExt cx="5712455" cy="715645"/>
                        </a:xfrm>
                      </wpg:grpSpPr>
                      <wpg:grpSp>
                        <wpg:cNvPr id="881967268" name="مجموعة 881967268"/>
                        <wpg:cNvGrpSpPr/>
                        <wpg:grpSpPr>
                          <a:xfrm>
                            <a:off x="0" y="141697"/>
                            <a:ext cx="5712455" cy="573946"/>
                            <a:chOff x="0" y="141698"/>
                            <a:chExt cx="6312597" cy="635537"/>
                          </a:xfrm>
                        </wpg:grpSpPr>
                        <wps:wsp>
                          <wps:cNvPr id="2056585875" name="مستطيل مستدير الزوايا 769901"/>
                          <wps:cNvSpPr/>
                          <wps:spPr>
                            <a:xfrm>
                              <a:off x="529983"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43426344" name="مربع نص 2043426344"/>
                          <wps:cNvSpPr txBox="1"/>
                          <wps:spPr>
                            <a:xfrm>
                              <a:off x="4157113" y="141698"/>
                              <a:ext cx="1344629" cy="407823"/>
                            </a:xfrm>
                            <a:prstGeom prst="rect">
                              <a:avLst/>
                            </a:prstGeom>
                            <a:noFill/>
                          </wps:spPr>
                          <wps:txbx>
                            <w:txbxContent>
                              <w:p w:rsidR="00650040" w:rsidRDefault="00650040" w:rsidP="00650040">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wps:txbx>
                          <wps:bodyPr wrap="square" rtlCol="1">
                            <a:spAutoFit/>
                          </wps:bodyPr>
                        </wps:wsp>
                        <wps:wsp>
                          <wps:cNvPr id="992507810" name="مستطيل مستدير الزوايا 769903"/>
                          <wps:cNvSpPr/>
                          <wps:spPr>
                            <a:xfrm>
                              <a:off x="0"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093939947" name="صورة 1093939947"/>
                          <pic:cNvPicPr/>
                        </pic:nvPicPr>
                        <pic:blipFill>
                          <a:blip r:embed="rId38" cstate="print">
                            <a:extLst>
                              <a:ext uri="{28A0092B-C50C-407E-A947-70E740481C1C}">
                                <a14:useLocalDpi xmlns:a14="http://schemas.microsoft.com/office/drawing/2010/main" val="0"/>
                              </a:ext>
                            </a:extLst>
                          </a:blip>
                          <a:stretch>
                            <a:fillRect/>
                          </a:stretch>
                        </pic:blipFill>
                        <pic:spPr>
                          <a:xfrm>
                            <a:off x="4996175" y="0"/>
                            <a:ext cx="716280" cy="715645"/>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D574507" id="مجموعة 1" o:spid="_x0000_s1115" style="width:449.75pt;height:56.35pt;mso-position-horizontal-relative:char;mso-position-vertical-relative:line" coordsize="57124,7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">
                <v:group id="مجموعة 881967268" o:spid="_x0000_s1116" style="position:absolute;top:1416;width:57124;height:5740" coordorigin=",1416" coordsize="63125,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">
                  <v:roundrect id="مستطيل مستدير الزوايا 769901" o:spid="_x0000_s1117" style="position:absolute;left:5299;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" fillcolor="#0969a0" strokecolor="#0969a0" strokeweight="1pt">
                    <v:stroke joinstyle="miter"/>
                  </v:roundrect>
                  <v:shape id="مربع نص 2043426344" o:spid="_x0000_s1118" type="#_x0000_t202" style="position:absolute;left:41571;top:1416;width:13446;height:4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" filled="f" stroked="f">
                    <v:textbox style="mso-fit-shape-to-text:t">
                      <w:txbxContent>
                        <w:p w14:paraId="5ECD117E" w14:textId="77777777" w:rsidR="00650040" w:rsidRDefault="00650040" w:rsidP="00650040">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v:textbox>
                  </v:shape>
                  <v:roundrect id="مستطيل مستدير الزوايا 769903" o:spid="_x0000_s1119" style="position:absolute;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" fillcolor="#0969a0" strokecolor="#0969a0" strokeweight="1pt">
                    <v:stroke joinstyle="miter"/>
                  </v:roundrect>
                </v:group>
                <v:shape id="صورة 1093939947" o:spid="_x0000_s1120" type="#_x0000_t75" style="position:absolute;left:49961;width:7163;height:7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">
                  <v:imagedata r:id="rId39" o:title=""/>
                </v:shape>
                <w10:anchorlock/>
              </v:group>
            </w:pict>
          </mc:Fallback>
        </mc:AlternateContent>
      </w:r>
    </w:p>
    <w:p w:rsidR="00650040" w:rsidRDefault="00650040" w:rsidP="00650040">
      <w:pPr>
        <w:pStyle w:val="bold"/>
        <w:spacing w:before="240" w:after="240"/>
      </w:pPr>
      <w:r>
        <w:rPr>
          <w:rFonts w:hint="cs"/>
          <w:rtl/>
        </w:rPr>
        <w:t>نشاط تعارف المشاركين:</w:t>
      </w:r>
    </w:p>
    <w:p w:rsidR="00650040" w:rsidRPr="006F2206" w:rsidRDefault="00650040" w:rsidP="00650040">
      <w:r w:rsidRPr="006F2206">
        <w:rPr>
          <w:rtl/>
        </w:rPr>
        <w:t xml:space="preserve">هناك العديد من الأنشطة التعاونية الممتعة التي يمكن إجراؤها لتعارف المشاركين وكسر حاجز الجليد. </w:t>
      </w:r>
      <w:hyperlink r:id="rId71" w:history="1">
        <w:r w:rsidRPr="00F9337C">
          <w:rPr>
            <w:rStyle w:val="Hyperlink"/>
            <w:rtl/>
          </w:rPr>
          <w:t>إليك بعض الأفكار</w:t>
        </w:r>
      </w:hyperlink>
      <w:r w:rsidRPr="006F2206">
        <w:rPr>
          <w:rtl/>
        </w:rPr>
        <w:t>:</w:t>
      </w:r>
    </w:p>
    <w:p w:rsidR="00650040" w:rsidRPr="00650040" w:rsidRDefault="00650040">
      <w:pPr>
        <w:pStyle w:val="ListParagraph"/>
        <w:numPr>
          <w:ilvl w:val="0"/>
          <w:numId w:val="7"/>
        </w:numPr>
        <w:spacing w:line="360" w:lineRule="auto"/>
        <w:jc w:val="both"/>
        <w:rPr>
          <w:rFonts w:ascii="Adobe Arabic" w:hAnsi="Adobe Arabic" w:cs="Adobe Arabic"/>
          <w:color w:val="002060"/>
          <w:sz w:val="36"/>
          <w:szCs w:val="36"/>
        </w:rPr>
      </w:pPr>
      <w:r w:rsidRPr="00650040">
        <w:rPr>
          <w:rFonts w:ascii="Adobe Arabic" w:hAnsi="Adobe Arabic" w:cs="Adobe Arabic"/>
          <w:b/>
          <w:bCs/>
          <w:color w:val="C00000"/>
          <w:sz w:val="36"/>
          <w:szCs w:val="36"/>
          <w:rtl/>
        </w:rPr>
        <w:t>لعبة "أسئلة الهوية":</w:t>
      </w:r>
      <w:r w:rsidRPr="00650040">
        <w:rPr>
          <w:rFonts w:ascii="Adobe Arabic" w:hAnsi="Adobe Arabic" w:cs="Adobe Arabic"/>
          <w:color w:val="C00000"/>
          <w:sz w:val="36"/>
          <w:szCs w:val="36"/>
          <w:rtl/>
        </w:rPr>
        <w:t xml:space="preserve"> </w:t>
      </w:r>
      <w:r w:rsidRPr="00650040">
        <w:rPr>
          <w:rFonts w:ascii="Adobe Arabic" w:hAnsi="Adobe Arabic" w:cs="Adobe Arabic"/>
          <w:color w:val="002060"/>
          <w:sz w:val="36"/>
          <w:szCs w:val="36"/>
          <w:rtl/>
        </w:rPr>
        <w:t xml:space="preserve">يتم تقسيم المشاركين إلى مجموعات صغيرة، ويطلب من كل مشارك أن يقدم نفسه للآخرين باستخدام أسئلة محددة، مثل "ما هو اسمك؟" و "ما هو عمرك؟" و "ما هو هدفك في الحياة؟" </w:t>
      </w:r>
      <w:r w:rsidRPr="00650040">
        <w:rPr>
          <w:rFonts w:ascii="Adobe Arabic" w:hAnsi="Adobe Arabic" w:cs="Adobe Arabic" w:hint="cs"/>
          <w:color w:val="002060"/>
          <w:sz w:val="36"/>
          <w:szCs w:val="36"/>
          <w:rtl/>
        </w:rPr>
        <w:t>وغيرها من</w:t>
      </w:r>
      <w:r w:rsidRPr="00650040">
        <w:rPr>
          <w:rFonts w:ascii="Adobe Arabic" w:hAnsi="Adobe Arabic" w:cs="Adobe Arabic"/>
          <w:color w:val="002060"/>
          <w:sz w:val="36"/>
          <w:szCs w:val="36"/>
          <w:rtl/>
        </w:rPr>
        <w:t xml:space="preserve"> الأسئلة. يتمكن المشاركون بعد ذلك من تعرف بعضهم البعض بشكل أفضل.</w:t>
      </w:r>
    </w:p>
    <w:p w:rsidR="00650040" w:rsidRPr="00650040" w:rsidRDefault="00650040">
      <w:pPr>
        <w:pStyle w:val="ListParagraph"/>
        <w:numPr>
          <w:ilvl w:val="0"/>
          <w:numId w:val="7"/>
        </w:numPr>
        <w:spacing w:line="360" w:lineRule="auto"/>
        <w:jc w:val="both"/>
        <w:rPr>
          <w:rFonts w:ascii="Adobe Arabic" w:hAnsi="Adobe Arabic" w:cs="Adobe Arabic"/>
          <w:color w:val="002060"/>
          <w:sz w:val="36"/>
          <w:szCs w:val="36"/>
        </w:rPr>
      </w:pPr>
      <w:r w:rsidRPr="00650040">
        <w:rPr>
          <w:rFonts w:ascii="Adobe Arabic" w:hAnsi="Adobe Arabic" w:cs="Adobe Arabic"/>
          <w:b/>
          <w:bCs/>
          <w:color w:val="C00000"/>
          <w:sz w:val="36"/>
          <w:szCs w:val="36"/>
          <w:rtl/>
        </w:rPr>
        <w:t>لعبة "الأسئلة الغريبة":</w:t>
      </w:r>
      <w:r w:rsidRPr="00650040">
        <w:rPr>
          <w:rFonts w:ascii="Adobe Arabic" w:hAnsi="Adobe Arabic" w:cs="Adobe Arabic"/>
          <w:color w:val="002060"/>
          <w:sz w:val="36"/>
          <w:szCs w:val="36"/>
          <w:rtl/>
        </w:rPr>
        <w:t xml:space="preserve"> يتم طرح أسئلة غريبة ومضحكة على المشاركين، مثل "ما هو أغرب شيء أكلته في حياتك؟" و "ما هو شيء غريب لا يعرفه الكثيرون عنك؟" </w:t>
      </w:r>
      <w:r w:rsidRPr="00650040">
        <w:rPr>
          <w:rFonts w:ascii="Adobe Arabic" w:hAnsi="Adobe Arabic" w:cs="Adobe Arabic" w:hint="cs"/>
          <w:color w:val="002060"/>
          <w:sz w:val="36"/>
          <w:szCs w:val="36"/>
          <w:rtl/>
        </w:rPr>
        <w:t>وغيرها من</w:t>
      </w:r>
      <w:r w:rsidRPr="00650040">
        <w:rPr>
          <w:rFonts w:ascii="Adobe Arabic" w:hAnsi="Adobe Arabic" w:cs="Adobe Arabic"/>
          <w:color w:val="002060"/>
          <w:sz w:val="36"/>
          <w:szCs w:val="36"/>
          <w:rtl/>
        </w:rPr>
        <w:t xml:space="preserve"> الأسئلة. تتيح هذه اللعبة للمشاركين تبادل النكات والتعارف بشكل مرح.</w:t>
      </w:r>
    </w:p>
    <w:p w:rsidR="00650040" w:rsidRPr="00650040" w:rsidRDefault="00650040">
      <w:pPr>
        <w:pStyle w:val="ListParagraph"/>
        <w:numPr>
          <w:ilvl w:val="0"/>
          <w:numId w:val="7"/>
        </w:numPr>
        <w:spacing w:line="360" w:lineRule="auto"/>
        <w:jc w:val="both"/>
        <w:rPr>
          <w:rFonts w:ascii="Adobe Arabic" w:hAnsi="Adobe Arabic" w:cs="Adobe Arabic"/>
          <w:color w:val="002060"/>
          <w:sz w:val="36"/>
          <w:szCs w:val="36"/>
        </w:rPr>
      </w:pPr>
      <w:r w:rsidRPr="00650040">
        <w:rPr>
          <w:rFonts w:ascii="Adobe Arabic" w:hAnsi="Adobe Arabic" w:cs="Adobe Arabic"/>
          <w:b/>
          <w:bCs/>
          <w:color w:val="C00000"/>
          <w:sz w:val="36"/>
          <w:szCs w:val="36"/>
          <w:rtl/>
        </w:rPr>
        <w:t>لعبة "قصة الحياة":</w:t>
      </w:r>
      <w:r w:rsidRPr="00650040">
        <w:rPr>
          <w:rFonts w:ascii="Adobe Arabic" w:hAnsi="Adobe Arabic" w:cs="Adobe Arabic"/>
          <w:color w:val="002060"/>
          <w:sz w:val="36"/>
          <w:szCs w:val="36"/>
          <w:rtl/>
        </w:rPr>
        <w:t xml:space="preserve"> يتم تقسيم المشاركين إلى مجموعات صغيرة، ويطلب من كل مشارك أن يخبر الآخرين قصة حياته في دقيقتين فقط. تتيح هذه اللعبة للمشاركين تحفيز التعاون والتفاعل بشكل فعال.</w:t>
      </w:r>
    </w:p>
    <w:p w:rsidR="00650040" w:rsidRPr="00650040" w:rsidRDefault="00650040">
      <w:pPr>
        <w:pStyle w:val="ListParagraph"/>
        <w:numPr>
          <w:ilvl w:val="0"/>
          <w:numId w:val="7"/>
        </w:numPr>
        <w:spacing w:line="360" w:lineRule="auto"/>
        <w:jc w:val="both"/>
        <w:rPr>
          <w:rFonts w:ascii="Adobe Arabic" w:hAnsi="Adobe Arabic" w:cs="Adobe Arabic"/>
          <w:color w:val="002060"/>
          <w:sz w:val="36"/>
          <w:szCs w:val="36"/>
        </w:rPr>
      </w:pPr>
      <w:r w:rsidRPr="00650040">
        <w:rPr>
          <w:rFonts w:ascii="Adobe Arabic" w:hAnsi="Adobe Arabic" w:cs="Adobe Arabic"/>
          <w:b/>
          <w:bCs/>
          <w:color w:val="C00000"/>
          <w:sz w:val="36"/>
          <w:szCs w:val="36"/>
          <w:rtl/>
        </w:rPr>
        <w:t>لعبة "الألغاز الشخصية":</w:t>
      </w:r>
      <w:r w:rsidRPr="00650040">
        <w:rPr>
          <w:rFonts w:ascii="Adobe Arabic" w:hAnsi="Adobe Arabic" w:cs="Adobe Arabic"/>
          <w:color w:val="002060"/>
          <w:sz w:val="36"/>
          <w:szCs w:val="36"/>
          <w:rtl/>
        </w:rPr>
        <w:t xml:space="preserve"> يطلب من المشاركين كتابة بضعة أسئلة عن أنفسهم، وتطبع الأسئلة وتوضع في وعاء. يتم اختيار سؤال واحد في كل مرة، ويطلب من المشاركين الإجابة عن السؤال. تتيح هذه اللعبة للمشاركين تحفيز التفاعل وتبادل المعلومات الشخصية بشكل مرح.</w:t>
      </w:r>
    </w:p>
    <w:p w:rsidR="00650040" w:rsidRPr="00650040" w:rsidRDefault="00650040">
      <w:pPr>
        <w:pStyle w:val="ListParagraph"/>
        <w:numPr>
          <w:ilvl w:val="0"/>
          <w:numId w:val="7"/>
        </w:numPr>
        <w:spacing w:line="360" w:lineRule="auto"/>
        <w:jc w:val="both"/>
        <w:rPr>
          <w:rFonts w:ascii="Adobe Arabic" w:hAnsi="Adobe Arabic" w:cs="Adobe Arabic"/>
          <w:color w:val="002060"/>
          <w:sz w:val="36"/>
          <w:szCs w:val="36"/>
        </w:rPr>
      </w:pPr>
      <w:r>
        <w:rPr>
          <w:noProof/>
          <w:color w:val="002060"/>
          <w:sz w:val="36"/>
          <w:szCs w:val="36"/>
        </w:rPr>
        <w:drawing>
          <wp:anchor distT="0" distB="0" distL="114300" distR="114300" simplePos="0" relativeHeight="252750848" behindDoc="0" locked="0" layoutInCell="1" allowOverlap="1" wp14:anchorId="47AFF810" wp14:editId="35A25E2B">
            <wp:simplePos x="0" y="0"/>
            <wp:positionH relativeFrom="margin">
              <wp:align>left</wp:align>
            </wp:positionH>
            <wp:positionV relativeFrom="paragraph">
              <wp:posOffset>23495</wp:posOffset>
            </wp:positionV>
            <wp:extent cx="676865" cy="847725"/>
            <wp:effectExtent l="0" t="0" r="9525" b="0"/>
            <wp:wrapSquare wrapText="bothSides"/>
            <wp:docPr id="1517957430" name="صورة 1517957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l="9752" r="10374"/>
                    <a:stretch/>
                  </pic:blipFill>
                  <pic:spPr bwMode="auto">
                    <a:xfrm>
                      <a:off x="0" y="0"/>
                      <a:ext cx="676865" cy="847725"/>
                    </a:xfrm>
                    <a:prstGeom prst="rect">
                      <a:avLst/>
                    </a:prstGeom>
                    <a:noFill/>
                    <a:ln>
                      <a:noFill/>
                    </a:ln>
                    <a:extLst>
                      <a:ext uri="{53640926-AAD7-44D8-BBD7-CCE9431645EC}">
                        <a14:shadowObscured xmlns:a14="http://schemas.microsoft.com/office/drawing/2010/main"/>
                      </a:ext>
                    </a:extLst>
                  </pic:spPr>
                </pic:pic>
              </a:graphicData>
            </a:graphic>
          </wp:anchor>
        </w:drawing>
      </w:r>
      <w:r w:rsidRPr="00650040">
        <w:rPr>
          <w:rFonts w:ascii="Adobe Arabic" w:hAnsi="Adobe Arabic" w:cs="Adobe Arabic"/>
          <w:b/>
          <w:bCs/>
          <w:color w:val="C00000"/>
          <w:sz w:val="36"/>
          <w:szCs w:val="36"/>
          <w:rtl/>
        </w:rPr>
        <w:t>لعبة "تحدي البناء":</w:t>
      </w:r>
      <w:r w:rsidRPr="00650040">
        <w:rPr>
          <w:rFonts w:ascii="Adobe Arabic" w:hAnsi="Adobe Arabic" w:cs="Adobe Arabic"/>
          <w:color w:val="002060"/>
          <w:sz w:val="36"/>
          <w:szCs w:val="36"/>
          <w:rtl/>
        </w:rPr>
        <w:t xml:space="preserve"> يتم تقسيم المشاركين إلى مجموعات صغيرة، ويتم توفير مجموعة من القطع الصغيرة (مثل الليغو) لكل مجموعة. يتم تحدي المشاركين لبناء بناء معين بأسرع وقت ممكن. تتيح هذه اللعبة للمشاركين تحفيز التعاون والتفاعل بشكل فعال.</w:t>
      </w:r>
    </w:p>
    <w:p w:rsidR="00650040" w:rsidRDefault="00650040" w:rsidP="00650040">
      <w:pPr>
        <w:rPr>
          <w:rtl/>
        </w:rPr>
      </w:pPr>
      <w:r w:rsidRPr="006F2206">
        <w:rPr>
          <w:rtl/>
        </w:rPr>
        <w:t>نأمل أن تساعد هذه الأفكار على تعارف المشاركين وكسر حاجز الجليد بطريقة مرحة وممتعة.</w:t>
      </w:r>
    </w:p>
    <w:p w:rsidR="00650040" w:rsidRPr="00650040" w:rsidRDefault="00650040" w:rsidP="00650040">
      <w:pPr>
        <w:spacing w:line="256" w:lineRule="auto"/>
        <w:rPr>
          <w:rFonts w:ascii="Adobe Arabic" w:hAnsi="Adobe Arabic" w:cs="Adobe Arabic"/>
          <w:b/>
          <w:bCs/>
          <w:color w:val="FF0000"/>
          <w:sz w:val="40"/>
          <w:szCs w:val="40"/>
        </w:rPr>
      </w:pPr>
      <w:r w:rsidRPr="00BD5495">
        <w:rPr>
          <w:rFonts w:ascii="Sakkal Majalla" w:hAnsi="Sakkal Majalla"/>
          <w:noProof/>
          <w:color w:val="002060"/>
          <w:sz w:val="34"/>
        </w:rPr>
        <w:lastRenderedPageBreak/>
        <mc:AlternateContent>
          <mc:Choice Requires="wpg">
            <w:drawing>
              <wp:inline distT="0" distB="0" distL="0" distR="0" wp14:anchorId="60E7B891" wp14:editId="31035C1B">
                <wp:extent cx="5731510" cy="895350"/>
                <wp:effectExtent l="0" t="0" r="21590" b="19050"/>
                <wp:docPr id="64496558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950600298" name="صورة 95060029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55113219" name="مجموعة 1355113219"/>
                        <wpg:cNvGrpSpPr/>
                        <wpg:grpSpPr>
                          <a:xfrm>
                            <a:off x="0" y="0"/>
                            <a:ext cx="5731510" cy="895350"/>
                            <a:chOff x="0" y="0"/>
                            <a:chExt cx="5878196" cy="918845"/>
                          </a:xfrm>
                        </wpg:grpSpPr>
                        <wpg:grpSp>
                          <wpg:cNvPr id="1782285668" name="مجموعة 1782285668"/>
                          <wpg:cNvGrpSpPr/>
                          <wpg:grpSpPr>
                            <a:xfrm>
                              <a:off x="0" y="0"/>
                              <a:ext cx="5878196" cy="918845"/>
                              <a:chOff x="0" y="0"/>
                              <a:chExt cx="6240348" cy="919070"/>
                            </a:xfrm>
                          </wpg:grpSpPr>
                          <wpg:grpSp>
                            <wpg:cNvPr id="692129123" name="مجموعة 692129123"/>
                            <wpg:cNvGrpSpPr/>
                            <wpg:grpSpPr>
                              <a:xfrm>
                                <a:off x="0" y="169208"/>
                                <a:ext cx="5433072" cy="580613"/>
                                <a:chOff x="0" y="169208"/>
                                <a:chExt cx="5433072" cy="580613"/>
                              </a:xfrm>
                            </wpg:grpSpPr>
                            <wps:wsp>
                              <wps:cNvPr id="76339626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37249724"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85428837" name="شكل بيضاوي 1185428837"/>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3056731" name="مربع نص 41"/>
                          <wps:cNvSpPr txBox="1"/>
                          <wps:spPr>
                            <a:xfrm>
                              <a:off x="204484" y="256913"/>
                              <a:ext cx="4616071" cy="377965"/>
                            </a:xfrm>
                            <a:prstGeom prst="rect">
                              <a:avLst/>
                            </a:prstGeom>
                            <a:noFill/>
                          </wps:spPr>
                          <wps:txbx>
                            <w:txbxContent>
                              <w:p w:rsidR="00650040" w:rsidRPr="00650040" w:rsidRDefault="00650040" w:rsidP="00650040">
                                <w:pPr>
                                  <w:pStyle w:val="a0"/>
                                  <w:rPr>
                                    <w:sz w:val="40"/>
                                    <w:szCs w:val="40"/>
                                  </w:rPr>
                                </w:pPr>
                                <w:r w:rsidRPr="00650040">
                                  <w:rPr>
                                    <w:sz w:val="40"/>
                                    <w:szCs w:val="40"/>
                                    <w:rtl/>
                                  </w:rPr>
                                  <w:t>تحديد طبيعة الحدث وحجم الحضور المتوقع</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0E7B891" id="_x0000_s112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">
                <v:shape id="صورة 950600298" o:spid="_x0000_s112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">
                  <v:imagedata r:id="rId69" o:title=""/>
                </v:shape>
                <v:group id="مجموعة 1355113219" o:spid="_x0000_s11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">
                  <v:group id="مجموعة 1782285668" o:spid="_x0000_s11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">
                    <v:group id="مجموعة 692129123" o:spid="_x0000_s11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">
                      <v:shape id="شكل حر 42" o:spid="_x0000_s11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1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" fillcolor="#2b5474" stroked="f" strokeweight="1pt">
                        <v:stroke joinstyle="miter"/>
                      </v:roundrect>
                    </v:group>
                    <v:oval id="شكل بيضاوي 1185428837" o:spid="_x0000_s11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" filled="f" strokecolor="#579da5" strokeweight="1pt">
                      <v:stroke joinstyle="miter"/>
                    </v:oval>
                  </v:group>
                  <v:shape id="مربع نص 41" o:spid="_x0000_s1129" type="#_x0000_t202" style="position:absolute;left:2044;top:2569;width:46161;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" filled="f" stroked="f">
                    <v:textbox style="mso-fit-shape-to-text:t">
                      <w:txbxContent>
                        <w:p w14:paraId="309EB286" w14:textId="34F6AB9F" w:rsidR="00650040" w:rsidRPr="00650040" w:rsidRDefault="00650040" w:rsidP="00650040">
                          <w:pPr>
                            <w:pStyle w:val="a0"/>
                            <w:rPr>
                              <w:sz w:val="40"/>
                              <w:szCs w:val="40"/>
                            </w:rPr>
                          </w:pPr>
                          <w:r w:rsidRPr="00650040">
                            <w:rPr>
                              <w:sz w:val="40"/>
                              <w:szCs w:val="40"/>
                              <w:rtl/>
                            </w:rPr>
                            <w:t>تحديد طبيعة الحدث وحجم الحضور المتوقع</w:t>
                          </w:r>
                        </w:p>
                      </w:txbxContent>
                    </v:textbox>
                  </v:shape>
                </v:group>
                <w10:anchorlock/>
              </v:group>
            </w:pict>
          </mc:Fallback>
        </mc:AlternateContent>
      </w:r>
    </w:p>
    <w:p w:rsidR="003E68B2" w:rsidRPr="005E24D7" w:rsidRDefault="003E68B2" w:rsidP="00650040">
      <w:r w:rsidRPr="005E24D7">
        <w:rPr>
          <w:rtl/>
        </w:rPr>
        <w:t>تحديد طبيعة الحدث وحجم الحضور المتوقع يعدان من العوامل الأساسية لتخطيط وإدارة الحشود. وفيما يلي بعض الأمور التي يجب مراعاتها:</w:t>
      </w:r>
    </w:p>
    <w:p w:rsidR="003E68B2" w:rsidRDefault="00650040" w:rsidP="003E68B2">
      <w:pPr>
        <w:rPr>
          <w:rFonts w:ascii="Adobe Arabic" w:hAnsi="Adobe Arabic" w:cs="Adobe Arabic"/>
          <w:sz w:val="40"/>
          <w:szCs w:val="40"/>
          <w:rtl/>
        </w:rPr>
      </w:pPr>
      <w:r w:rsidRPr="009C6FA0">
        <w:rPr>
          <w:noProof/>
          <w:color w:val="C00000"/>
        </w:rPr>
        <mc:AlternateContent>
          <mc:Choice Requires="wpg">
            <w:drawing>
              <wp:inline distT="0" distB="0" distL="0" distR="0" wp14:anchorId="14A785F8" wp14:editId="68F15265">
                <wp:extent cx="5684832" cy="2383782"/>
                <wp:effectExtent l="0" t="0" r="0" b="0"/>
                <wp:docPr id="786451" name="مجموعة 142"/>
                <wp:cNvGraphicFramePr/>
                <a:graphic xmlns:a="http://schemas.openxmlformats.org/drawingml/2006/main">
                  <a:graphicData uri="http://schemas.microsoft.com/office/word/2010/wordprocessingGroup">
                    <wpg:wgp>
                      <wpg:cNvGrpSpPr/>
                      <wpg:grpSpPr>
                        <a:xfrm>
                          <a:off x="0" y="0"/>
                          <a:ext cx="5684832" cy="2383782"/>
                          <a:chOff x="0" y="0"/>
                          <a:chExt cx="10877303" cy="4561074"/>
                        </a:xfrm>
                      </wpg:grpSpPr>
                      <wpg:grpSp>
                        <wpg:cNvPr id="786452" name="مجموعة 786452"/>
                        <wpg:cNvGrpSpPr/>
                        <wpg:grpSpPr>
                          <a:xfrm>
                            <a:off x="7523216" y="477023"/>
                            <a:ext cx="1842786" cy="4028229"/>
                            <a:chOff x="7523216" y="477023"/>
                            <a:chExt cx="1842786" cy="4028229"/>
                          </a:xfrm>
                        </wpg:grpSpPr>
                        <wps:wsp>
                          <wps:cNvPr id="786453" name="Cube 59"/>
                          <wps:cNvSpPr/>
                          <wps:spPr>
                            <a:xfrm flipH="1">
                              <a:off x="7525839" y="874399"/>
                              <a:ext cx="1840163" cy="3630853"/>
                            </a:xfrm>
                            <a:prstGeom prst="cube">
                              <a:avLst>
                                <a:gd name="adj" fmla="val 20548"/>
                              </a:avLst>
                            </a:prstGeom>
                            <a:solidFill>
                              <a:srgbClr val="579DA5">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54" name="Cube 18"/>
                          <wps:cNvSpPr/>
                          <wps:spPr>
                            <a:xfrm flipH="1">
                              <a:off x="7523216" y="477023"/>
                              <a:ext cx="1840163" cy="777984"/>
                            </a:xfrm>
                            <a:prstGeom prst="cube">
                              <a:avLst>
                                <a:gd name="adj" fmla="val 48767"/>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55" name="TextBox 62"/>
                          <wps:cNvSpPr txBox="1"/>
                          <wps:spPr>
                            <a:xfrm>
                              <a:off x="8114674" y="705987"/>
                              <a:ext cx="1054622" cy="566187"/>
                            </a:xfrm>
                            <a:prstGeom prst="rect">
                              <a:avLst/>
                            </a:prstGeom>
                            <a:noFill/>
                          </wps:spPr>
                          <wps:txbx>
                            <w:txbxContent>
                              <w:p w:rsidR="00650040" w:rsidRPr="00614F94" w:rsidRDefault="00650040"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6</w:t>
                                </w:r>
                              </w:p>
                            </w:txbxContent>
                          </wps:txbx>
                          <wps:bodyPr wrap="square" rtlCol="0">
                            <a:spAutoFit/>
                          </wps:bodyPr>
                        </wps:wsp>
                        <wps:wsp>
                          <wps:cNvPr id="786456" name="TextBox 63"/>
                          <wps:cNvSpPr txBox="1"/>
                          <wps:spPr>
                            <a:xfrm>
                              <a:off x="7873736" y="2105586"/>
                              <a:ext cx="1488378" cy="597777"/>
                            </a:xfrm>
                            <a:prstGeom prst="rect">
                              <a:avLst/>
                            </a:prstGeom>
                            <a:noFill/>
                          </wps:spPr>
                          <wps:txbx>
                            <w:txbxContent>
                              <w:p w:rsidR="00650040" w:rsidRPr="00254EC2" w:rsidRDefault="00A14FB8" w:rsidP="00650040">
                                <w:pPr>
                                  <w:pStyle w:val="NormalWeb"/>
                                  <w:bidi/>
                                  <w:spacing w:before="0" w:beforeAutospacing="0" w:after="0" w:afterAutospacing="0"/>
                                  <w:jc w:val="center"/>
                                  <w:rPr>
                                    <w:rFonts w:ascii="Adobe Arabic" w:hAnsi="Adobe Arabic" w:cs="Adobe Arabic"/>
                                    <w:b/>
                                    <w:bCs/>
                                    <w:sz w:val="32"/>
                                    <w:szCs w:val="32"/>
                                    <w:lang w:bidi="ar-SY"/>
                                  </w:rPr>
                                </w:pPr>
                                <w:r w:rsidRPr="00A14FB8">
                                  <w:rPr>
                                    <w:rFonts w:ascii="Adobe Arabic" w:hAnsi="Adobe Arabic" w:cs="Adobe Arabic"/>
                                    <w:b/>
                                    <w:bCs/>
                                    <w:color w:val="000000" w:themeColor="text1"/>
                                    <w:kern w:val="24"/>
                                    <w:sz w:val="32"/>
                                    <w:szCs w:val="32"/>
                                    <w:rtl/>
                                    <w:lang w:bidi="ar-SY"/>
                                  </w:rPr>
                                  <w:t>الخدمات</w:t>
                                </w:r>
                              </w:p>
                            </w:txbxContent>
                          </wps:txbx>
                          <wps:bodyPr wrap="square" rtlCol="0">
                            <a:spAutoFit/>
                          </wps:bodyPr>
                        </wps:wsp>
                      </wpg:grpSp>
                      <wpg:grpSp>
                        <wpg:cNvPr id="786457" name="مجموعة 786457"/>
                        <wpg:cNvGrpSpPr/>
                        <wpg:grpSpPr>
                          <a:xfrm>
                            <a:off x="0" y="2817067"/>
                            <a:ext cx="1840163" cy="1744007"/>
                            <a:chOff x="0" y="2817067"/>
                            <a:chExt cx="1840163" cy="1744007"/>
                          </a:xfrm>
                        </wpg:grpSpPr>
                        <wps:wsp>
                          <wps:cNvPr id="786458" name="Cube 53"/>
                          <wps:cNvSpPr/>
                          <wps:spPr>
                            <a:xfrm flipH="1">
                              <a:off x="0" y="3222488"/>
                              <a:ext cx="1840163" cy="1282765"/>
                            </a:xfrm>
                            <a:prstGeom prst="cube">
                              <a:avLst>
                                <a:gd name="adj" fmla="val 25554"/>
                              </a:avLst>
                            </a:prstGeom>
                            <a:solidFill>
                              <a:srgbClr val="31394C">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59" name="Cube 12"/>
                          <wps:cNvSpPr/>
                          <wps:spPr>
                            <a:xfrm flipH="1">
                              <a:off x="0" y="2817067"/>
                              <a:ext cx="1840163" cy="777984"/>
                            </a:xfrm>
                            <a:prstGeom prst="cube">
                              <a:avLst>
                                <a:gd name="adj" fmla="val 48767"/>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60" name="TextBox 41"/>
                          <wps:cNvSpPr txBox="1"/>
                          <wps:spPr>
                            <a:xfrm>
                              <a:off x="572940" y="3085171"/>
                              <a:ext cx="1050977" cy="566187"/>
                            </a:xfrm>
                            <a:prstGeom prst="rect">
                              <a:avLst/>
                            </a:prstGeom>
                            <a:noFill/>
                          </wps:spPr>
                          <wps:txbx>
                            <w:txbxContent>
                              <w:p w:rsidR="00650040" w:rsidRPr="00614F94" w:rsidRDefault="00650040"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1</w:t>
                                </w:r>
                              </w:p>
                            </w:txbxContent>
                          </wps:txbx>
                          <wps:bodyPr wrap="square" rtlCol="0">
                            <a:spAutoFit/>
                          </wps:bodyPr>
                        </wps:wsp>
                        <wps:wsp>
                          <wps:cNvPr id="786461" name="TextBox 42"/>
                          <wps:cNvSpPr txBox="1"/>
                          <wps:spPr>
                            <a:xfrm>
                              <a:off x="253930" y="3539264"/>
                              <a:ext cx="1551559" cy="1021810"/>
                            </a:xfrm>
                            <a:prstGeom prst="rect">
                              <a:avLst/>
                            </a:prstGeom>
                            <a:noFill/>
                          </wps:spPr>
                          <wps:txbx>
                            <w:txbxContent>
                              <w:p w:rsidR="00650040" w:rsidRPr="00A14FB8" w:rsidRDefault="00650040"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طبيعة الحدث</w:t>
                                </w:r>
                              </w:p>
                            </w:txbxContent>
                          </wps:txbx>
                          <wps:bodyPr wrap="square" rtlCol="0">
                            <a:spAutoFit/>
                          </wps:bodyPr>
                        </wps:wsp>
                      </wpg:grpSp>
                      <wpg:grpSp>
                        <wpg:cNvPr id="786462" name="مجموعة 786462"/>
                        <wpg:cNvGrpSpPr/>
                        <wpg:grpSpPr>
                          <a:xfrm>
                            <a:off x="1491460" y="2350968"/>
                            <a:ext cx="1840163" cy="2154285"/>
                            <a:chOff x="1491460" y="2350968"/>
                            <a:chExt cx="1840163" cy="2154285"/>
                          </a:xfrm>
                        </wpg:grpSpPr>
                        <wps:wsp>
                          <wps:cNvPr id="786463" name="Cube 55"/>
                          <wps:cNvSpPr/>
                          <wps:spPr>
                            <a:xfrm flipH="1">
                              <a:off x="1491460" y="2733813"/>
                              <a:ext cx="1840163" cy="1771440"/>
                            </a:xfrm>
                            <a:prstGeom prst="cube">
                              <a:avLst>
                                <a:gd name="adj" fmla="val 21554"/>
                              </a:avLst>
                            </a:prstGeom>
                            <a:solidFill>
                              <a:srgbClr val="2B5474">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64" name="Cube 15"/>
                          <wps:cNvSpPr/>
                          <wps:spPr>
                            <a:xfrm flipH="1">
                              <a:off x="1491460" y="2350968"/>
                              <a:ext cx="1840163" cy="777984"/>
                            </a:xfrm>
                            <a:prstGeom prst="cube">
                              <a:avLst>
                                <a:gd name="adj" fmla="val 48767"/>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65" name="TextBox 51"/>
                          <wps:cNvSpPr txBox="1"/>
                          <wps:spPr>
                            <a:xfrm>
                              <a:off x="2107891" y="2576869"/>
                              <a:ext cx="1053407" cy="566188"/>
                            </a:xfrm>
                            <a:prstGeom prst="rect">
                              <a:avLst/>
                            </a:prstGeom>
                            <a:noFill/>
                          </wps:spPr>
                          <wps:txbx>
                            <w:txbxContent>
                              <w:p w:rsidR="00650040" w:rsidRPr="00614F94" w:rsidRDefault="00650040"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2</w:t>
                                </w:r>
                              </w:p>
                            </w:txbxContent>
                          </wps:txbx>
                          <wps:bodyPr wrap="square" rtlCol="0">
                            <a:spAutoFit/>
                          </wps:bodyPr>
                        </wps:wsp>
                        <wps:wsp>
                          <wps:cNvPr id="786466" name="TextBox 52"/>
                          <wps:cNvSpPr txBox="1"/>
                          <wps:spPr>
                            <a:xfrm>
                              <a:off x="1885766" y="3023991"/>
                              <a:ext cx="1445853" cy="1444629"/>
                            </a:xfrm>
                            <a:prstGeom prst="rect">
                              <a:avLst/>
                            </a:prstGeom>
                            <a:noFill/>
                          </wps:spPr>
                          <wps:txbx>
                            <w:txbxContent>
                              <w:p w:rsidR="00650040" w:rsidRPr="00A14FB8" w:rsidRDefault="00650040"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حجم الحضور المتوقع</w:t>
                                </w:r>
                              </w:p>
                            </w:txbxContent>
                          </wps:txbx>
                          <wps:bodyPr wrap="square" rtlCol="0">
                            <a:spAutoFit/>
                          </wps:bodyPr>
                        </wps:wsp>
                      </wpg:grpSp>
                      <wpg:grpSp>
                        <wpg:cNvPr id="786467" name="مجموعة 786467"/>
                        <wpg:cNvGrpSpPr/>
                        <wpg:grpSpPr>
                          <a:xfrm>
                            <a:off x="2999545" y="1888820"/>
                            <a:ext cx="1840164" cy="2616433"/>
                            <a:chOff x="2999545" y="1888820"/>
                            <a:chExt cx="1840164" cy="2616433"/>
                          </a:xfrm>
                        </wpg:grpSpPr>
                        <wps:wsp>
                          <wps:cNvPr id="786468" name="Cube 57"/>
                          <wps:cNvSpPr/>
                          <wps:spPr>
                            <a:xfrm flipH="1">
                              <a:off x="2999545" y="2267715"/>
                              <a:ext cx="1840163" cy="2237538"/>
                            </a:xfrm>
                            <a:prstGeom prst="cube">
                              <a:avLst>
                                <a:gd name="adj" fmla="val 20624"/>
                              </a:avLst>
                            </a:prstGeom>
                            <a:solidFill>
                              <a:srgbClr val="579DA5">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69" name="Cube 16"/>
                          <wps:cNvSpPr/>
                          <wps:spPr>
                            <a:xfrm flipH="1">
                              <a:off x="2999546" y="1888820"/>
                              <a:ext cx="1840163" cy="777984"/>
                            </a:xfrm>
                            <a:prstGeom prst="cube">
                              <a:avLst>
                                <a:gd name="adj" fmla="val 48767"/>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70" name="TextBox 54"/>
                          <wps:cNvSpPr txBox="1"/>
                          <wps:spPr>
                            <a:xfrm>
                              <a:off x="3585631" y="2116102"/>
                              <a:ext cx="1053407" cy="566188"/>
                            </a:xfrm>
                            <a:prstGeom prst="rect">
                              <a:avLst/>
                            </a:prstGeom>
                            <a:noFill/>
                          </wps:spPr>
                          <wps:txbx>
                            <w:txbxContent>
                              <w:p w:rsidR="00650040" w:rsidRPr="00614F94" w:rsidRDefault="00650040"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3</w:t>
                                </w:r>
                              </w:p>
                            </w:txbxContent>
                          </wps:txbx>
                          <wps:bodyPr wrap="square" rtlCol="0">
                            <a:spAutoFit/>
                          </wps:bodyPr>
                        </wps:wsp>
                        <wps:wsp>
                          <wps:cNvPr id="786471" name="TextBox 56"/>
                          <wps:cNvSpPr txBox="1"/>
                          <wps:spPr>
                            <a:xfrm>
                              <a:off x="3380128" y="2925767"/>
                              <a:ext cx="1387533" cy="1021811"/>
                            </a:xfrm>
                            <a:prstGeom prst="rect">
                              <a:avLst/>
                            </a:prstGeom>
                            <a:noFill/>
                          </wps:spPr>
                          <wps:txbx>
                            <w:txbxContent>
                              <w:p w:rsidR="00650040" w:rsidRPr="00A14FB8" w:rsidRDefault="00A14FB8"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مدة الحدث</w:t>
                                </w:r>
                              </w:p>
                            </w:txbxContent>
                          </wps:txbx>
                          <wps:bodyPr wrap="square" rtlCol="0">
                            <a:spAutoFit/>
                          </wps:bodyPr>
                        </wps:wsp>
                      </wpg:grpSp>
                      <wpg:grpSp>
                        <wpg:cNvPr id="786472" name="مجموعة 786472"/>
                        <wpg:cNvGrpSpPr/>
                        <wpg:grpSpPr>
                          <a:xfrm>
                            <a:off x="4507633" y="1422722"/>
                            <a:ext cx="1843377" cy="3082530"/>
                            <a:chOff x="4507633" y="1422722"/>
                            <a:chExt cx="1843377" cy="3082530"/>
                          </a:xfrm>
                        </wpg:grpSpPr>
                        <wps:wsp>
                          <wps:cNvPr id="786473" name="Cube 58"/>
                          <wps:cNvSpPr/>
                          <wps:spPr>
                            <a:xfrm flipH="1">
                              <a:off x="4510847" y="1835414"/>
                              <a:ext cx="1840163" cy="2669838"/>
                            </a:xfrm>
                            <a:prstGeom prst="cube">
                              <a:avLst>
                                <a:gd name="adj" fmla="val 20319"/>
                              </a:avLst>
                            </a:prstGeom>
                            <a:solidFill>
                              <a:srgbClr val="31394C">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74" name="Cube 17"/>
                          <wps:cNvSpPr/>
                          <wps:spPr>
                            <a:xfrm flipH="1">
                              <a:off x="4507633" y="1422722"/>
                              <a:ext cx="1840163" cy="777984"/>
                            </a:xfrm>
                            <a:prstGeom prst="cube">
                              <a:avLst>
                                <a:gd name="adj" fmla="val 48767"/>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75" name="TextBox 60"/>
                          <wps:cNvSpPr txBox="1"/>
                          <wps:spPr>
                            <a:xfrm>
                              <a:off x="5066643" y="1645093"/>
                              <a:ext cx="1053407" cy="566187"/>
                            </a:xfrm>
                            <a:prstGeom prst="rect">
                              <a:avLst/>
                            </a:prstGeom>
                            <a:noFill/>
                          </wps:spPr>
                          <wps:txbx>
                            <w:txbxContent>
                              <w:p w:rsidR="00650040" w:rsidRPr="00614F94" w:rsidRDefault="00650040"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4</w:t>
                                </w:r>
                              </w:p>
                            </w:txbxContent>
                          </wps:txbx>
                          <wps:bodyPr wrap="square" rtlCol="0">
                            <a:spAutoFit/>
                          </wps:bodyPr>
                        </wps:wsp>
                        <wps:wsp>
                          <wps:cNvPr id="786476" name="TextBox 61"/>
                          <wps:cNvSpPr txBox="1"/>
                          <wps:spPr>
                            <a:xfrm>
                              <a:off x="4884900" y="2608220"/>
                              <a:ext cx="1358373" cy="1021810"/>
                            </a:xfrm>
                            <a:prstGeom prst="rect">
                              <a:avLst/>
                            </a:prstGeom>
                            <a:noFill/>
                          </wps:spPr>
                          <wps:txbx>
                            <w:txbxContent>
                              <w:p w:rsidR="00650040" w:rsidRPr="00A14FB8" w:rsidRDefault="00A14FB8"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خصائص المكان</w:t>
                                </w:r>
                              </w:p>
                            </w:txbxContent>
                          </wps:txbx>
                          <wps:bodyPr wrap="square" rtlCol="0">
                            <a:spAutoFit/>
                          </wps:bodyPr>
                        </wps:wsp>
                      </wpg:grpSp>
                      <wpg:grpSp>
                        <wpg:cNvPr id="786477" name="مجموعة 786477"/>
                        <wpg:cNvGrpSpPr/>
                        <wpg:grpSpPr>
                          <a:xfrm>
                            <a:off x="6015720" y="956623"/>
                            <a:ext cx="1842786" cy="3548630"/>
                            <a:chOff x="6015720" y="956623"/>
                            <a:chExt cx="1842786" cy="3548630"/>
                          </a:xfrm>
                        </wpg:grpSpPr>
                        <wps:wsp>
                          <wps:cNvPr id="786478" name="Cube 59"/>
                          <wps:cNvSpPr/>
                          <wps:spPr>
                            <a:xfrm flipH="1">
                              <a:off x="6018343" y="1353999"/>
                              <a:ext cx="1840163" cy="3151254"/>
                            </a:xfrm>
                            <a:prstGeom prst="cube">
                              <a:avLst>
                                <a:gd name="adj" fmla="val 20548"/>
                              </a:avLst>
                            </a:prstGeom>
                            <a:solidFill>
                              <a:srgbClr val="2B5474">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79" name="Cube 18"/>
                          <wps:cNvSpPr/>
                          <wps:spPr>
                            <a:xfrm flipH="1">
                              <a:off x="6015720" y="956623"/>
                              <a:ext cx="1840163" cy="777984"/>
                            </a:xfrm>
                            <a:prstGeom prst="cube">
                              <a:avLst>
                                <a:gd name="adj" fmla="val 48767"/>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80" name="TextBox 62"/>
                          <wps:cNvSpPr txBox="1"/>
                          <wps:spPr>
                            <a:xfrm>
                              <a:off x="6607486" y="1185293"/>
                              <a:ext cx="1053407" cy="566187"/>
                            </a:xfrm>
                            <a:prstGeom prst="rect">
                              <a:avLst/>
                            </a:prstGeom>
                            <a:noFill/>
                          </wps:spPr>
                          <wps:txbx>
                            <w:txbxContent>
                              <w:p w:rsidR="00650040" w:rsidRPr="00614F94" w:rsidRDefault="00650040"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5</w:t>
                                </w:r>
                              </w:p>
                            </w:txbxContent>
                          </wps:txbx>
                          <wps:bodyPr wrap="square" rtlCol="0">
                            <a:spAutoFit/>
                          </wps:bodyPr>
                        </wps:wsp>
                        <wps:wsp>
                          <wps:cNvPr id="786481" name="TextBox 63"/>
                          <wps:cNvSpPr txBox="1"/>
                          <wps:spPr>
                            <a:xfrm>
                              <a:off x="6371174" y="2315220"/>
                              <a:ext cx="1481088" cy="597777"/>
                            </a:xfrm>
                            <a:prstGeom prst="rect">
                              <a:avLst/>
                            </a:prstGeom>
                            <a:noFill/>
                          </wps:spPr>
                          <wps:txbx>
                            <w:txbxContent>
                              <w:p w:rsidR="00650040" w:rsidRPr="00A14FB8" w:rsidRDefault="00A14FB8"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الأمان</w:t>
                                </w:r>
                              </w:p>
                            </w:txbxContent>
                          </wps:txbx>
                          <wps:bodyPr wrap="square" rtlCol="0">
                            <a:spAutoFit/>
                          </wps:bodyPr>
                        </wps:wsp>
                      </wpg:grpSp>
                      <wpg:grpSp>
                        <wpg:cNvPr id="786482" name="مجموعة 786482"/>
                        <wpg:cNvGrpSpPr/>
                        <wpg:grpSpPr>
                          <a:xfrm>
                            <a:off x="9034518" y="0"/>
                            <a:ext cx="1842785" cy="4505252"/>
                            <a:chOff x="9034518" y="0"/>
                            <a:chExt cx="1842785" cy="4505252"/>
                          </a:xfrm>
                        </wpg:grpSpPr>
                        <wps:wsp>
                          <wps:cNvPr id="786483" name="Cube 59"/>
                          <wps:cNvSpPr/>
                          <wps:spPr>
                            <a:xfrm flipH="1">
                              <a:off x="9037140" y="397376"/>
                              <a:ext cx="1840163" cy="4107876"/>
                            </a:xfrm>
                            <a:prstGeom prst="cube">
                              <a:avLst>
                                <a:gd name="adj" fmla="val 20548"/>
                              </a:avLst>
                            </a:prstGeom>
                            <a:solidFill>
                              <a:srgbClr val="31394C">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84" name="Cube 18"/>
                          <wps:cNvSpPr/>
                          <wps:spPr>
                            <a:xfrm flipH="1">
                              <a:off x="9034518" y="0"/>
                              <a:ext cx="1840163" cy="777984"/>
                            </a:xfrm>
                            <a:prstGeom prst="cube">
                              <a:avLst>
                                <a:gd name="adj" fmla="val 48767"/>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85" name="TextBox 62"/>
                          <wps:cNvSpPr txBox="1"/>
                          <wps:spPr>
                            <a:xfrm>
                              <a:off x="9625668" y="229307"/>
                              <a:ext cx="1053408" cy="566188"/>
                            </a:xfrm>
                            <a:prstGeom prst="rect">
                              <a:avLst/>
                            </a:prstGeom>
                            <a:noFill/>
                          </wps:spPr>
                          <wps:txbx>
                            <w:txbxContent>
                              <w:p w:rsidR="00650040" w:rsidRPr="00614F94" w:rsidRDefault="00650040"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7</w:t>
                                </w:r>
                              </w:p>
                            </w:txbxContent>
                          </wps:txbx>
                          <wps:bodyPr wrap="square" rtlCol="0">
                            <a:spAutoFit/>
                          </wps:bodyPr>
                        </wps:wsp>
                        <wps:wsp>
                          <wps:cNvPr id="786486" name="TextBox 63"/>
                          <wps:cNvSpPr txBox="1"/>
                          <wps:spPr>
                            <a:xfrm>
                              <a:off x="9463766" y="1872636"/>
                              <a:ext cx="1394824" cy="597777"/>
                            </a:xfrm>
                            <a:prstGeom prst="rect">
                              <a:avLst/>
                            </a:prstGeom>
                            <a:noFill/>
                          </wps:spPr>
                          <wps:txbx>
                            <w:txbxContent>
                              <w:p w:rsidR="00650040" w:rsidRPr="006C13FC" w:rsidRDefault="00A14FB8"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الاتصال</w:t>
                                </w:r>
                              </w:p>
                            </w:txbxContent>
                          </wps:txbx>
                          <wps:bodyPr wrap="square" rtlCol="0">
                            <a:spAutoFit/>
                          </wps:bodyPr>
                        </wps:wsp>
                      </wpg:grpSp>
                      <wpg:grpSp>
                        <wpg:cNvPr id="786487" name="مجموعة 786487"/>
                        <wpg:cNvGrpSpPr/>
                        <wpg:grpSpPr>
                          <a:xfrm>
                            <a:off x="722601" y="577794"/>
                            <a:ext cx="1951625" cy="2393506"/>
                            <a:chOff x="722601" y="577794"/>
                            <a:chExt cx="1951625" cy="2393506"/>
                          </a:xfrm>
                          <a:solidFill>
                            <a:srgbClr val="263456"/>
                          </a:solidFill>
                        </wpg:grpSpPr>
                        <wps:wsp>
                          <wps:cNvPr id="786488" name="Oval 79"/>
                          <wps:cNvSpPr/>
                          <wps:spPr>
                            <a:xfrm>
                              <a:off x="2043760" y="2535323"/>
                              <a:ext cx="630466" cy="63610"/>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786489" name="Group 27"/>
                          <wpg:cNvGrpSpPr/>
                          <wpg:grpSpPr>
                            <a:xfrm rot="20404528">
                              <a:off x="722601" y="577794"/>
                              <a:ext cx="1798980" cy="2205687"/>
                              <a:chOff x="722601" y="577794"/>
                              <a:chExt cx="520700" cy="1146176"/>
                            </a:xfrm>
                            <a:grpFill/>
                          </wpg:grpSpPr>
                          <wps:wsp>
                            <wps:cNvPr id="786490" name="Freeform 6"/>
                            <wps:cNvSpPr>
                              <a:spLocks/>
                            </wps:cNvSpPr>
                            <wps:spPr bwMode="auto">
                              <a:xfrm>
                                <a:off x="722601" y="763532"/>
                                <a:ext cx="520700" cy="960438"/>
                              </a:xfrm>
                              <a:custGeom>
                                <a:avLst/>
                                <a:gdLst>
                                  <a:gd name="T0" fmla="*/ 359 w 740"/>
                                  <a:gd name="T1" fmla="*/ 85 h 685"/>
                                  <a:gd name="T2" fmla="*/ 297 w 740"/>
                                  <a:gd name="T3" fmla="*/ 76 h 685"/>
                                  <a:gd name="T4" fmla="*/ 263 w 740"/>
                                  <a:gd name="T5" fmla="*/ 70 h 685"/>
                                  <a:gd name="T6" fmla="*/ 241 w 740"/>
                                  <a:gd name="T7" fmla="*/ 80 h 685"/>
                                  <a:gd name="T8" fmla="*/ 179 w 740"/>
                                  <a:gd name="T9" fmla="*/ 154 h 685"/>
                                  <a:gd name="T10" fmla="*/ 147 w 740"/>
                                  <a:gd name="T11" fmla="*/ 165 h 685"/>
                                  <a:gd name="T12" fmla="*/ 123 w 740"/>
                                  <a:gd name="T13" fmla="*/ 141 h 685"/>
                                  <a:gd name="T14" fmla="*/ 129 w 740"/>
                                  <a:gd name="T15" fmla="*/ 114 h 685"/>
                                  <a:gd name="T16" fmla="*/ 214 w 740"/>
                                  <a:gd name="T17" fmla="*/ 12 h 685"/>
                                  <a:gd name="T18" fmla="*/ 237 w 740"/>
                                  <a:gd name="T19" fmla="*/ 1 h 685"/>
                                  <a:gd name="T20" fmla="*/ 402 w 740"/>
                                  <a:gd name="T21" fmla="*/ 2 h 685"/>
                                  <a:gd name="T22" fmla="*/ 502 w 740"/>
                                  <a:gd name="T23" fmla="*/ 43 h 685"/>
                                  <a:gd name="T24" fmla="*/ 544 w 740"/>
                                  <a:gd name="T25" fmla="*/ 99 h 685"/>
                                  <a:gd name="T26" fmla="*/ 582 w 740"/>
                                  <a:gd name="T27" fmla="*/ 170 h 685"/>
                                  <a:gd name="T28" fmla="*/ 603 w 740"/>
                                  <a:gd name="T29" fmla="*/ 210 h 685"/>
                                  <a:gd name="T30" fmla="*/ 614 w 740"/>
                                  <a:gd name="T31" fmla="*/ 213 h 685"/>
                                  <a:gd name="T32" fmla="*/ 690 w 740"/>
                                  <a:gd name="T33" fmla="*/ 161 h 685"/>
                                  <a:gd name="T34" fmla="*/ 724 w 740"/>
                                  <a:gd name="T35" fmla="*/ 160 h 685"/>
                                  <a:gd name="T36" fmla="*/ 739 w 740"/>
                                  <a:gd name="T37" fmla="*/ 190 h 685"/>
                                  <a:gd name="T38" fmla="*/ 722 w 740"/>
                                  <a:gd name="T39" fmla="*/ 217 h 685"/>
                                  <a:gd name="T40" fmla="*/ 679 w 740"/>
                                  <a:gd name="T41" fmla="*/ 247 h 685"/>
                                  <a:gd name="T42" fmla="*/ 606 w 740"/>
                                  <a:gd name="T43" fmla="*/ 297 h 685"/>
                                  <a:gd name="T44" fmla="*/ 569 w 740"/>
                                  <a:gd name="T45" fmla="*/ 287 h 685"/>
                                  <a:gd name="T46" fmla="*/ 488 w 740"/>
                                  <a:gd name="T47" fmla="*/ 170 h 685"/>
                                  <a:gd name="T48" fmla="*/ 486 w 740"/>
                                  <a:gd name="T49" fmla="*/ 168 h 685"/>
                                  <a:gd name="T50" fmla="*/ 423 w 740"/>
                                  <a:gd name="T51" fmla="*/ 257 h 685"/>
                                  <a:gd name="T52" fmla="*/ 434 w 740"/>
                                  <a:gd name="T53" fmla="*/ 268 h 685"/>
                                  <a:gd name="T54" fmla="*/ 554 w 740"/>
                                  <a:gd name="T55" fmla="*/ 374 h 685"/>
                                  <a:gd name="T56" fmla="*/ 570 w 740"/>
                                  <a:gd name="T57" fmla="*/ 388 h 685"/>
                                  <a:gd name="T58" fmla="*/ 583 w 740"/>
                                  <a:gd name="T59" fmla="*/ 419 h 685"/>
                                  <a:gd name="T60" fmla="*/ 583 w 740"/>
                                  <a:gd name="T61" fmla="*/ 483 h 685"/>
                                  <a:gd name="T62" fmla="*/ 584 w 740"/>
                                  <a:gd name="T63" fmla="*/ 637 h 685"/>
                                  <a:gd name="T64" fmla="*/ 563 w 740"/>
                                  <a:gd name="T65" fmla="*/ 674 h 685"/>
                                  <a:gd name="T66" fmla="*/ 505 w 740"/>
                                  <a:gd name="T67" fmla="*/ 652 h 685"/>
                                  <a:gd name="T68" fmla="*/ 503 w 740"/>
                                  <a:gd name="T69" fmla="*/ 637 h 685"/>
                                  <a:gd name="T70" fmla="*/ 503 w 740"/>
                                  <a:gd name="T71" fmla="*/ 465 h 685"/>
                                  <a:gd name="T72" fmla="*/ 485 w 740"/>
                                  <a:gd name="T73" fmla="*/ 431 h 685"/>
                                  <a:gd name="T74" fmla="*/ 361 w 740"/>
                                  <a:gd name="T75" fmla="*/ 345 h 685"/>
                                  <a:gd name="T76" fmla="*/ 359 w 740"/>
                                  <a:gd name="T77" fmla="*/ 344 h 685"/>
                                  <a:gd name="T78" fmla="*/ 330 w 740"/>
                                  <a:gd name="T79" fmla="*/ 384 h 685"/>
                                  <a:gd name="T80" fmla="*/ 291 w 740"/>
                                  <a:gd name="T81" fmla="*/ 437 h 685"/>
                                  <a:gd name="T82" fmla="*/ 259 w 740"/>
                                  <a:gd name="T83" fmla="*/ 454 h 685"/>
                                  <a:gd name="T84" fmla="*/ 41 w 740"/>
                                  <a:gd name="T85" fmla="*/ 455 h 685"/>
                                  <a:gd name="T86" fmla="*/ 1 w 740"/>
                                  <a:gd name="T87" fmla="*/ 412 h 685"/>
                                  <a:gd name="T88" fmla="*/ 42 w 740"/>
                                  <a:gd name="T89" fmla="*/ 373 h 685"/>
                                  <a:gd name="T90" fmla="*/ 205 w 740"/>
                                  <a:gd name="T91" fmla="*/ 373 h 685"/>
                                  <a:gd name="T92" fmla="*/ 237 w 740"/>
                                  <a:gd name="T93" fmla="*/ 352 h 685"/>
                                  <a:gd name="T94" fmla="*/ 271 w 740"/>
                                  <a:gd name="T95" fmla="*/ 278 h 685"/>
                                  <a:gd name="T96" fmla="*/ 304 w 740"/>
                                  <a:gd name="T97" fmla="*/ 206 h 685"/>
                                  <a:gd name="T98" fmla="*/ 334 w 740"/>
                                  <a:gd name="T99" fmla="*/ 141 h 685"/>
                                  <a:gd name="T100" fmla="*/ 358 w 740"/>
                                  <a:gd name="T101" fmla="*/ 88 h 685"/>
                                  <a:gd name="T102" fmla="*/ 359 w 740"/>
                                  <a:gd name="T103" fmla="*/ 85 h 6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740" h="685">
                                    <a:moveTo>
                                      <a:pt x="359" y="85"/>
                                    </a:moveTo>
                                    <a:cubicBezTo>
                                      <a:pt x="338" y="82"/>
                                      <a:pt x="318" y="79"/>
                                      <a:pt x="297" y="76"/>
                                    </a:cubicBezTo>
                                    <a:cubicBezTo>
                                      <a:pt x="286" y="74"/>
                                      <a:pt x="274" y="72"/>
                                      <a:pt x="263" y="70"/>
                                    </a:cubicBezTo>
                                    <a:cubicBezTo>
                                      <a:pt x="253" y="69"/>
                                      <a:pt x="247" y="73"/>
                                      <a:pt x="241" y="80"/>
                                    </a:cubicBezTo>
                                    <a:cubicBezTo>
                                      <a:pt x="220" y="105"/>
                                      <a:pt x="200" y="129"/>
                                      <a:pt x="179" y="154"/>
                                    </a:cubicBezTo>
                                    <a:cubicBezTo>
                                      <a:pt x="171" y="164"/>
                                      <a:pt x="159" y="168"/>
                                      <a:pt x="147" y="165"/>
                                    </a:cubicBezTo>
                                    <a:cubicBezTo>
                                      <a:pt x="134" y="162"/>
                                      <a:pt x="126" y="154"/>
                                      <a:pt x="123" y="141"/>
                                    </a:cubicBezTo>
                                    <a:cubicBezTo>
                                      <a:pt x="120" y="132"/>
                                      <a:pt x="122" y="122"/>
                                      <a:pt x="129" y="114"/>
                                    </a:cubicBezTo>
                                    <a:cubicBezTo>
                                      <a:pt x="157" y="80"/>
                                      <a:pt x="185" y="46"/>
                                      <a:pt x="214" y="12"/>
                                    </a:cubicBezTo>
                                    <a:cubicBezTo>
                                      <a:pt x="220" y="5"/>
                                      <a:pt x="227" y="1"/>
                                      <a:pt x="237" y="1"/>
                                    </a:cubicBezTo>
                                    <a:cubicBezTo>
                                      <a:pt x="292" y="1"/>
                                      <a:pt x="347" y="0"/>
                                      <a:pt x="402" y="2"/>
                                    </a:cubicBezTo>
                                    <a:cubicBezTo>
                                      <a:pt x="440" y="3"/>
                                      <a:pt x="474" y="18"/>
                                      <a:pt x="502" y="43"/>
                                    </a:cubicBezTo>
                                    <a:cubicBezTo>
                                      <a:pt x="520" y="59"/>
                                      <a:pt x="533" y="79"/>
                                      <a:pt x="544" y="99"/>
                                    </a:cubicBezTo>
                                    <a:cubicBezTo>
                                      <a:pt x="556" y="123"/>
                                      <a:pt x="569" y="147"/>
                                      <a:pt x="582" y="170"/>
                                    </a:cubicBezTo>
                                    <a:cubicBezTo>
                                      <a:pt x="589" y="184"/>
                                      <a:pt x="596" y="197"/>
                                      <a:pt x="603" y="210"/>
                                    </a:cubicBezTo>
                                    <a:cubicBezTo>
                                      <a:pt x="606" y="215"/>
                                      <a:pt x="610" y="216"/>
                                      <a:pt x="614" y="213"/>
                                    </a:cubicBezTo>
                                    <a:cubicBezTo>
                                      <a:pt x="640" y="196"/>
                                      <a:pt x="665" y="178"/>
                                      <a:pt x="690" y="161"/>
                                    </a:cubicBezTo>
                                    <a:cubicBezTo>
                                      <a:pt x="701" y="154"/>
                                      <a:pt x="713" y="154"/>
                                      <a:pt x="724" y="160"/>
                                    </a:cubicBezTo>
                                    <a:cubicBezTo>
                                      <a:pt x="734" y="167"/>
                                      <a:pt x="740" y="177"/>
                                      <a:pt x="739" y="190"/>
                                    </a:cubicBezTo>
                                    <a:cubicBezTo>
                                      <a:pt x="739" y="202"/>
                                      <a:pt x="732" y="210"/>
                                      <a:pt x="722" y="217"/>
                                    </a:cubicBezTo>
                                    <a:cubicBezTo>
                                      <a:pt x="707" y="227"/>
                                      <a:pt x="693" y="237"/>
                                      <a:pt x="679" y="247"/>
                                    </a:cubicBezTo>
                                    <a:cubicBezTo>
                                      <a:pt x="655" y="263"/>
                                      <a:pt x="631" y="280"/>
                                      <a:pt x="606" y="297"/>
                                    </a:cubicBezTo>
                                    <a:cubicBezTo>
                                      <a:pt x="593" y="305"/>
                                      <a:pt x="577" y="299"/>
                                      <a:pt x="569" y="287"/>
                                    </a:cubicBezTo>
                                    <a:cubicBezTo>
                                      <a:pt x="542" y="248"/>
                                      <a:pt x="515" y="209"/>
                                      <a:pt x="488" y="170"/>
                                    </a:cubicBezTo>
                                    <a:cubicBezTo>
                                      <a:pt x="488" y="170"/>
                                      <a:pt x="487" y="169"/>
                                      <a:pt x="486" y="168"/>
                                    </a:cubicBezTo>
                                    <a:cubicBezTo>
                                      <a:pt x="465" y="198"/>
                                      <a:pt x="444" y="227"/>
                                      <a:pt x="423" y="257"/>
                                    </a:cubicBezTo>
                                    <a:cubicBezTo>
                                      <a:pt x="427" y="261"/>
                                      <a:pt x="431" y="265"/>
                                      <a:pt x="434" y="268"/>
                                    </a:cubicBezTo>
                                    <a:cubicBezTo>
                                      <a:pt x="474" y="303"/>
                                      <a:pt x="514" y="338"/>
                                      <a:pt x="554" y="374"/>
                                    </a:cubicBezTo>
                                    <a:cubicBezTo>
                                      <a:pt x="559" y="378"/>
                                      <a:pt x="565" y="383"/>
                                      <a:pt x="570" y="388"/>
                                    </a:cubicBezTo>
                                    <a:cubicBezTo>
                                      <a:pt x="579" y="396"/>
                                      <a:pt x="583" y="407"/>
                                      <a:pt x="583" y="419"/>
                                    </a:cubicBezTo>
                                    <a:cubicBezTo>
                                      <a:pt x="583" y="440"/>
                                      <a:pt x="583" y="461"/>
                                      <a:pt x="583" y="483"/>
                                    </a:cubicBezTo>
                                    <a:cubicBezTo>
                                      <a:pt x="584" y="534"/>
                                      <a:pt x="584" y="585"/>
                                      <a:pt x="584" y="637"/>
                                    </a:cubicBezTo>
                                    <a:cubicBezTo>
                                      <a:pt x="584" y="653"/>
                                      <a:pt x="577" y="666"/>
                                      <a:pt x="563" y="674"/>
                                    </a:cubicBezTo>
                                    <a:cubicBezTo>
                                      <a:pt x="541" y="685"/>
                                      <a:pt x="513" y="676"/>
                                      <a:pt x="505" y="652"/>
                                    </a:cubicBezTo>
                                    <a:cubicBezTo>
                                      <a:pt x="503" y="647"/>
                                      <a:pt x="503" y="642"/>
                                      <a:pt x="503" y="637"/>
                                    </a:cubicBezTo>
                                    <a:cubicBezTo>
                                      <a:pt x="502" y="579"/>
                                      <a:pt x="502" y="522"/>
                                      <a:pt x="503" y="465"/>
                                    </a:cubicBezTo>
                                    <a:cubicBezTo>
                                      <a:pt x="503" y="450"/>
                                      <a:pt x="498" y="439"/>
                                      <a:pt x="485" y="431"/>
                                    </a:cubicBezTo>
                                    <a:cubicBezTo>
                                      <a:pt x="444" y="402"/>
                                      <a:pt x="402" y="373"/>
                                      <a:pt x="361" y="345"/>
                                    </a:cubicBezTo>
                                    <a:cubicBezTo>
                                      <a:pt x="361" y="344"/>
                                      <a:pt x="360" y="344"/>
                                      <a:pt x="359" y="344"/>
                                    </a:cubicBezTo>
                                    <a:cubicBezTo>
                                      <a:pt x="350" y="357"/>
                                      <a:pt x="340" y="371"/>
                                      <a:pt x="330" y="384"/>
                                    </a:cubicBezTo>
                                    <a:cubicBezTo>
                                      <a:pt x="317" y="402"/>
                                      <a:pt x="304" y="420"/>
                                      <a:pt x="291" y="437"/>
                                    </a:cubicBezTo>
                                    <a:cubicBezTo>
                                      <a:pt x="283" y="448"/>
                                      <a:pt x="273" y="454"/>
                                      <a:pt x="259" y="454"/>
                                    </a:cubicBezTo>
                                    <a:cubicBezTo>
                                      <a:pt x="186" y="454"/>
                                      <a:pt x="113" y="455"/>
                                      <a:pt x="41" y="455"/>
                                    </a:cubicBezTo>
                                    <a:cubicBezTo>
                                      <a:pt x="17" y="455"/>
                                      <a:pt x="0" y="435"/>
                                      <a:pt x="1" y="412"/>
                                    </a:cubicBezTo>
                                    <a:cubicBezTo>
                                      <a:pt x="1" y="390"/>
                                      <a:pt x="21" y="373"/>
                                      <a:pt x="42" y="373"/>
                                    </a:cubicBezTo>
                                    <a:cubicBezTo>
                                      <a:pt x="97" y="373"/>
                                      <a:pt x="151" y="373"/>
                                      <a:pt x="205" y="373"/>
                                    </a:cubicBezTo>
                                    <a:cubicBezTo>
                                      <a:pt x="226" y="373"/>
                                      <a:pt x="231" y="367"/>
                                      <a:pt x="237" y="352"/>
                                    </a:cubicBezTo>
                                    <a:cubicBezTo>
                                      <a:pt x="248" y="327"/>
                                      <a:pt x="260" y="303"/>
                                      <a:pt x="271" y="278"/>
                                    </a:cubicBezTo>
                                    <a:cubicBezTo>
                                      <a:pt x="282" y="254"/>
                                      <a:pt x="293" y="230"/>
                                      <a:pt x="304" y="206"/>
                                    </a:cubicBezTo>
                                    <a:cubicBezTo>
                                      <a:pt x="314" y="184"/>
                                      <a:pt x="324" y="163"/>
                                      <a:pt x="334" y="141"/>
                                    </a:cubicBezTo>
                                    <a:cubicBezTo>
                                      <a:pt x="342" y="123"/>
                                      <a:pt x="350" y="106"/>
                                      <a:pt x="358" y="88"/>
                                    </a:cubicBezTo>
                                    <a:cubicBezTo>
                                      <a:pt x="358" y="88"/>
                                      <a:pt x="358" y="87"/>
                                      <a:pt x="359" y="85"/>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786491" name="Freeform 7"/>
                            <wps:cNvSpPr>
                              <a:spLocks/>
                            </wps:cNvSpPr>
                            <wps:spPr bwMode="auto">
                              <a:xfrm>
                                <a:off x="1035339" y="577794"/>
                                <a:ext cx="111125" cy="219075"/>
                              </a:xfrm>
                              <a:custGeom>
                                <a:avLst/>
                                <a:gdLst>
                                  <a:gd name="T0" fmla="*/ 78 w 157"/>
                                  <a:gd name="T1" fmla="*/ 0 h 156"/>
                                  <a:gd name="T2" fmla="*/ 157 w 157"/>
                                  <a:gd name="T3" fmla="*/ 78 h 156"/>
                                  <a:gd name="T4" fmla="*/ 79 w 157"/>
                                  <a:gd name="T5" fmla="*/ 156 h 156"/>
                                  <a:gd name="T6" fmla="*/ 0 w 157"/>
                                  <a:gd name="T7" fmla="*/ 78 h 156"/>
                                  <a:gd name="T8" fmla="*/ 78 w 157"/>
                                  <a:gd name="T9" fmla="*/ 0 h 156"/>
                                </a:gdLst>
                                <a:ahLst/>
                                <a:cxnLst>
                                  <a:cxn ang="0">
                                    <a:pos x="T0" y="T1"/>
                                  </a:cxn>
                                  <a:cxn ang="0">
                                    <a:pos x="T2" y="T3"/>
                                  </a:cxn>
                                  <a:cxn ang="0">
                                    <a:pos x="T4" y="T5"/>
                                  </a:cxn>
                                  <a:cxn ang="0">
                                    <a:pos x="T6" y="T7"/>
                                  </a:cxn>
                                  <a:cxn ang="0">
                                    <a:pos x="T8" y="T9"/>
                                  </a:cxn>
                                </a:cxnLst>
                                <a:rect l="0" t="0" r="r" b="b"/>
                                <a:pathLst>
                                  <a:path w="157" h="156">
                                    <a:moveTo>
                                      <a:pt x="78" y="0"/>
                                    </a:moveTo>
                                    <a:cubicBezTo>
                                      <a:pt x="123" y="0"/>
                                      <a:pt x="157" y="34"/>
                                      <a:pt x="157" y="78"/>
                                    </a:cubicBezTo>
                                    <a:cubicBezTo>
                                      <a:pt x="156" y="121"/>
                                      <a:pt x="123" y="156"/>
                                      <a:pt x="79" y="156"/>
                                    </a:cubicBezTo>
                                    <a:cubicBezTo>
                                      <a:pt x="34" y="156"/>
                                      <a:pt x="0" y="122"/>
                                      <a:pt x="0" y="78"/>
                                    </a:cubicBezTo>
                                    <a:cubicBezTo>
                                      <a:pt x="0" y="33"/>
                                      <a:pt x="34" y="0"/>
                                      <a:pt x="78" y="0"/>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grpSp>
                        <wps:wsp>
                          <wps:cNvPr id="786492" name="Oval 80"/>
                          <wps:cNvSpPr/>
                          <wps:spPr>
                            <a:xfrm>
                              <a:off x="761597" y="2901555"/>
                              <a:ext cx="312436" cy="69745"/>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4A785F8" id="مجموعة 142" o:spid="_x0000_s1130" style="width:447.6pt;height:187.7pt;mso-position-horizontal-relative:char;mso-position-vertical-relative:line" coordsize="108773,45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">
                <v:group id="مجموعة 786452" o:spid="_x0000_s1131" style="position:absolute;left:75232;top:4770;width:18428;height:40282" coordorigin="75232,4770" coordsize="18427,40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59" o:spid="_x0000_s1132" type="#_x0000_t16" style="position:absolute;left:75258;top:8743;width:18402;height:3630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" adj="4438" fillcolor="#579da5" stroked="f" strokeweight="1pt">
                    <v:fill opacity="13107f"/>
                  </v:shape>
                  <v:shape id="Cube 18" o:spid="_x0000_s1133" type="#_x0000_t16" style="position:absolute;left:75232;top:4770;width:18401;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" adj="10534" fillcolor="#579da5" stroked="f" strokeweight="1pt"/>
                  <v:shape id="TextBox 62" o:spid="_x0000_s1134" type="#_x0000_t202" style="position:absolute;left:81151;top:7061;width:10546;height:6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" filled="f" stroked="f">
                    <v:textbox style="mso-fit-shape-to-text:t">
                      <w:txbxContent>
                        <w:p w14:paraId="494C7B79" w14:textId="77777777" w:rsidR="00650040" w:rsidRPr="00614F94" w:rsidRDefault="00650040"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6</w:t>
                          </w:r>
                        </w:p>
                      </w:txbxContent>
                    </v:textbox>
                  </v:shape>
                  <v:shape id="TextBox 63" o:spid="_x0000_s1135" type="#_x0000_t202" style="position:absolute;left:78737;top:21055;width:14884;height:5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" filled="f" stroked="f">
                    <v:textbox style="mso-fit-shape-to-text:t">
                      <w:txbxContent>
                        <w:p w14:paraId="574DC87F" w14:textId="6C11B2A6" w:rsidR="00650040" w:rsidRPr="00254EC2" w:rsidRDefault="00A14FB8" w:rsidP="00650040">
                          <w:pPr>
                            <w:pStyle w:val="NormalWeb"/>
                            <w:bidi/>
                            <w:spacing w:before="0" w:beforeAutospacing="0" w:after="0" w:afterAutospacing="0"/>
                            <w:jc w:val="center"/>
                            <w:rPr>
                              <w:rFonts w:ascii="Adobe Arabic" w:hAnsi="Adobe Arabic" w:cs="Adobe Arabic"/>
                              <w:b/>
                              <w:bCs/>
                              <w:sz w:val="32"/>
                              <w:szCs w:val="32"/>
                              <w:lang w:bidi="ar-SY"/>
                            </w:rPr>
                          </w:pPr>
                          <w:r w:rsidRPr="00A14FB8">
                            <w:rPr>
                              <w:rFonts w:ascii="Adobe Arabic" w:hAnsi="Adobe Arabic" w:cs="Adobe Arabic"/>
                              <w:b/>
                              <w:bCs/>
                              <w:color w:val="000000" w:themeColor="text1"/>
                              <w:kern w:val="24"/>
                              <w:sz w:val="32"/>
                              <w:szCs w:val="32"/>
                              <w:rtl/>
                              <w:lang w:bidi="ar-SY"/>
                            </w:rPr>
                            <w:t>الخدمات</w:t>
                          </w:r>
                        </w:p>
                      </w:txbxContent>
                    </v:textbox>
                  </v:shape>
                </v:group>
                <v:group id="مجموعة 786457" o:spid="_x0000_s1136" style="position:absolute;top:28170;width:18401;height:17440" coordorigin=",28170" coordsize="18401,17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">
                  <v:shape id="Cube 53" o:spid="_x0000_s1137" type="#_x0000_t16" style="position:absolute;top:32224;width:18401;height:1282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" adj="5520" fillcolor="#31394c" stroked="f" strokeweight="1pt">
                    <v:fill opacity="13107f"/>
                  </v:shape>
                  <v:shape id="Cube 12" o:spid="_x0000_s1138" type="#_x0000_t16" style="position:absolute;top:28170;width:18401;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" adj="10534" fillcolor="#31394c" stroked="f" strokeweight="1pt"/>
                  <v:shape id="TextBox 41" o:spid="_x0000_s1139" type="#_x0000_t202" style="position:absolute;left:5729;top:30859;width:10510;height:6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" filled="f" stroked="f">
                    <v:textbox style="mso-fit-shape-to-text:t">
                      <w:txbxContent>
                        <w:p w14:paraId="634E5D53" w14:textId="77777777" w:rsidR="00650040" w:rsidRPr="00614F94" w:rsidRDefault="00650040"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1</w:t>
                          </w:r>
                        </w:p>
                      </w:txbxContent>
                    </v:textbox>
                  </v:shape>
                  <v:shape id="TextBox 42" o:spid="_x0000_s1140" type="#_x0000_t202" style="position:absolute;left:2539;top:35392;width:15515;height:102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" filled="f" stroked="f">
                    <v:textbox style="mso-fit-shape-to-text:t">
                      <w:txbxContent>
                        <w:p w14:paraId="6DA166D4" w14:textId="11A4AE9B" w:rsidR="00650040" w:rsidRPr="00A14FB8" w:rsidRDefault="00650040"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طبيعة الحدث</w:t>
                          </w:r>
                        </w:p>
                      </w:txbxContent>
                    </v:textbox>
                  </v:shape>
                </v:group>
                <v:group id="مجموعة 786462" o:spid="_x0000_s1141" style="position:absolute;left:14914;top:23509;width:18402;height:21543" coordorigin="14914,23509" coordsize="18401,21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">
                  <v:shape id="Cube 55" o:spid="_x0000_s1142" type="#_x0000_t16" style="position:absolute;left:14914;top:27338;width:18402;height:1771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" adj="4656" fillcolor="#2b5474" stroked="f" strokeweight="1pt">
                    <v:fill opacity="13107f"/>
                  </v:shape>
                  <v:shape id="Cube 15" o:spid="_x0000_s1143" type="#_x0000_t16" style="position:absolute;left:14914;top:23509;width:18402;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" adj="10534" fillcolor="#2b5474" stroked="f" strokeweight="1pt"/>
                  <v:shape id="TextBox 51" o:spid="_x0000_s1144" type="#_x0000_t202" style="position:absolute;left:21080;top:25775;width:10534;height:6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" filled="f" stroked="f">
                    <v:textbox style="mso-fit-shape-to-text:t">
                      <w:txbxContent>
                        <w:p w14:paraId="70C6F4C1" w14:textId="77777777" w:rsidR="00650040" w:rsidRPr="00614F94" w:rsidRDefault="00650040"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2</w:t>
                          </w:r>
                        </w:p>
                      </w:txbxContent>
                    </v:textbox>
                  </v:shape>
                  <v:shape id="TextBox 52" o:spid="_x0000_s1145" type="#_x0000_t202" style="position:absolute;left:18857;top:30239;width:14459;height:14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" filled="f" stroked="f">
                    <v:textbox style="mso-fit-shape-to-text:t">
                      <w:txbxContent>
                        <w:p w14:paraId="289C1474" w14:textId="74A49AC8" w:rsidR="00650040" w:rsidRPr="00A14FB8" w:rsidRDefault="00650040"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حجم الحضور المتوقع</w:t>
                          </w:r>
                        </w:p>
                      </w:txbxContent>
                    </v:textbox>
                  </v:shape>
                </v:group>
                <v:group id="مجموعة 786467" o:spid="_x0000_s1146" style="position:absolute;left:29995;top:18888;width:18402;height:26164" coordorigin="29995,18888" coordsize="18401,26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">
                  <v:shape id="Cube 57" o:spid="_x0000_s1147" type="#_x0000_t16" style="position:absolute;left:29995;top:22677;width:18402;height:2237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" adj="4455" fillcolor="#579da5" stroked="f" strokeweight="1pt">
                    <v:fill opacity="13107f"/>
                  </v:shape>
                  <v:shape id="Cube 16" o:spid="_x0000_s1148" type="#_x0000_t16" style="position:absolute;left:29995;top:18888;width:18402;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" adj="10534" fillcolor="#579da5" stroked="f" strokeweight="1pt"/>
                  <v:shape id="TextBox 54" o:spid="_x0000_s1149" type="#_x0000_t202" style="position:absolute;left:35858;top:21166;width:10534;height:6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" filled="f" stroked="f">
                    <v:textbox style="mso-fit-shape-to-text:t">
                      <w:txbxContent>
                        <w:p w14:paraId="78B8CEF3" w14:textId="77777777" w:rsidR="00650040" w:rsidRPr="00614F94" w:rsidRDefault="00650040"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3</w:t>
                          </w:r>
                        </w:p>
                      </w:txbxContent>
                    </v:textbox>
                  </v:shape>
                  <v:shape id="TextBox 56" o:spid="_x0000_s1150" type="#_x0000_t202" style="position:absolute;left:33801;top:29257;width:13875;height:102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" filled="f" stroked="f">
                    <v:textbox style="mso-fit-shape-to-text:t">
                      <w:txbxContent>
                        <w:p w14:paraId="3DE755E1" w14:textId="4E02CE50" w:rsidR="00650040" w:rsidRPr="00A14FB8" w:rsidRDefault="00A14FB8"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مدة الحدث</w:t>
                          </w:r>
                        </w:p>
                      </w:txbxContent>
                    </v:textbox>
                  </v:shape>
                </v:group>
                <v:group id="مجموعة 786472" o:spid="_x0000_s1151" style="position:absolute;left:45076;top:14227;width:18434;height:30825" coordorigin="45076,14227" coordsize="18433,30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">
                  <v:shape id="Cube 58" o:spid="_x0000_s1152" type="#_x0000_t16" style="position:absolute;left:45108;top:18354;width:18402;height:2669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" adj="4389" fillcolor="#31394c" stroked="f" strokeweight="1pt">
                    <v:fill opacity="13107f"/>
                  </v:shape>
                  <v:shape id="Cube 17" o:spid="_x0000_s1153" type="#_x0000_t16" style="position:absolute;left:45076;top:14227;width:18401;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" adj="10534" fillcolor="#31394c" stroked="f" strokeweight="1pt"/>
                  <v:shape id="TextBox 60" o:spid="_x0000_s1154" type="#_x0000_t202" style="position:absolute;left:50669;top:16455;width:10534;height:6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" filled="f" stroked="f">
                    <v:textbox style="mso-fit-shape-to-text:t">
                      <w:txbxContent>
                        <w:p w14:paraId="359CF66D" w14:textId="77777777" w:rsidR="00650040" w:rsidRPr="00614F94" w:rsidRDefault="00650040"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4</w:t>
                          </w:r>
                        </w:p>
                      </w:txbxContent>
                    </v:textbox>
                  </v:shape>
                  <v:shape id="TextBox 61" o:spid="_x0000_s1155" type="#_x0000_t202" style="position:absolute;left:48849;top:26082;width:13583;height:102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" filled="f" stroked="f">
                    <v:textbox style="mso-fit-shape-to-text:t">
                      <w:txbxContent>
                        <w:p w14:paraId="4EB2062B" w14:textId="21F4708A" w:rsidR="00650040" w:rsidRPr="00A14FB8" w:rsidRDefault="00A14FB8"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خصائص المكان</w:t>
                          </w:r>
                        </w:p>
                      </w:txbxContent>
                    </v:textbox>
                  </v:shape>
                </v:group>
                <v:group id="مجموعة 786477" o:spid="_x0000_s1156" style="position:absolute;left:60157;top:9566;width:18428;height:35486" coordorigin="60157,9566" coordsize="18427,35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">
                  <v:shape id="Cube 59" o:spid="_x0000_s1157" type="#_x0000_t16" style="position:absolute;left:60183;top:13539;width:18402;height:3151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" adj="4438" fillcolor="#2b5474" stroked="f" strokeweight="1pt">
                    <v:fill opacity="13107f"/>
                  </v:shape>
                  <v:shape id="Cube 18" o:spid="_x0000_s1158" type="#_x0000_t16" style="position:absolute;left:60157;top:9566;width:18401;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" adj="10534" fillcolor="#2b5474" stroked="f" strokeweight="1pt"/>
                  <v:shape id="TextBox 62" o:spid="_x0000_s1159" type="#_x0000_t202" style="position:absolute;left:66078;top:11856;width:10534;height:6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" filled="f" stroked="f">
                    <v:textbox style="mso-fit-shape-to-text:t">
                      <w:txbxContent>
                        <w:p w14:paraId="00A57379" w14:textId="77777777" w:rsidR="00650040" w:rsidRPr="00614F94" w:rsidRDefault="00650040"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5</w:t>
                          </w:r>
                        </w:p>
                      </w:txbxContent>
                    </v:textbox>
                  </v:shape>
                  <v:shape id="TextBox 63" o:spid="_x0000_s1160" type="#_x0000_t202" style="position:absolute;left:63711;top:23152;width:14811;height:59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" filled="f" stroked="f">
                    <v:textbox style="mso-fit-shape-to-text:t">
                      <w:txbxContent>
                        <w:p w14:paraId="7F49CE26" w14:textId="027E331E" w:rsidR="00650040" w:rsidRPr="00A14FB8" w:rsidRDefault="00A14FB8"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الأمان</w:t>
                          </w:r>
                        </w:p>
                      </w:txbxContent>
                    </v:textbox>
                  </v:shape>
                </v:group>
                <v:group id="مجموعة 786482" o:spid="_x0000_s1161" style="position:absolute;left:90345;width:18428;height:45052" coordorigin="90345" coordsize="18427,45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">
                  <v:shape id="Cube 59" o:spid="_x0000_s1162" type="#_x0000_t16" style="position:absolute;left:90371;top:3973;width:18402;height:410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" adj="4438" fillcolor="#31394c" stroked="f" strokeweight="1pt">
                    <v:fill opacity="13107f"/>
                  </v:shape>
                  <v:shape id="Cube 18" o:spid="_x0000_s1163" type="#_x0000_t16" style="position:absolute;left:90345;width:18401;height:77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" adj="10534" fillcolor="#31394c" stroked="f" strokeweight="1pt"/>
                  <v:shape id="TextBox 62" o:spid="_x0000_s1164" type="#_x0000_t202" style="position:absolute;left:96261;top:2293;width:10535;height:6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" filled="f" stroked="f">
                    <v:textbox style="mso-fit-shape-to-text:t">
                      <w:txbxContent>
                        <w:p w14:paraId="543609F6" w14:textId="77777777" w:rsidR="00650040" w:rsidRPr="00614F94" w:rsidRDefault="00650040"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7</w:t>
                          </w:r>
                        </w:p>
                      </w:txbxContent>
                    </v:textbox>
                  </v:shape>
                  <v:shape id="TextBox 63" o:spid="_x0000_s1165" type="#_x0000_t202" style="position:absolute;left:94637;top:18726;width:13948;height:5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" filled="f" stroked="f">
                    <v:textbox style="mso-fit-shape-to-text:t">
                      <w:txbxContent>
                        <w:p w14:paraId="1A6B4BE2" w14:textId="31CEEF29" w:rsidR="00650040" w:rsidRPr="006C13FC" w:rsidRDefault="00A14FB8"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الاتصال</w:t>
                          </w:r>
                        </w:p>
                      </w:txbxContent>
                    </v:textbox>
                  </v:shape>
                </v:group>
                <v:group id="مجموعة 786487" o:spid="_x0000_s1166" style="position:absolute;left:7226;top:5777;width:19516;height:23936" coordorigin="7226,5777" coordsize="19516,2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">
                  <v:oval id="Oval 79" o:spid="_x0000_s1167" style="position:absolute;left:20437;top:25353;width:6305;height:6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" filled="f" stroked="f" strokeweight="1pt">
                    <v:stroke joinstyle="miter"/>
                  </v:oval>
                  <v:group id="Group 27" o:spid="_x0000_s1168" style="position:absolute;left:7226;top:5777;width:17989;height:22057;rotation:-1305774fd" coordorigin="7226,5777" coordsize="5207,11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">
                    <v:shape id="Freeform 6" o:spid="_x0000_s1169" style="position:absolute;left:7226;top:7635;width:5207;height:9604;visibility:visible;mso-wrap-style:square;v-text-anchor:top" coordsize="74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" path="m359,85c338,82,318,79,297,76,286,74,274,72,263,70v-10,-1,-16,3,-22,10c220,105,200,129,179,154v-8,10,-20,14,-32,11c134,162,126,154,123,141v-3,-9,-1,-19,6,-27c157,80,185,46,214,12,220,5,227,1,237,1,292,1,347,,402,2v38,1,72,16,100,41c520,59,533,79,544,99v12,24,25,48,38,71c589,184,596,197,603,210v3,5,7,6,11,3c640,196,665,178,690,161v11,-7,23,-7,34,-1c734,167,740,177,739,190v,12,-7,20,-17,27c707,227,693,237,679,247v-24,16,-48,33,-73,50c593,305,577,299,569,287,542,248,515,209,488,170v,,-1,-1,-2,-2c465,198,444,227,423,257v4,4,8,8,11,11c474,303,514,338,554,374v5,4,11,9,16,14c579,396,583,407,583,419v,21,,42,,64c584,534,584,585,584,637v,16,-7,29,-21,37c541,685,513,676,505,652v-2,-5,-2,-10,-2,-15c502,579,502,522,503,465v,-15,-5,-26,-18,-34c444,402,402,373,361,345v,-1,-1,-1,-2,-1c350,357,340,371,330,384v-13,18,-26,36,-39,53c283,448,273,454,259,454v-73,,-146,1,-218,1c17,455,,435,1,412v,-22,20,-39,41,-39c97,373,151,373,205,373v21,,26,-6,32,-21c248,327,260,303,271,278v11,-24,22,-48,33,-72c314,184,324,163,334,141v8,-18,16,-35,24,-53c358,88,358,87,359,85xe" filled="f" stroked="f">
                      <v:path arrowok="t" o:connecttype="custom" o:connectlocs="252610,119178;208984,106560;185060,98147;169579,112168;125953,215923;103436,231346;86549,197696;90771,159839;150581,16825;166765,1402;282867,2804;353232,60290;382785,138808;409524,238357;424300,294441;432040,298647;485518,225738;509442,224336;519996,266399;508034,304256;477777,346319;426411,416423;400376,402402;343381,238357;341973,235553;297643,360340;305384,375763;389821,524385;401080,544015;410227,587480;410227,677214;410931,893137;396154,945015;355343,914169;353935,893137;353935,651976;341270,604305;254017,483724;252610,482322;232204,538406;204762,612717;182245,636553;28850,637955;704,577665;29553,522983;144248,522983;166765,493539;190689,389784;213909,288832;235019,197696;251906,123385;252610,119178" o:connectangles="0,0,0,0,0,0,0,0,0,0,0,0,0,0,0,0,0,0,0,0,0,0,0,0,0,0,0,0,0,0,0,0,0,0,0,0,0,0,0,0,0,0,0,0,0,0,0,0,0,0,0,0"/>
                    </v:shape>
                    <v:shape id="Freeform 7" o:spid="_x0000_s1170" style="position:absolute;left:10353;top:5777;width:1111;height:2191;visibility:visible;mso-wrap-style:square;v-text-anchor:top" coordsize="157,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" path="m78,v45,,79,34,79,78c156,121,123,156,79,156,34,156,,122,,78,,33,34,,78,xe" filled="f" stroked="f">
                      <v:path arrowok="t" o:connecttype="custom" o:connectlocs="55209,0;111125,109538;55916,219075;0,109538;55209,0" o:connectangles="0,0,0,0,0"/>
                    </v:shape>
                  </v:group>
                  <v:oval id="Oval 80" o:spid="_x0000_s1171" style="position:absolute;left:7615;top:29015;width:3125;height: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" filled="f" stroked="f" strokeweight="1pt">
                    <v:stroke joinstyle="miter"/>
                  </v:oval>
                </v:group>
                <w10:anchorlock/>
              </v:group>
            </w:pict>
          </mc:Fallback>
        </mc:AlternateContent>
      </w:r>
    </w:p>
    <w:p w:rsidR="00A14FB8" w:rsidRPr="005E24D7" w:rsidRDefault="00A14FB8" w:rsidP="003E68B2">
      <w:pPr>
        <w:rPr>
          <w:rFonts w:ascii="Adobe Arabic" w:hAnsi="Adobe Arabic" w:cs="Adobe Arabic"/>
          <w:sz w:val="40"/>
          <w:szCs w:val="40"/>
          <w:rtl/>
        </w:rPr>
      </w:pPr>
      <w:r w:rsidRPr="00BD5495">
        <w:rPr>
          <w:rFonts w:ascii="Sakkal Majalla" w:hAnsi="Sakkal Majalla"/>
          <w:noProof/>
          <w:sz w:val="34"/>
        </w:rPr>
        <mc:AlternateContent>
          <mc:Choice Requires="wpg">
            <w:drawing>
              <wp:inline distT="0" distB="0" distL="0" distR="0" wp14:anchorId="50430D5C" wp14:editId="0CF2DDB0">
                <wp:extent cx="5731510" cy="890905"/>
                <wp:effectExtent l="0" t="0" r="2540" b="23495"/>
                <wp:docPr id="61471413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70105647" name="مجموعة 1870105647"/>
                        <wpg:cNvGrpSpPr/>
                        <wpg:grpSpPr>
                          <a:xfrm>
                            <a:off x="0" y="0"/>
                            <a:ext cx="5731510" cy="895351"/>
                            <a:chOff x="0" y="0"/>
                            <a:chExt cx="5878196" cy="918845"/>
                          </a:xfrm>
                        </wpg:grpSpPr>
                        <wpg:grpSp>
                          <wpg:cNvPr id="2137164304" name="مجموعة 2137164304"/>
                          <wpg:cNvGrpSpPr/>
                          <wpg:grpSpPr>
                            <a:xfrm>
                              <a:off x="0" y="0"/>
                              <a:ext cx="5878196" cy="918845"/>
                              <a:chOff x="0" y="0"/>
                              <a:chExt cx="6240348" cy="919070"/>
                            </a:xfrm>
                          </wpg:grpSpPr>
                          <wpg:grpSp>
                            <wpg:cNvPr id="1434396976" name="مجموعة 1434396976"/>
                            <wpg:cNvGrpSpPr/>
                            <wpg:grpSpPr>
                              <a:xfrm>
                                <a:off x="0" y="169208"/>
                                <a:ext cx="5433072" cy="580613"/>
                                <a:chOff x="0" y="169208"/>
                                <a:chExt cx="5433072" cy="580613"/>
                              </a:xfrm>
                            </wpg:grpSpPr>
                            <wps:wsp>
                              <wps:cNvPr id="17036077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1468382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10762788" name="شكل بيضاوي 131076278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28000411" name="مربع نص 41"/>
                          <wps:cNvSpPr txBox="1"/>
                          <wps:spPr>
                            <a:xfrm>
                              <a:off x="204484" y="256541"/>
                              <a:ext cx="4616122" cy="379598"/>
                            </a:xfrm>
                            <a:prstGeom prst="rect">
                              <a:avLst/>
                            </a:prstGeom>
                            <a:noFill/>
                          </wps:spPr>
                          <wps:txbx>
                            <w:txbxContent>
                              <w:p w:rsidR="00A14FB8" w:rsidRPr="00767863" w:rsidRDefault="00A14FB8" w:rsidP="00A14FB8">
                                <w:pPr>
                                  <w:pStyle w:val="a0"/>
                                  <w:rPr>
                                    <w:sz w:val="40"/>
                                    <w:szCs w:val="40"/>
                                    <w:lang w:bidi="ar-SY"/>
                                  </w:rPr>
                                </w:pPr>
                                <w:r w:rsidRPr="005E24D7">
                                  <w:rPr>
                                    <w:sz w:val="40"/>
                                    <w:szCs w:val="40"/>
                                    <w:rtl/>
                                  </w:rPr>
                                  <w:t>طبيعة الحدث:</w:t>
                                </w:r>
                              </w:p>
                            </w:txbxContent>
                          </wps:txbx>
                          <wps:bodyPr wrap="square" rtlCol="1">
                            <a:spAutoFit/>
                          </wps:bodyPr>
                        </wps:wsp>
                      </wpg:grpSp>
                      <pic:pic xmlns:pic="http://schemas.openxmlformats.org/drawingml/2006/picture">
                        <pic:nvPicPr>
                          <pic:cNvPr id="1107716385" name="صورة 1107716385"/>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0430D5C" id="مجموعة 22" o:spid="_x0000_s117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">
                <v:group id="مجموعة 1870105647" o:spid="_x0000_s11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">
                  <v:group id="مجموعة 2137164304" o:spid="_x0000_s11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">
                    <v:group id="مجموعة 1434396976" o:spid="_x0000_s11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">
                      <v:shape id="شكل حر 50" o:spid="_x0000_s11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1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" fillcolor="#579da5" stroked="f" strokeweight="1pt">
                        <v:stroke joinstyle="miter"/>
                      </v:roundrect>
                    </v:group>
                    <v:oval id="شكل بيضاوي 1310762788" o:spid="_x0000_s11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" filled="f" strokecolor="#2b5474" strokeweight="1pt">
                      <v:stroke joinstyle="miter"/>
                    </v:oval>
                  </v:group>
                  <v:shape id="مربع نص 41" o:spid="_x0000_s1179"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" filled="f" stroked="f">
                    <v:textbox style="mso-fit-shape-to-text:t">
                      <w:txbxContent>
                        <w:p w14:paraId="67A61B9A" w14:textId="1BD3A53E" w:rsidR="00A14FB8" w:rsidRPr="00767863" w:rsidRDefault="00A14FB8" w:rsidP="00A14FB8">
                          <w:pPr>
                            <w:pStyle w:val="a0"/>
                            <w:rPr>
                              <w:sz w:val="40"/>
                              <w:szCs w:val="40"/>
                              <w:lang w:bidi="ar-SY"/>
                            </w:rPr>
                          </w:pPr>
                          <w:r w:rsidRPr="005E24D7">
                            <w:rPr>
                              <w:sz w:val="40"/>
                              <w:szCs w:val="40"/>
                              <w:rtl/>
                            </w:rPr>
                            <w:t>طبيعة الحدث:</w:t>
                          </w:r>
                        </w:p>
                      </w:txbxContent>
                    </v:textbox>
                  </v:shape>
                </v:group>
                <v:shape id="صورة 1107716385" o:spid="_x0000_s118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">
                  <v:imagedata r:id="rId74" o:title=""/>
                </v:shape>
                <w10:anchorlock/>
              </v:group>
            </w:pict>
          </mc:Fallback>
        </mc:AlternateContent>
      </w:r>
    </w:p>
    <w:p w:rsidR="003E68B2" w:rsidRPr="005E24D7" w:rsidRDefault="003E68B2" w:rsidP="00A14FB8">
      <w:r w:rsidRPr="005E24D7">
        <w:rPr>
          <w:rtl/>
        </w:rPr>
        <w:t>يجب تحديد طبيعة الحدث ونوع الفعاليات المختلفة التي ستحدث خلاله، وهل سيتم تنظيم الحدث داخليا</w:t>
      </w:r>
      <w:r>
        <w:rPr>
          <w:rFonts w:hint="cs"/>
          <w:rtl/>
        </w:rPr>
        <w:t>ً</w:t>
      </w:r>
      <w:r w:rsidRPr="005E24D7">
        <w:rPr>
          <w:rtl/>
        </w:rPr>
        <w:t xml:space="preserve"> أم خارجيا</w:t>
      </w:r>
      <w:r>
        <w:rPr>
          <w:rFonts w:hint="cs"/>
          <w:rtl/>
        </w:rPr>
        <w:t>ً</w:t>
      </w:r>
      <w:r w:rsidRPr="005E24D7">
        <w:rPr>
          <w:rtl/>
        </w:rPr>
        <w:t>، وهل سيكون الحدث عاما</w:t>
      </w:r>
      <w:r>
        <w:rPr>
          <w:rFonts w:hint="cs"/>
          <w:rtl/>
        </w:rPr>
        <w:t>ً</w:t>
      </w:r>
      <w:r w:rsidRPr="005E24D7">
        <w:rPr>
          <w:rtl/>
        </w:rPr>
        <w:t xml:space="preserve"> أم خاصا</w:t>
      </w:r>
      <w:r>
        <w:rPr>
          <w:rFonts w:hint="cs"/>
          <w:rtl/>
        </w:rPr>
        <w:t>ً</w:t>
      </w:r>
      <w:r w:rsidRPr="005E24D7">
        <w:rPr>
          <w:rtl/>
        </w:rPr>
        <w:t>، وهل سيكون هناك فعاليات تستدعي تواجد الحشود في نفس المكان والوقت.</w:t>
      </w:r>
    </w:p>
    <w:p w:rsidR="003E68B2" w:rsidRPr="005E24D7" w:rsidRDefault="00A14FB8"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C60A1A6" wp14:editId="5C2F591D">
                <wp:extent cx="5731510" cy="890905"/>
                <wp:effectExtent l="0" t="0" r="2540" b="23495"/>
                <wp:docPr id="24688729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30688272" name="مجموعة 830688272"/>
                        <wpg:cNvGrpSpPr/>
                        <wpg:grpSpPr>
                          <a:xfrm>
                            <a:off x="0" y="0"/>
                            <a:ext cx="5731510" cy="895351"/>
                            <a:chOff x="0" y="0"/>
                            <a:chExt cx="5878196" cy="918845"/>
                          </a:xfrm>
                        </wpg:grpSpPr>
                        <wpg:grpSp>
                          <wpg:cNvPr id="2043639593" name="مجموعة 2043639593"/>
                          <wpg:cNvGrpSpPr/>
                          <wpg:grpSpPr>
                            <a:xfrm>
                              <a:off x="0" y="0"/>
                              <a:ext cx="5878196" cy="918845"/>
                              <a:chOff x="0" y="0"/>
                              <a:chExt cx="6240348" cy="919070"/>
                            </a:xfrm>
                          </wpg:grpSpPr>
                          <wpg:grpSp>
                            <wpg:cNvPr id="2130238346" name="مجموعة 2130238346"/>
                            <wpg:cNvGrpSpPr/>
                            <wpg:grpSpPr>
                              <a:xfrm>
                                <a:off x="0" y="169208"/>
                                <a:ext cx="5433072" cy="580613"/>
                                <a:chOff x="0" y="169208"/>
                                <a:chExt cx="5433072" cy="580613"/>
                              </a:xfrm>
                            </wpg:grpSpPr>
                            <wps:wsp>
                              <wps:cNvPr id="16881578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4360669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1900536" name="شكل بيضاوي 51190053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9574175" name="مربع نص 41"/>
                          <wps:cNvSpPr txBox="1"/>
                          <wps:spPr>
                            <a:xfrm>
                              <a:off x="204484" y="256541"/>
                              <a:ext cx="4616122" cy="379598"/>
                            </a:xfrm>
                            <a:prstGeom prst="rect">
                              <a:avLst/>
                            </a:prstGeom>
                            <a:noFill/>
                          </wps:spPr>
                          <wps:txbx>
                            <w:txbxContent>
                              <w:p w:rsidR="00A14FB8" w:rsidRPr="00767863" w:rsidRDefault="00A14FB8" w:rsidP="00A14FB8">
                                <w:pPr>
                                  <w:pStyle w:val="a0"/>
                                  <w:rPr>
                                    <w:sz w:val="40"/>
                                    <w:szCs w:val="40"/>
                                    <w:lang w:bidi="ar-SY"/>
                                  </w:rPr>
                                </w:pPr>
                                <w:r w:rsidRPr="005E24D7">
                                  <w:rPr>
                                    <w:sz w:val="40"/>
                                    <w:szCs w:val="40"/>
                                    <w:rtl/>
                                  </w:rPr>
                                  <w:t>حجم الحضور المتوقع:</w:t>
                                </w:r>
                              </w:p>
                            </w:txbxContent>
                          </wps:txbx>
                          <wps:bodyPr wrap="square" rtlCol="1">
                            <a:spAutoFit/>
                          </wps:bodyPr>
                        </wps:wsp>
                      </wpg:grpSp>
                      <pic:pic xmlns:pic="http://schemas.openxmlformats.org/drawingml/2006/picture">
                        <pic:nvPicPr>
                          <pic:cNvPr id="1879571916" name="صورة 1879571916"/>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C60A1A6" id="_x0000_s118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w0rYOp4HAAAL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830688272" o:spid="_x0000_s11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">
                  <v:group id="مجموعة 2043639593" o:spid="_x0000_s11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">
                    <v:group id="مجموعة 2130238346" o:spid="_x0000_s11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">
                      <v:shape id="شكل حر 50" o:spid="_x0000_s11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1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" fillcolor="#579da5" stroked="f" strokeweight="1pt">
                        <v:stroke joinstyle="miter"/>
                      </v:roundrect>
                    </v:group>
                    <v:oval id="شكل بيضاوي 511900536" o:spid="_x0000_s11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" filled="f" strokecolor="#2b5474" strokeweight="1pt">
                      <v:stroke joinstyle="miter"/>
                    </v:oval>
                  </v:group>
                  <v:shape id="مربع نص 41" o:spid="_x0000_s1188"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" filled="f" stroked="f">
                    <v:textbox style="mso-fit-shape-to-text:t">
                      <w:txbxContent>
                        <w:p w14:paraId="38D8C6C3" w14:textId="076A85FE" w:rsidR="00A14FB8" w:rsidRPr="00767863" w:rsidRDefault="00A14FB8" w:rsidP="00A14FB8">
                          <w:pPr>
                            <w:pStyle w:val="a0"/>
                            <w:rPr>
                              <w:sz w:val="40"/>
                              <w:szCs w:val="40"/>
                              <w:lang w:bidi="ar-SY"/>
                            </w:rPr>
                          </w:pPr>
                          <w:r w:rsidRPr="005E24D7">
                            <w:rPr>
                              <w:sz w:val="40"/>
                              <w:szCs w:val="40"/>
                              <w:rtl/>
                            </w:rPr>
                            <w:t>حجم الحضور المتوقع:</w:t>
                          </w:r>
                        </w:p>
                      </w:txbxContent>
                    </v:textbox>
                  </v:shape>
                </v:group>
                <v:shape id="صورة 1879571916" o:spid="_x0000_s118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">
                  <v:imagedata r:id="rId74" o:title=""/>
                </v:shape>
                <w10:anchorlock/>
              </v:group>
            </w:pict>
          </mc:Fallback>
        </mc:AlternateContent>
      </w:r>
    </w:p>
    <w:p w:rsidR="003E68B2" w:rsidRPr="005E24D7" w:rsidRDefault="003E68B2" w:rsidP="00A14FB8">
      <w:r w:rsidRPr="005E24D7">
        <w:rPr>
          <w:rtl/>
        </w:rPr>
        <w:t>يجب تقدير حجم الحضور المتوقع للحدث، حيث يؤثر ذلك على تحديد المساحة اللازمة للحدث وتحديد عدد الأماكن الخاصة بالجلوس والوقوف، وكذلك تحديد عدد الأماكن المتاحة لوسائل النقل والوصول.</w:t>
      </w:r>
    </w:p>
    <w:p w:rsidR="003E68B2" w:rsidRPr="005E24D7" w:rsidRDefault="00A14FB8" w:rsidP="003E68B2">
      <w:pPr>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7E83045B" wp14:editId="1F7AA5DF">
                <wp:extent cx="5731510" cy="890905"/>
                <wp:effectExtent l="0" t="0" r="2540" b="23495"/>
                <wp:docPr id="115479922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090680803" name="مجموعة 2090680803"/>
                        <wpg:cNvGrpSpPr/>
                        <wpg:grpSpPr>
                          <a:xfrm>
                            <a:off x="0" y="0"/>
                            <a:ext cx="5731510" cy="895351"/>
                            <a:chOff x="0" y="0"/>
                            <a:chExt cx="5878196" cy="918845"/>
                          </a:xfrm>
                        </wpg:grpSpPr>
                        <wpg:grpSp>
                          <wpg:cNvPr id="537080693" name="مجموعة 537080693"/>
                          <wpg:cNvGrpSpPr/>
                          <wpg:grpSpPr>
                            <a:xfrm>
                              <a:off x="0" y="0"/>
                              <a:ext cx="5878196" cy="918845"/>
                              <a:chOff x="0" y="0"/>
                              <a:chExt cx="6240348" cy="919070"/>
                            </a:xfrm>
                          </wpg:grpSpPr>
                          <wpg:grpSp>
                            <wpg:cNvPr id="1970160158" name="مجموعة 1970160158"/>
                            <wpg:cNvGrpSpPr/>
                            <wpg:grpSpPr>
                              <a:xfrm>
                                <a:off x="0" y="169208"/>
                                <a:ext cx="5433072" cy="580613"/>
                                <a:chOff x="0" y="169208"/>
                                <a:chExt cx="5433072" cy="580613"/>
                              </a:xfrm>
                            </wpg:grpSpPr>
                            <wps:wsp>
                              <wps:cNvPr id="3237965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3037608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5466701" name="شكل بيضاوي 39546670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2826842" name="مربع نص 41"/>
                          <wps:cNvSpPr txBox="1"/>
                          <wps:spPr>
                            <a:xfrm>
                              <a:off x="204484" y="256541"/>
                              <a:ext cx="4616122" cy="379598"/>
                            </a:xfrm>
                            <a:prstGeom prst="rect">
                              <a:avLst/>
                            </a:prstGeom>
                            <a:noFill/>
                          </wps:spPr>
                          <wps:txbx>
                            <w:txbxContent>
                              <w:p w:rsidR="00A14FB8" w:rsidRPr="00767863" w:rsidRDefault="00A14FB8" w:rsidP="00A14FB8">
                                <w:pPr>
                                  <w:pStyle w:val="a0"/>
                                  <w:rPr>
                                    <w:sz w:val="40"/>
                                    <w:szCs w:val="40"/>
                                    <w:lang w:bidi="ar-SY"/>
                                  </w:rPr>
                                </w:pPr>
                                <w:r w:rsidRPr="005E24D7">
                                  <w:rPr>
                                    <w:sz w:val="40"/>
                                    <w:szCs w:val="40"/>
                                    <w:rtl/>
                                  </w:rPr>
                                  <w:t>مدة الحدث:</w:t>
                                </w:r>
                              </w:p>
                            </w:txbxContent>
                          </wps:txbx>
                          <wps:bodyPr wrap="square" rtlCol="1">
                            <a:spAutoFit/>
                          </wps:bodyPr>
                        </wps:wsp>
                      </wpg:grpSp>
                      <pic:pic xmlns:pic="http://schemas.openxmlformats.org/drawingml/2006/picture">
                        <pic:nvPicPr>
                          <pic:cNvPr id="2048424869" name="صورة 2048424869"/>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E83045B" id="_x0000_s119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Uu9RqmgcAAAs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2090680803" o:spid="_x0000_s11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">
                  <v:group id="مجموعة 537080693" o:spid="_x0000_s11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">
                    <v:group id="مجموعة 1970160158" o:spid="_x0000_s11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">
                      <v:shape id="شكل حر 50" o:spid="_x0000_s11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1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" fillcolor="#579da5" stroked="f" strokeweight="1pt">
                        <v:stroke joinstyle="miter"/>
                      </v:roundrect>
                    </v:group>
                    <v:oval id="شكل بيضاوي 395466701" o:spid="_x0000_s11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" filled="f" strokecolor="#2b5474" strokeweight="1pt">
                      <v:stroke joinstyle="miter"/>
                    </v:oval>
                  </v:group>
                  <v:shape id="مربع نص 41" o:spid="_x0000_s1197"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" filled="f" stroked="f">
                    <v:textbox style="mso-fit-shape-to-text:t">
                      <w:txbxContent>
                        <w:p w14:paraId="1782243A" w14:textId="2B949F6D" w:rsidR="00A14FB8" w:rsidRPr="00767863" w:rsidRDefault="00A14FB8" w:rsidP="00A14FB8">
                          <w:pPr>
                            <w:pStyle w:val="a0"/>
                            <w:rPr>
                              <w:sz w:val="40"/>
                              <w:szCs w:val="40"/>
                              <w:lang w:bidi="ar-SY"/>
                            </w:rPr>
                          </w:pPr>
                          <w:r w:rsidRPr="005E24D7">
                            <w:rPr>
                              <w:sz w:val="40"/>
                              <w:szCs w:val="40"/>
                              <w:rtl/>
                            </w:rPr>
                            <w:t>مدة الحدث:</w:t>
                          </w:r>
                        </w:p>
                      </w:txbxContent>
                    </v:textbox>
                  </v:shape>
                </v:group>
                <v:shape id="صورة 2048424869" o:spid="_x0000_s119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">
                  <v:imagedata r:id="rId74" o:title=""/>
                </v:shape>
                <w10:anchorlock/>
              </v:group>
            </w:pict>
          </mc:Fallback>
        </mc:AlternateContent>
      </w:r>
    </w:p>
    <w:p w:rsidR="003E68B2" w:rsidRPr="005E24D7" w:rsidRDefault="003E68B2" w:rsidP="00A14FB8">
      <w:r w:rsidRPr="005E24D7">
        <w:rPr>
          <w:rtl/>
        </w:rPr>
        <w:t>يجب تقدير مدة الحدث، حيث يؤثر ذلك على تحديد عدد الأماكن الخاصة بالجلوس والوقوف وتحديد حاجيات الحشود بما في ذلك الطعام والشراب ووسائل النقل والوصول.</w:t>
      </w:r>
    </w:p>
    <w:p w:rsidR="003E68B2" w:rsidRPr="005E24D7" w:rsidRDefault="00A14FB8"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74A27D58" wp14:editId="3F3A2AE9">
                <wp:extent cx="5731510" cy="890905"/>
                <wp:effectExtent l="0" t="0" r="2540" b="23495"/>
                <wp:docPr id="195255905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39758821" name="مجموعة 1239758821"/>
                        <wpg:cNvGrpSpPr/>
                        <wpg:grpSpPr>
                          <a:xfrm>
                            <a:off x="0" y="0"/>
                            <a:ext cx="5731510" cy="895351"/>
                            <a:chOff x="0" y="0"/>
                            <a:chExt cx="5878196" cy="918845"/>
                          </a:xfrm>
                        </wpg:grpSpPr>
                        <wpg:grpSp>
                          <wpg:cNvPr id="476783653" name="مجموعة 476783653"/>
                          <wpg:cNvGrpSpPr/>
                          <wpg:grpSpPr>
                            <a:xfrm>
                              <a:off x="0" y="0"/>
                              <a:ext cx="5878196" cy="918845"/>
                              <a:chOff x="0" y="0"/>
                              <a:chExt cx="6240348" cy="919070"/>
                            </a:xfrm>
                          </wpg:grpSpPr>
                          <wpg:grpSp>
                            <wpg:cNvPr id="1333046646" name="مجموعة 1333046646"/>
                            <wpg:cNvGrpSpPr/>
                            <wpg:grpSpPr>
                              <a:xfrm>
                                <a:off x="0" y="169208"/>
                                <a:ext cx="5433072" cy="580613"/>
                                <a:chOff x="0" y="169208"/>
                                <a:chExt cx="5433072" cy="580613"/>
                              </a:xfrm>
                            </wpg:grpSpPr>
                            <wps:wsp>
                              <wps:cNvPr id="21064309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1911624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36005161" name="شكل بيضاوي 73600516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2697633" name="مربع نص 41"/>
                          <wps:cNvSpPr txBox="1"/>
                          <wps:spPr>
                            <a:xfrm>
                              <a:off x="204484" y="256541"/>
                              <a:ext cx="4616122" cy="379598"/>
                            </a:xfrm>
                            <a:prstGeom prst="rect">
                              <a:avLst/>
                            </a:prstGeom>
                            <a:noFill/>
                          </wps:spPr>
                          <wps:txbx>
                            <w:txbxContent>
                              <w:p w:rsidR="00A14FB8" w:rsidRPr="00767863" w:rsidRDefault="00A14FB8" w:rsidP="00A14FB8">
                                <w:pPr>
                                  <w:pStyle w:val="a0"/>
                                  <w:rPr>
                                    <w:sz w:val="40"/>
                                    <w:szCs w:val="40"/>
                                    <w:lang w:bidi="ar-SY"/>
                                  </w:rPr>
                                </w:pPr>
                                <w:r w:rsidRPr="005E24D7">
                                  <w:rPr>
                                    <w:sz w:val="40"/>
                                    <w:szCs w:val="40"/>
                                    <w:rtl/>
                                  </w:rPr>
                                  <w:t>خصائص المكان:</w:t>
                                </w:r>
                              </w:p>
                            </w:txbxContent>
                          </wps:txbx>
                          <wps:bodyPr wrap="square" rtlCol="1">
                            <a:spAutoFit/>
                          </wps:bodyPr>
                        </wps:wsp>
                      </wpg:grpSp>
                      <pic:pic xmlns:pic="http://schemas.openxmlformats.org/drawingml/2006/picture">
                        <pic:nvPicPr>
                          <pic:cNvPr id="1282335621" name="صورة 1282335621"/>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4A27D58" id="_x0000_s119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CHU/GcBwAADR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1239758821" o:spid="_x0000_s12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">
                  <v:group id="مجموعة 476783653" o:spid="_x0000_s12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">
                    <v:group id="مجموعة 1333046646" o:spid="_x0000_s12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">
                      <v:shape id="شكل حر 50" o:spid="_x0000_s12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" fillcolor="#579da5" stroked="f" strokeweight="1pt">
                        <v:stroke joinstyle="miter"/>
                      </v:roundrect>
                    </v:group>
                    <v:oval id="شكل بيضاوي 736005161" o:spid="_x0000_s12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" filled="f" strokecolor="#2b5474" strokeweight="1pt">
                      <v:stroke joinstyle="miter"/>
                    </v:oval>
                  </v:group>
                  <v:shape id="مربع نص 41" o:spid="_x0000_s1206"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" filled="f" stroked="f">
                    <v:textbox style="mso-fit-shape-to-text:t">
                      <w:txbxContent>
                        <w:p w14:paraId="6E2FCD84" w14:textId="2AB7AEB0" w:rsidR="00A14FB8" w:rsidRPr="00767863" w:rsidRDefault="00A14FB8" w:rsidP="00A14FB8">
                          <w:pPr>
                            <w:pStyle w:val="a0"/>
                            <w:rPr>
                              <w:sz w:val="40"/>
                              <w:szCs w:val="40"/>
                              <w:lang w:bidi="ar-SY"/>
                            </w:rPr>
                          </w:pPr>
                          <w:r w:rsidRPr="005E24D7">
                            <w:rPr>
                              <w:sz w:val="40"/>
                              <w:szCs w:val="40"/>
                              <w:rtl/>
                            </w:rPr>
                            <w:t>خصائص المكان:</w:t>
                          </w:r>
                        </w:p>
                      </w:txbxContent>
                    </v:textbox>
                  </v:shape>
                </v:group>
                <v:shape id="صورة 1282335621" o:spid="_x0000_s120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">
                  <v:imagedata r:id="rId74" o:title=""/>
                </v:shape>
                <w10:anchorlock/>
              </v:group>
            </w:pict>
          </mc:Fallback>
        </mc:AlternateContent>
      </w:r>
    </w:p>
    <w:p w:rsidR="003E68B2" w:rsidRPr="005E24D7" w:rsidRDefault="003E68B2" w:rsidP="00A14FB8">
      <w:r w:rsidRPr="005E24D7">
        <w:rPr>
          <w:rtl/>
        </w:rPr>
        <w:t>يجب مراعاة خصائص المكان الذي سيعقد فيه الحدث، حيث يؤثر ذلك على تحديد المساحة المتاحة للحشود وعدد الأماكن الخاصة بالجلوس والوقوف، وكذلك تحديد عدد وموقع المداخل والمخارج والممرات والمسارات.</w:t>
      </w:r>
    </w:p>
    <w:p w:rsidR="003E68B2" w:rsidRPr="005E24D7" w:rsidRDefault="00A14FB8"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0A8036A8" wp14:editId="358D10C0">
                <wp:extent cx="5731510" cy="890905"/>
                <wp:effectExtent l="0" t="0" r="2540" b="23495"/>
                <wp:docPr id="191202910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68630062" name="مجموعة 1468630062"/>
                        <wpg:cNvGrpSpPr/>
                        <wpg:grpSpPr>
                          <a:xfrm>
                            <a:off x="0" y="0"/>
                            <a:ext cx="5731510" cy="895351"/>
                            <a:chOff x="0" y="0"/>
                            <a:chExt cx="5878196" cy="918845"/>
                          </a:xfrm>
                        </wpg:grpSpPr>
                        <wpg:grpSp>
                          <wpg:cNvPr id="897136716" name="مجموعة 897136716"/>
                          <wpg:cNvGrpSpPr/>
                          <wpg:grpSpPr>
                            <a:xfrm>
                              <a:off x="0" y="0"/>
                              <a:ext cx="5878196" cy="918845"/>
                              <a:chOff x="0" y="0"/>
                              <a:chExt cx="6240348" cy="919070"/>
                            </a:xfrm>
                          </wpg:grpSpPr>
                          <wpg:grpSp>
                            <wpg:cNvPr id="253982503" name="مجموعة 253982503"/>
                            <wpg:cNvGrpSpPr/>
                            <wpg:grpSpPr>
                              <a:xfrm>
                                <a:off x="0" y="169208"/>
                                <a:ext cx="5433072" cy="580613"/>
                                <a:chOff x="0" y="169208"/>
                                <a:chExt cx="5433072" cy="580613"/>
                              </a:xfrm>
                            </wpg:grpSpPr>
                            <wps:wsp>
                              <wps:cNvPr id="12030262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054627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5500489" name="شكل بيضاوي 150550048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5145349" name="مربع نص 41"/>
                          <wps:cNvSpPr txBox="1"/>
                          <wps:spPr>
                            <a:xfrm>
                              <a:off x="204484" y="256541"/>
                              <a:ext cx="4616122" cy="379598"/>
                            </a:xfrm>
                            <a:prstGeom prst="rect">
                              <a:avLst/>
                            </a:prstGeom>
                            <a:noFill/>
                          </wps:spPr>
                          <wps:txbx>
                            <w:txbxContent>
                              <w:p w:rsidR="00A14FB8" w:rsidRPr="00767863" w:rsidRDefault="00A14FB8" w:rsidP="00A14FB8">
                                <w:pPr>
                                  <w:pStyle w:val="a0"/>
                                  <w:rPr>
                                    <w:sz w:val="40"/>
                                    <w:szCs w:val="40"/>
                                    <w:lang w:bidi="ar-SY"/>
                                  </w:rPr>
                                </w:pPr>
                                <w:r w:rsidRPr="005E24D7">
                                  <w:rPr>
                                    <w:sz w:val="40"/>
                                    <w:szCs w:val="40"/>
                                    <w:rtl/>
                                  </w:rPr>
                                  <w:t>الأمان:</w:t>
                                </w:r>
                              </w:p>
                            </w:txbxContent>
                          </wps:txbx>
                          <wps:bodyPr wrap="square" rtlCol="1">
                            <a:spAutoFit/>
                          </wps:bodyPr>
                        </wps:wsp>
                      </wpg:grpSp>
                      <pic:pic xmlns:pic="http://schemas.openxmlformats.org/drawingml/2006/picture">
                        <pic:nvPicPr>
                          <pic:cNvPr id="694690967" name="صورة 694690967"/>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A8036A8" id="_x0000_s120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OlwlpycBwAACh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1468630062" o:spid="_x0000_s12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">
                  <v:group id="مجموعة 897136716" o:spid="_x0000_s12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">
                    <v:group id="مجموعة 253982503" o:spid="_x0000_s12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">
                      <v:shape id="شكل حر 50" o:spid="_x0000_s12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" fillcolor="#579da5" stroked="f" strokeweight="1pt">
                        <v:stroke joinstyle="miter"/>
                      </v:roundrect>
                    </v:group>
                    <v:oval id="شكل بيضاوي 1505500489" o:spid="_x0000_s12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" filled="f" strokecolor="#2b5474" strokeweight="1pt">
                      <v:stroke joinstyle="miter"/>
                    </v:oval>
                  </v:group>
                  <v:shape id="مربع نص 41" o:spid="_x0000_s1215"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" filled="f" stroked="f">
                    <v:textbox style="mso-fit-shape-to-text:t">
                      <w:txbxContent>
                        <w:p w14:paraId="73AFB0E9" w14:textId="1472A91C" w:rsidR="00A14FB8" w:rsidRPr="00767863" w:rsidRDefault="00A14FB8" w:rsidP="00A14FB8">
                          <w:pPr>
                            <w:pStyle w:val="a0"/>
                            <w:rPr>
                              <w:sz w:val="40"/>
                              <w:szCs w:val="40"/>
                              <w:lang w:bidi="ar-SY"/>
                            </w:rPr>
                          </w:pPr>
                          <w:r w:rsidRPr="005E24D7">
                            <w:rPr>
                              <w:sz w:val="40"/>
                              <w:szCs w:val="40"/>
                              <w:rtl/>
                            </w:rPr>
                            <w:t>الأمان:</w:t>
                          </w:r>
                        </w:p>
                      </w:txbxContent>
                    </v:textbox>
                  </v:shape>
                </v:group>
                <v:shape id="صورة 694690967" o:spid="_x0000_s121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">
                  <v:imagedata r:id="rId74" o:title=""/>
                </v:shape>
                <w10:anchorlock/>
              </v:group>
            </w:pict>
          </mc:Fallback>
        </mc:AlternateContent>
      </w:r>
    </w:p>
    <w:p w:rsidR="003E68B2" w:rsidRPr="005E24D7" w:rsidRDefault="003E68B2" w:rsidP="00A14FB8">
      <w:r w:rsidRPr="005E24D7">
        <w:rPr>
          <w:rtl/>
        </w:rPr>
        <w:t>يجب أخذ الأمن والسلامة في الاعتبار عند تخطيط إدارة الحشود، حيث يجب تحديد عدد الحراس والمراقبين وتحديد مواقعهم وأنشطتهم، وكذلك تحديد المعدات الأمنية والوسائل اللازمة للتعامل مع الطوارئ والحوادث المحتملة.</w:t>
      </w:r>
    </w:p>
    <w:p w:rsidR="003E68B2" w:rsidRPr="005E24D7" w:rsidRDefault="00A14FB8"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55C9CD10" wp14:editId="7FC862FF">
                <wp:extent cx="5731510" cy="890905"/>
                <wp:effectExtent l="0" t="0" r="2540" b="23495"/>
                <wp:docPr id="179312128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9670515" name="مجموعة 139670515"/>
                        <wpg:cNvGrpSpPr/>
                        <wpg:grpSpPr>
                          <a:xfrm>
                            <a:off x="0" y="0"/>
                            <a:ext cx="5731510" cy="895351"/>
                            <a:chOff x="0" y="0"/>
                            <a:chExt cx="5878196" cy="918845"/>
                          </a:xfrm>
                        </wpg:grpSpPr>
                        <wpg:grpSp>
                          <wpg:cNvPr id="925432028" name="مجموعة 925432028"/>
                          <wpg:cNvGrpSpPr/>
                          <wpg:grpSpPr>
                            <a:xfrm>
                              <a:off x="0" y="0"/>
                              <a:ext cx="5878196" cy="918845"/>
                              <a:chOff x="0" y="0"/>
                              <a:chExt cx="6240348" cy="919070"/>
                            </a:xfrm>
                          </wpg:grpSpPr>
                          <wpg:grpSp>
                            <wpg:cNvPr id="1507944938" name="مجموعة 1507944938"/>
                            <wpg:cNvGrpSpPr/>
                            <wpg:grpSpPr>
                              <a:xfrm>
                                <a:off x="0" y="169208"/>
                                <a:ext cx="5433072" cy="580613"/>
                                <a:chOff x="0" y="169208"/>
                                <a:chExt cx="5433072" cy="580613"/>
                              </a:xfrm>
                            </wpg:grpSpPr>
                            <wps:wsp>
                              <wps:cNvPr id="8210514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1719912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6345498" name="شكل بيضاوي 120634549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7610923" name="مربع نص 41"/>
                          <wps:cNvSpPr txBox="1"/>
                          <wps:spPr>
                            <a:xfrm>
                              <a:off x="204484" y="256541"/>
                              <a:ext cx="4616122" cy="379598"/>
                            </a:xfrm>
                            <a:prstGeom prst="rect">
                              <a:avLst/>
                            </a:prstGeom>
                            <a:noFill/>
                          </wps:spPr>
                          <wps:txbx>
                            <w:txbxContent>
                              <w:p w:rsidR="00A14FB8" w:rsidRPr="00767863" w:rsidRDefault="00A14FB8" w:rsidP="00A14FB8">
                                <w:pPr>
                                  <w:pStyle w:val="a0"/>
                                  <w:rPr>
                                    <w:sz w:val="40"/>
                                    <w:szCs w:val="40"/>
                                    <w:lang w:bidi="ar-SY"/>
                                  </w:rPr>
                                </w:pPr>
                                <w:r w:rsidRPr="005E24D7">
                                  <w:rPr>
                                    <w:sz w:val="40"/>
                                    <w:szCs w:val="40"/>
                                    <w:rtl/>
                                  </w:rPr>
                                  <w:t>الخدمات:</w:t>
                                </w:r>
                              </w:p>
                            </w:txbxContent>
                          </wps:txbx>
                          <wps:bodyPr wrap="square" rtlCol="1">
                            <a:spAutoFit/>
                          </wps:bodyPr>
                        </wps:wsp>
                      </wpg:grpSp>
                      <pic:pic xmlns:pic="http://schemas.openxmlformats.org/drawingml/2006/picture">
                        <pic:nvPicPr>
                          <pic:cNvPr id="656970622" name="صورة 656970622"/>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5C9CD10" id="_x0000_s121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N7vJYefBwAACR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139670515" o:spid="_x0000_s12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">
                  <v:group id="مجموعة 925432028" o:spid="_x0000_s12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">
                    <v:group id="مجموعة 1507944938" o:spid="_x0000_s12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">
                      <v:shape id="شكل حر 50" o:spid="_x0000_s12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" fillcolor="#579da5" stroked="f" strokeweight="1pt">
                        <v:stroke joinstyle="miter"/>
                      </v:roundrect>
                    </v:group>
                    <v:oval id="شكل بيضاوي 1206345498" o:spid="_x0000_s12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" filled="f" strokecolor="#2b5474" strokeweight="1pt">
                      <v:stroke joinstyle="miter"/>
                    </v:oval>
                  </v:group>
                  <v:shape id="مربع نص 41" o:spid="_x0000_s1224"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" filled="f" stroked="f">
                    <v:textbox style="mso-fit-shape-to-text:t">
                      <w:txbxContent>
                        <w:p w14:paraId="01BC7574" w14:textId="230DD039" w:rsidR="00A14FB8" w:rsidRPr="00767863" w:rsidRDefault="00A14FB8" w:rsidP="00A14FB8">
                          <w:pPr>
                            <w:pStyle w:val="a0"/>
                            <w:rPr>
                              <w:sz w:val="40"/>
                              <w:szCs w:val="40"/>
                              <w:lang w:bidi="ar-SY"/>
                            </w:rPr>
                          </w:pPr>
                          <w:r w:rsidRPr="005E24D7">
                            <w:rPr>
                              <w:sz w:val="40"/>
                              <w:szCs w:val="40"/>
                              <w:rtl/>
                            </w:rPr>
                            <w:t>الخدمات:</w:t>
                          </w:r>
                        </w:p>
                      </w:txbxContent>
                    </v:textbox>
                  </v:shape>
                </v:group>
                <v:shape id="صورة 656970622" o:spid="_x0000_s122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">
                  <v:imagedata r:id="rId74" o:title=""/>
                </v:shape>
                <w10:anchorlock/>
              </v:group>
            </w:pict>
          </mc:Fallback>
        </mc:AlternateContent>
      </w:r>
    </w:p>
    <w:p w:rsidR="003E68B2" w:rsidRPr="005E24D7" w:rsidRDefault="003E68B2" w:rsidP="00A14FB8">
      <w:r w:rsidRPr="005E24D7">
        <w:rPr>
          <w:rtl/>
        </w:rPr>
        <w:t>يجب توفير الخدمات اللازمة للحشود، مثل الحمامات ونقاط الإسعاف ونقاط الإطعام والشراب، وكذلك توفير وسائل النقل والوصول، وتحديد أماكن ومواقع هذه الخدمات.</w:t>
      </w:r>
    </w:p>
    <w:p w:rsidR="003E68B2" w:rsidRPr="005E24D7" w:rsidRDefault="00A14FB8" w:rsidP="00A14FB8">
      <w:pPr>
        <w:keepNext/>
        <w:rPr>
          <w:rFonts w:ascii="Adobe Arabic" w:hAnsi="Adobe Arabic" w:cs="Adobe Arabic"/>
          <w:sz w:val="40"/>
          <w:szCs w:val="40"/>
          <w:rtl/>
        </w:rPr>
      </w:pPr>
      <w:r w:rsidRPr="00BD5495">
        <w:rPr>
          <w:rFonts w:ascii="Sakkal Majalla" w:hAnsi="Sakkal Majalla"/>
          <w:noProof/>
          <w:sz w:val="34"/>
        </w:rPr>
        <w:lastRenderedPageBreak/>
        <mc:AlternateContent>
          <mc:Choice Requires="wpg">
            <w:drawing>
              <wp:inline distT="0" distB="0" distL="0" distR="0" wp14:anchorId="2E54E064" wp14:editId="458ADB41">
                <wp:extent cx="5731510" cy="890905"/>
                <wp:effectExtent l="0" t="0" r="2540" b="23495"/>
                <wp:docPr id="105579004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96330556" name="مجموعة 496330556"/>
                        <wpg:cNvGrpSpPr/>
                        <wpg:grpSpPr>
                          <a:xfrm>
                            <a:off x="0" y="0"/>
                            <a:ext cx="5731510" cy="895351"/>
                            <a:chOff x="0" y="0"/>
                            <a:chExt cx="5878196" cy="918845"/>
                          </a:xfrm>
                        </wpg:grpSpPr>
                        <wpg:grpSp>
                          <wpg:cNvPr id="2115244781" name="مجموعة 2115244781"/>
                          <wpg:cNvGrpSpPr/>
                          <wpg:grpSpPr>
                            <a:xfrm>
                              <a:off x="0" y="0"/>
                              <a:ext cx="5878196" cy="918845"/>
                              <a:chOff x="0" y="0"/>
                              <a:chExt cx="6240348" cy="919070"/>
                            </a:xfrm>
                          </wpg:grpSpPr>
                          <wpg:grpSp>
                            <wpg:cNvPr id="1702353132" name="مجموعة 1702353132"/>
                            <wpg:cNvGrpSpPr/>
                            <wpg:grpSpPr>
                              <a:xfrm>
                                <a:off x="0" y="169208"/>
                                <a:ext cx="5433072" cy="580613"/>
                                <a:chOff x="0" y="169208"/>
                                <a:chExt cx="5433072" cy="580613"/>
                              </a:xfrm>
                            </wpg:grpSpPr>
                            <wps:wsp>
                              <wps:cNvPr id="16341778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6150660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9137369" name="شكل بيضاوي 102913736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2345895" name="مربع نص 41"/>
                          <wps:cNvSpPr txBox="1"/>
                          <wps:spPr>
                            <a:xfrm>
                              <a:off x="204484" y="256541"/>
                              <a:ext cx="4616122" cy="379598"/>
                            </a:xfrm>
                            <a:prstGeom prst="rect">
                              <a:avLst/>
                            </a:prstGeom>
                            <a:noFill/>
                          </wps:spPr>
                          <wps:txbx>
                            <w:txbxContent>
                              <w:p w:rsidR="00A14FB8" w:rsidRPr="00767863" w:rsidRDefault="00A14FB8" w:rsidP="00A14FB8">
                                <w:pPr>
                                  <w:pStyle w:val="a0"/>
                                  <w:rPr>
                                    <w:sz w:val="40"/>
                                    <w:szCs w:val="40"/>
                                    <w:lang w:bidi="ar-SY"/>
                                  </w:rPr>
                                </w:pPr>
                                <w:r w:rsidRPr="005E24D7">
                                  <w:rPr>
                                    <w:sz w:val="40"/>
                                    <w:szCs w:val="40"/>
                                    <w:rtl/>
                                  </w:rPr>
                                  <w:t>الاتصال:</w:t>
                                </w:r>
                              </w:p>
                            </w:txbxContent>
                          </wps:txbx>
                          <wps:bodyPr wrap="square" rtlCol="1">
                            <a:spAutoFit/>
                          </wps:bodyPr>
                        </wps:wsp>
                      </wpg:grpSp>
                      <pic:pic xmlns:pic="http://schemas.openxmlformats.org/drawingml/2006/picture">
                        <pic:nvPicPr>
                          <pic:cNvPr id="1504876928" name="صورة 1504876928"/>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E54E064" id="_x0000_s122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">
                <v:group id="مجموعة 496330556" o:spid="_x0000_s12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">
                  <v:group id="مجموعة 2115244781" o:spid="_x0000_s12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">
                    <v:group id="مجموعة 1702353132" o:spid="_x0000_s12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">
                      <v:shape id="شكل حر 50" o:spid="_x0000_s12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" fillcolor="#579da5" stroked="f" strokeweight="1pt">
                        <v:stroke joinstyle="miter"/>
                      </v:roundrect>
                    </v:group>
                    <v:oval id="شكل بيضاوي 1029137369" o:spid="_x0000_s12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" filled="f" strokecolor="#2b5474" strokeweight="1pt">
                      <v:stroke joinstyle="miter"/>
                    </v:oval>
                  </v:group>
                  <v:shape id="مربع نص 41" o:spid="_x0000_s1233"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" filled="f" stroked="f">
                    <v:textbox style="mso-fit-shape-to-text:t">
                      <w:txbxContent>
                        <w:p w14:paraId="267D7C15" w14:textId="42FAF2AA" w:rsidR="00A14FB8" w:rsidRPr="00767863" w:rsidRDefault="00A14FB8" w:rsidP="00A14FB8">
                          <w:pPr>
                            <w:pStyle w:val="a0"/>
                            <w:rPr>
                              <w:sz w:val="40"/>
                              <w:szCs w:val="40"/>
                              <w:lang w:bidi="ar-SY"/>
                            </w:rPr>
                          </w:pPr>
                          <w:r w:rsidRPr="005E24D7">
                            <w:rPr>
                              <w:sz w:val="40"/>
                              <w:szCs w:val="40"/>
                              <w:rtl/>
                            </w:rPr>
                            <w:t>الاتصال:</w:t>
                          </w:r>
                        </w:p>
                      </w:txbxContent>
                    </v:textbox>
                  </v:shape>
                </v:group>
                <v:shape id="صورة 1504876928" o:spid="_x0000_s123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">
                  <v:imagedata r:id="rId74" o:title=""/>
                </v:shape>
                <w10:anchorlock/>
              </v:group>
            </w:pict>
          </mc:Fallback>
        </mc:AlternateContent>
      </w:r>
    </w:p>
    <w:p w:rsidR="003E68B2" w:rsidRPr="00A14FB8" w:rsidRDefault="003E68B2" w:rsidP="00A14FB8">
      <w:pPr>
        <w:rPr>
          <w:rtl/>
        </w:rPr>
      </w:pPr>
      <w:r w:rsidRPr="005E24D7">
        <w:rPr>
          <w:rtl/>
        </w:rPr>
        <w:t>يجب توفير وسائل الاتصال المناسبة للحشود والمراقبين والحراس، وكذلك تحديد المناطق اللازمة للتجمع والتواصل والتنسيق.</w:t>
      </w:r>
    </w:p>
    <w:p w:rsidR="003E68B2" w:rsidRPr="00A14FB8" w:rsidRDefault="003E68B2" w:rsidP="00A14FB8">
      <w:pPr>
        <w:rPr>
          <w:color w:val="C00000"/>
        </w:rPr>
      </w:pPr>
      <w:r w:rsidRPr="00A14FB8">
        <w:rPr>
          <w:rFonts w:hint="cs"/>
          <w:color w:val="C00000"/>
          <w:rtl/>
        </w:rPr>
        <w:t>و</w:t>
      </w:r>
      <w:r w:rsidRPr="00A14FB8">
        <w:rPr>
          <w:color w:val="C00000"/>
          <w:rtl/>
        </w:rPr>
        <w:t>بالإضافة إلى الأمور المذكورة سابقا</w:t>
      </w:r>
      <w:r w:rsidRPr="00A14FB8">
        <w:rPr>
          <w:rFonts w:hint="cs"/>
          <w:color w:val="C00000"/>
          <w:rtl/>
        </w:rPr>
        <w:t>ً</w:t>
      </w:r>
      <w:r w:rsidRPr="00A14FB8">
        <w:rPr>
          <w:color w:val="C00000"/>
          <w:rtl/>
        </w:rPr>
        <w:t>، يجب أيضا</w:t>
      </w:r>
      <w:r w:rsidRPr="00A14FB8">
        <w:rPr>
          <w:rFonts w:hint="cs"/>
          <w:color w:val="C00000"/>
          <w:rtl/>
        </w:rPr>
        <w:t>ً</w:t>
      </w:r>
      <w:r w:rsidRPr="00A14FB8">
        <w:rPr>
          <w:color w:val="C00000"/>
          <w:rtl/>
        </w:rPr>
        <w:t xml:space="preserve"> مراعاة بعض الأمور الأخرى في عملية تخطيط إدارة الحشود، </w:t>
      </w:r>
      <w:hyperlink r:id="rId75" w:history="1">
        <w:r w:rsidRPr="00F9337C">
          <w:rPr>
            <w:rStyle w:val="Hyperlink"/>
            <w:rtl/>
          </w:rPr>
          <w:t>وهي</w:t>
        </w:r>
      </w:hyperlink>
      <w:r w:rsidRPr="00A14FB8">
        <w:rPr>
          <w:color w:val="C00000"/>
          <w:rtl/>
        </w:rPr>
        <w:t>:</w:t>
      </w:r>
    </w:p>
    <w:p w:rsidR="003E68B2" w:rsidRPr="00A14FB8" w:rsidRDefault="003E68B2">
      <w:pPr>
        <w:pStyle w:val="ListParagraph"/>
        <w:numPr>
          <w:ilvl w:val="0"/>
          <w:numId w:val="8"/>
        </w:numPr>
        <w:spacing w:line="360" w:lineRule="auto"/>
        <w:jc w:val="both"/>
        <w:rPr>
          <w:rFonts w:ascii="Adobe Arabic" w:hAnsi="Adobe Arabic" w:cs="Adobe Arabic"/>
          <w:color w:val="002060"/>
          <w:sz w:val="36"/>
          <w:szCs w:val="36"/>
        </w:rPr>
      </w:pPr>
      <w:r w:rsidRPr="00A14FB8">
        <w:rPr>
          <w:rFonts w:ascii="Adobe Arabic" w:hAnsi="Adobe Arabic" w:cs="Adobe Arabic"/>
          <w:b/>
          <w:bCs/>
          <w:color w:val="C00000"/>
          <w:sz w:val="36"/>
          <w:szCs w:val="36"/>
          <w:rtl/>
        </w:rPr>
        <w:t>التدريب:</w:t>
      </w:r>
      <w:r w:rsidRPr="00A14FB8">
        <w:rPr>
          <w:rFonts w:ascii="Adobe Arabic" w:hAnsi="Adobe Arabic" w:cs="Adobe Arabic"/>
          <w:color w:val="C00000"/>
          <w:sz w:val="36"/>
          <w:szCs w:val="36"/>
          <w:rtl/>
        </w:rPr>
        <w:t xml:space="preserve"> </w:t>
      </w:r>
      <w:r w:rsidRPr="00A14FB8">
        <w:rPr>
          <w:rFonts w:ascii="Adobe Arabic" w:hAnsi="Adobe Arabic" w:cs="Adobe Arabic"/>
          <w:color w:val="002060"/>
          <w:sz w:val="36"/>
          <w:szCs w:val="36"/>
          <w:rtl/>
        </w:rPr>
        <w:t>يجب تدريب فريق إدارة الحشود على كيفية التعامل مع الحشود والتعامل مع الطوارئ والحوادث المحتملة.</w:t>
      </w:r>
    </w:p>
    <w:p w:rsidR="003E68B2" w:rsidRPr="00A14FB8" w:rsidRDefault="003E68B2">
      <w:pPr>
        <w:pStyle w:val="ListParagraph"/>
        <w:numPr>
          <w:ilvl w:val="0"/>
          <w:numId w:val="8"/>
        </w:numPr>
        <w:spacing w:line="360" w:lineRule="auto"/>
        <w:jc w:val="both"/>
        <w:rPr>
          <w:rFonts w:ascii="Adobe Arabic" w:hAnsi="Adobe Arabic" w:cs="Adobe Arabic"/>
          <w:color w:val="002060"/>
          <w:sz w:val="36"/>
          <w:szCs w:val="36"/>
        </w:rPr>
      </w:pPr>
      <w:r w:rsidRPr="00A14FB8">
        <w:rPr>
          <w:rFonts w:ascii="Adobe Arabic" w:hAnsi="Adobe Arabic" w:cs="Adobe Arabic"/>
          <w:b/>
          <w:bCs/>
          <w:color w:val="C00000"/>
          <w:sz w:val="36"/>
          <w:szCs w:val="36"/>
          <w:rtl/>
        </w:rPr>
        <w:t>الإعلانات:</w:t>
      </w:r>
      <w:r w:rsidRPr="00A14FB8">
        <w:rPr>
          <w:rFonts w:ascii="Adobe Arabic" w:hAnsi="Adobe Arabic" w:cs="Adobe Arabic"/>
          <w:color w:val="002060"/>
          <w:sz w:val="36"/>
          <w:szCs w:val="36"/>
          <w:rtl/>
        </w:rPr>
        <w:t xml:space="preserve"> يجب وضع إعلانات ولافتات توضح التعليمات اللازمة للحشود وكيفية التصرف في حالة وقوع حوادث أو طوارئ.</w:t>
      </w:r>
    </w:p>
    <w:p w:rsidR="003E68B2" w:rsidRPr="00A14FB8" w:rsidRDefault="003E68B2">
      <w:pPr>
        <w:pStyle w:val="ListParagraph"/>
        <w:numPr>
          <w:ilvl w:val="0"/>
          <w:numId w:val="8"/>
        </w:numPr>
        <w:spacing w:line="360" w:lineRule="auto"/>
        <w:jc w:val="both"/>
        <w:rPr>
          <w:rFonts w:ascii="Adobe Arabic" w:hAnsi="Adobe Arabic" w:cs="Adobe Arabic"/>
          <w:color w:val="002060"/>
          <w:sz w:val="36"/>
          <w:szCs w:val="36"/>
        </w:rPr>
      </w:pPr>
      <w:r w:rsidRPr="00A14FB8">
        <w:rPr>
          <w:rFonts w:ascii="Adobe Arabic" w:hAnsi="Adobe Arabic" w:cs="Adobe Arabic"/>
          <w:b/>
          <w:bCs/>
          <w:color w:val="C00000"/>
          <w:sz w:val="36"/>
          <w:szCs w:val="36"/>
          <w:rtl/>
        </w:rPr>
        <w:t>الإضاءة:</w:t>
      </w:r>
      <w:r w:rsidRPr="00A14FB8">
        <w:rPr>
          <w:rFonts w:ascii="Adobe Arabic" w:hAnsi="Adobe Arabic" w:cs="Adobe Arabic"/>
          <w:color w:val="002060"/>
          <w:sz w:val="36"/>
          <w:szCs w:val="36"/>
          <w:rtl/>
        </w:rPr>
        <w:t xml:space="preserve"> يجب التأكد من وجود إضاءة كافية في المكان، خاصة إذا كان الحدث يعقد في الليل.</w:t>
      </w:r>
    </w:p>
    <w:p w:rsidR="003E68B2" w:rsidRPr="00A14FB8" w:rsidRDefault="003E68B2">
      <w:pPr>
        <w:pStyle w:val="ListParagraph"/>
        <w:numPr>
          <w:ilvl w:val="0"/>
          <w:numId w:val="8"/>
        </w:numPr>
        <w:spacing w:line="360" w:lineRule="auto"/>
        <w:jc w:val="both"/>
        <w:rPr>
          <w:rFonts w:ascii="Adobe Arabic" w:hAnsi="Adobe Arabic" w:cs="Adobe Arabic"/>
          <w:color w:val="002060"/>
          <w:sz w:val="36"/>
          <w:szCs w:val="36"/>
        </w:rPr>
      </w:pPr>
      <w:r w:rsidRPr="00A14FB8">
        <w:rPr>
          <w:rFonts w:ascii="Adobe Arabic" w:hAnsi="Adobe Arabic" w:cs="Adobe Arabic"/>
          <w:b/>
          <w:bCs/>
          <w:color w:val="C00000"/>
          <w:sz w:val="36"/>
          <w:szCs w:val="36"/>
          <w:rtl/>
        </w:rPr>
        <w:t>الصحة العامة:</w:t>
      </w:r>
      <w:r w:rsidRPr="00A14FB8">
        <w:rPr>
          <w:rFonts w:ascii="Adobe Arabic" w:hAnsi="Adobe Arabic" w:cs="Adobe Arabic"/>
          <w:color w:val="002060"/>
          <w:sz w:val="36"/>
          <w:szCs w:val="36"/>
          <w:rtl/>
        </w:rPr>
        <w:t xml:space="preserve"> يجب مراعاة الصحة العامة والوقاية من الأمراض والعدوى، وتوفير مطهرات اليدين وتوفير أدوات التعقيم.</w:t>
      </w:r>
    </w:p>
    <w:p w:rsidR="003E68B2" w:rsidRPr="00A14FB8" w:rsidRDefault="003E68B2">
      <w:pPr>
        <w:pStyle w:val="ListParagraph"/>
        <w:numPr>
          <w:ilvl w:val="0"/>
          <w:numId w:val="8"/>
        </w:numPr>
        <w:spacing w:line="360" w:lineRule="auto"/>
        <w:jc w:val="both"/>
        <w:rPr>
          <w:rFonts w:ascii="Adobe Arabic" w:hAnsi="Adobe Arabic" w:cs="Adobe Arabic"/>
          <w:color w:val="002060"/>
          <w:sz w:val="36"/>
          <w:szCs w:val="36"/>
        </w:rPr>
      </w:pPr>
      <w:r w:rsidRPr="00A14FB8">
        <w:rPr>
          <w:rFonts w:ascii="Adobe Arabic" w:hAnsi="Adobe Arabic" w:cs="Adobe Arabic"/>
          <w:b/>
          <w:bCs/>
          <w:color w:val="C00000"/>
          <w:sz w:val="36"/>
          <w:szCs w:val="36"/>
          <w:rtl/>
        </w:rPr>
        <w:t>البيئة:</w:t>
      </w:r>
      <w:r w:rsidRPr="00A14FB8">
        <w:rPr>
          <w:rFonts w:ascii="Adobe Arabic" w:hAnsi="Adobe Arabic" w:cs="Adobe Arabic"/>
          <w:color w:val="002060"/>
          <w:sz w:val="36"/>
          <w:szCs w:val="36"/>
          <w:rtl/>
        </w:rPr>
        <w:t xml:space="preserve"> يجب الحرص على الحفاظ على البيئة والتخلص من النفايات بشكل صحيح.</w:t>
      </w:r>
    </w:p>
    <w:p w:rsidR="003E68B2" w:rsidRPr="00A14FB8" w:rsidRDefault="003E68B2">
      <w:pPr>
        <w:pStyle w:val="ListParagraph"/>
        <w:numPr>
          <w:ilvl w:val="0"/>
          <w:numId w:val="8"/>
        </w:numPr>
        <w:spacing w:line="360" w:lineRule="auto"/>
        <w:jc w:val="both"/>
        <w:rPr>
          <w:rFonts w:ascii="Adobe Arabic" w:hAnsi="Adobe Arabic" w:cs="Adobe Arabic"/>
          <w:color w:val="002060"/>
          <w:sz w:val="36"/>
          <w:szCs w:val="36"/>
        </w:rPr>
      </w:pPr>
      <w:r w:rsidRPr="00A14FB8">
        <w:rPr>
          <w:rFonts w:ascii="Adobe Arabic" w:hAnsi="Adobe Arabic" w:cs="Adobe Arabic"/>
          <w:b/>
          <w:bCs/>
          <w:color w:val="C00000"/>
          <w:sz w:val="36"/>
          <w:szCs w:val="36"/>
          <w:rtl/>
        </w:rPr>
        <w:t>الاستجابة للطوارئ:</w:t>
      </w:r>
      <w:r w:rsidRPr="00A14FB8">
        <w:rPr>
          <w:rFonts w:ascii="Adobe Arabic" w:hAnsi="Adobe Arabic" w:cs="Adobe Arabic"/>
          <w:color w:val="002060"/>
          <w:sz w:val="36"/>
          <w:szCs w:val="36"/>
          <w:rtl/>
        </w:rPr>
        <w:t xml:space="preserve"> يجب تحديد الخطط اللازمة للتعامل مع الطوارئ المحتملة، مثل الحرائق والزلازل والاضطرابات العامة.</w:t>
      </w:r>
    </w:p>
    <w:p w:rsidR="003E68B2" w:rsidRPr="00A14FB8" w:rsidRDefault="003E68B2">
      <w:pPr>
        <w:pStyle w:val="ListParagraph"/>
        <w:numPr>
          <w:ilvl w:val="0"/>
          <w:numId w:val="8"/>
        </w:numPr>
        <w:spacing w:line="360" w:lineRule="auto"/>
        <w:jc w:val="both"/>
        <w:rPr>
          <w:rFonts w:ascii="Adobe Arabic" w:hAnsi="Adobe Arabic" w:cs="Adobe Arabic"/>
          <w:color w:val="002060"/>
          <w:sz w:val="36"/>
          <w:szCs w:val="36"/>
        </w:rPr>
      </w:pPr>
      <w:r w:rsidRPr="00A14FB8">
        <w:rPr>
          <w:rFonts w:ascii="Adobe Arabic" w:hAnsi="Adobe Arabic" w:cs="Adobe Arabic"/>
          <w:b/>
          <w:bCs/>
          <w:color w:val="C00000"/>
          <w:sz w:val="36"/>
          <w:szCs w:val="36"/>
          <w:rtl/>
        </w:rPr>
        <w:t>البنية التحتية:</w:t>
      </w:r>
      <w:r w:rsidRPr="00A14FB8">
        <w:rPr>
          <w:rFonts w:ascii="Adobe Arabic" w:hAnsi="Adobe Arabic" w:cs="Adobe Arabic"/>
          <w:color w:val="002060"/>
          <w:sz w:val="36"/>
          <w:szCs w:val="36"/>
          <w:rtl/>
        </w:rPr>
        <w:t xml:space="preserve"> يجب التأكد من توفر البنية التحتية اللازمة، مثل الكهرباء والمياه والصرف الصحي والاتصالات.</w:t>
      </w:r>
    </w:p>
    <w:p w:rsidR="003E68B2" w:rsidRPr="00A14FB8" w:rsidRDefault="003E68B2" w:rsidP="00A14FB8">
      <w:r w:rsidRPr="00A14FB8">
        <w:rPr>
          <w:rtl/>
        </w:rPr>
        <w:t>يجب مراعاة جميع هذه الأمور عند تخطيط إدارة الحشود، ويجب توفير الإمكانيات اللازمة لضمان أمن وسلامة الحشود وتوفير بيئة آمنة وصحية.</w:t>
      </w:r>
    </w:p>
    <w:p w:rsidR="003E68B2" w:rsidRDefault="00A14FB8" w:rsidP="00A14FB8">
      <w:pPr>
        <w:keepNext/>
        <w:rPr>
          <w:rFonts w:ascii="Adobe Arabic" w:hAnsi="Adobe Arabic" w:cs="Adobe Arabic"/>
          <w:b/>
          <w:bCs/>
          <w:color w:val="FF0000"/>
          <w:sz w:val="40"/>
          <w:szCs w:val="40"/>
          <w:rtl/>
        </w:rPr>
      </w:pPr>
      <w:r w:rsidRPr="00BD5495">
        <w:rPr>
          <w:rFonts w:ascii="Sakkal Majalla" w:hAnsi="Sakkal Majalla"/>
          <w:noProof/>
          <w:color w:val="002060"/>
          <w:sz w:val="34"/>
        </w:rPr>
        <w:lastRenderedPageBreak/>
        <mc:AlternateContent>
          <mc:Choice Requires="wpg">
            <w:drawing>
              <wp:inline distT="0" distB="0" distL="0" distR="0" wp14:anchorId="0BCFEB7C" wp14:editId="7B0A27F3">
                <wp:extent cx="5731510" cy="895350"/>
                <wp:effectExtent l="0" t="0" r="21590" b="19050"/>
                <wp:docPr id="193931731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4274080" name="صورة 84274080"/>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24919816" name="مجموعة 1624919816"/>
                        <wpg:cNvGrpSpPr/>
                        <wpg:grpSpPr>
                          <a:xfrm>
                            <a:off x="0" y="0"/>
                            <a:ext cx="5731510" cy="895350"/>
                            <a:chOff x="0" y="0"/>
                            <a:chExt cx="5878196" cy="918845"/>
                          </a:xfrm>
                        </wpg:grpSpPr>
                        <wpg:grpSp>
                          <wpg:cNvPr id="575260902" name="مجموعة 575260902"/>
                          <wpg:cNvGrpSpPr/>
                          <wpg:grpSpPr>
                            <a:xfrm>
                              <a:off x="0" y="0"/>
                              <a:ext cx="5878196" cy="918845"/>
                              <a:chOff x="0" y="0"/>
                              <a:chExt cx="6240348" cy="919070"/>
                            </a:xfrm>
                          </wpg:grpSpPr>
                          <wpg:grpSp>
                            <wpg:cNvPr id="1480257" name="مجموعة 1480257"/>
                            <wpg:cNvGrpSpPr/>
                            <wpg:grpSpPr>
                              <a:xfrm>
                                <a:off x="0" y="169208"/>
                                <a:ext cx="5433072" cy="580613"/>
                                <a:chOff x="0" y="169208"/>
                                <a:chExt cx="5433072" cy="580613"/>
                              </a:xfrm>
                            </wpg:grpSpPr>
                            <wps:wsp>
                              <wps:cNvPr id="72594680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1158378"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9912199" name="شكل بيضاوي 829912199"/>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6801417" name="مربع نص 41"/>
                          <wps:cNvSpPr txBox="1"/>
                          <wps:spPr>
                            <a:xfrm>
                              <a:off x="204484" y="256874"/>
                              <a:ext cx="4616071" cy="377965"/>
                            </a:xfrm>
                            <a:prstGeom prst="rect">
                              <a:avLst/>
                            </a:prstGeom>
                            <a:noFill/>
                          </wps:spPr>
                          <wps:txbx>
                            <w:txbxContent>
                              <w:p w:rsidR="00A14FB8" w:rsidRPr="00A14FB8" w:rsidRDefault="00A14FB8" w:rsidP="00A14FB8">
                                <w:pPr>
                                  <w:pStyle w:val="a0"/>
                                  <w:rPr>
                                    <w:sz w:val="40"/>
                                    <w:szCs w:val="40"/>
                                  </w:rPr>
                                </w:pPr>
                                <w:r w:rsidRPr="00A14FB8">
                                  <w:rPr>
                                    <w:sz w:val="40"/>
                                    <w:szCs w:val="40"/>
                                    <w:rtl/>
                                  </w:rPr>
                                  <w:t>تحليل خصائص الجمهور المستهدف</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CFEB7C" id="_x0000_s123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">
                <v:shape id="صورة 84274080" o:spid="_x0000_s123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">
                  <v:imagedata r:id="rId69" o:title=""/>
                </v:shape>
                <v:group id="مجموعة 1624919816" o:spid="_x0000_s12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">
                  <v:group id="مجموعة 575260902" o:spid="_x0000_s12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">
                    <v:group id="مجموعة 1480257" o:spid="_x0000_s12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">
                      <v:shape id="شكل حر 42" o:spid="_x0000_s12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2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" fillcolor="#2b5474" stroked="f" strokeweight="1pt">
                        <v:stroke joinstyle="miter"/>
                      </v:roundrect>
                    </v:group>
                    <v:oval id="شكل بيضاوي 829912199" o:spid="_x0000_s12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" filled="f" strokecolor="#579da5" strokeweight="1pt">
                      <v:stroke joinstyle="miter"/>
                    </v:oval>
                  </v:group>
                  <v:shape id="مربع نص 41" o:spid="_x0000_s1243"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" filled="f" stroked="f">
                    <v:textbox style="mso-fit-shape-to-text:t">
                      <w:txbxContent>
                        <w:p w14:paraId="5260C95E" w14:textId="6CC791C1" w:rsidR="00A14FB8" w:rsidRPr="00A14FB8" w:rsidRDefault="00A14FB8" w:rsidP="00A14FB8">
                          <w:pPr>
                            <w:pStyle w:val="a0"/>
                            <w:rPr>
                              <w:sz w:val="40"/>
                              <w:szCs w:val="40"/>
                            </w:rPr>
                          </w:pPr>
                          <w:r w:rsidRPr="00A14FB8">
                            <w:rPr>
                              <w:sz w:val="40"/>
                              <w:szCs w:val="40"/>
                              <w:rtl/>
                            </w:rPr>
                            <w:t>تحليل خصائص الجمهور المستهدف</w:t>
                          </w:r>
                        </w:p>
                      </w:txbxContent>
                    </v:textbox>
                  </v:shape>
                </v:group>
                <w10:anchorlock/>
              </v:group>
            </w:pict>
          </mc:Fallback>
        </mc:AlternateContent>
      </w:r>
    </w:p>
    <w:p w:rsidR="003E68B2" w:rsidRDefault="003E68B2" w:rsidP="00A14FB8">
      <w:pPr>
        <w:rPr>
          <w:rtl/>
        </w:rPr>
      </w:pPr>
      <w:r w:rsidRPr="005E24D7">
        <w:rPr>
          <w:rtl/>
        </w:rPr>
        <w:t xml:space="preserve">تحليل خصائص الجمهور المستهدف يعتبر من العوامل الرئيسية في تحديد وتصميم الفعاليات والحملات الإعلانية والتسويقية. </w:t>
      </w:r>
    </w:p>
    <w:p w:rsidR="003E68B2" w:rsidRPr="00A14FB8" w:rsidRDefault="003E68B2" w:rsidP="00A14FB8">
      <w:pPr>
        <w:rPr>
          <w:color w:val="C00000"/>
          <w:rtl/>
        </w:rPr>
      </w:pPr>
      <w:r w:rsidRPr="00A14FB8">
        <w:rPr>
          <w:color w:val="C00000"/>
          <w:rtl/>
        </w:rPr>
        <w:t>وفيما يلي بعض الأمور التي يجب مراعاتها في تحليل خصائص الجمهور المستهدف:</w:t>
      </w:r>
    </w:p>
    <w:p w:rsidR="003E68B2" w:rsidRDefault="00A14FB8" w:rsidP="00A14FB8">
      <w:pPr>
        <w:bidi w:val="0"/>
        <w:ind w:left="720"/>
        <w:rPr>
          <w:rFonts w:ascii="Adobe Arabic" w:hAnsi="Adobe Arabic" w:cs="Adobe Arabic"/>
          <w:sz w:val="40"/>
          <w:szCs w:val="40"/>
        </w:rPr>
      </w:pPr>
      <w:r w:rsidRPr="00BD06D3">
        <w:rPr>
          <w:noProof/>
          <w:color w:val="C00000"/>
        </w:rPr>
        <mc:AlternateContent>
          <mc:Choice Requires="wpg">
            <w:drawing>
              <wp:inline distT="0" distB="0" distL="0" distR="0" wp14:anchorId="4CC4B21E" wp14:editId="4FAB7F3A">
                <wp:extent cx="4911820" cy="2174985"/>
                <wp:effectExtent l="19050" t="19050" r="22225" b="15875"/>
                <wp:docPr id="779478" name="مجموعة 185"/>
                <wp:cNvGraphicFramePr/>
                <a:graphic xmlns:a="http://schemas.openxmlformats.org/drawingml/2006/main">
                  <a:graphicData uri="http://schemas.microsoft.com/office/word/2010/wordprocessingGroup">
                    <wpg:wgp>
                      <wpg:cNvGrpSpPr/>
                      <wpg:grpSpPr>
                        <a:xfrm>
                          <a:off x="0" y="0"/>
                          <a:ext cx="4911820" cy="2174985"/>
                          <a:chOff x="-1157419" y="0"/>
                          <a:chExt cx="4544185" cy="2011754"/>
                        </a:xfrm>
                      </wpg:grpSpPr>
                      <wps:wsp>
                        <wps:cNvPr id="779482" name="Rounded Rectangle 9"/>
                        <wps:cNvSpPr/>
                        <wps:spPr>
                          <a:xfrm>
                            <a:off x="34254" y="0"/>
                            <a:ext cx="984562" cy="934588"/>
                          </a:xfrm>
                          <a:prstGeom prst="roundRect">
                            <a:avLst>
                              <a:gd name="adj" fmla="val 8843"/>
                            </a:avLst>
                          </a:prstGeom>
                          <a:noFill/>
                          <a:ln w="38100">
                            <a:solidFill>
                              <a:srgbClr val="5FA2A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14FB8" w:rsidRPr="00A4502D" w:rsidRDefault="00A4502D" w:rsidP="00A14FB8">
                              <w:pPr>
                                <w:pStyle w:val="NormalWeb"/>
                                <w:bidi/>
                                <w:spacing w:before="0" w:beforeAutospacing="0" w:after="0" w:afterAutospacing="0" w:line="216" w:lineRule="auto"/>
                                <w:jc w:val="center"/>
                                <w:rPr>
                                  <w:rFonts w:ascii="Adobe Arabic" w:hAnsi="Adobe Arabic" w:cs="Adobe Arabic"/>
                                  <w:b/>
                                  <w:bCs/>
                                  <w:color w:val="5FA2A9"/>
                                  <w:kern w:val="24"/>
                                  <w:sz w:val="32"/>
                                  <w:szCs w:val="32"/>
                                </w:rPr>
                              </w:pPr>
                              <w:r w:rsidRPr="00A4502D">
                                <w:rPr>
                                  <w:rFonts w:ascii="Adobe Arabic" w:hAnsi="Adobe Arabic" w:cs="Adobe Arabic"/>
                                  <w:b/>
                                  <w:bCs/>
                                  <w:color w:val="5FA2A9"/>
                                  <w:kern w:val="24"/>
                                  <w:sz w:val="32"/>
                                  <w:szCs w:val="32"/>
                                  <w:rtl/>
                                </w:rPr>
                                <w:t>الثقافة</w:t>
                              </w:r>
                            </w:p>
                          </w:txbxContent>
                        </wps:txbx>
                        <wps:bodyPr rtlCol="0" anchor="ctr"/>
                      </wps:wsp>
                      <wps:wsp>
                        <wps:cNvPr id="779483" name="Rounded Rectangle 9"/>
                        <wps:cNvSpPr/>
                        <wps:spPr>
                          <a:xfrm>
                            <a:off x="2402204" y="0"/>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14FB8" w:rsidRPr="00A4502D" w:rsidRDefault="00A14FB8" w:rsidP="00A14FB8">
                              <w:pPr>
                                <w:pStyle w:val="NormalWeb"/>
                                <w:spacing w:before="0" w:beforeAutospacing="0" w:after="0" w:afterAutospacing="0" w:line="216" w:lineRule="auto"/>
                                <w:jc w:val="center"/>
                                <w:rPr>
                                  <w:rFonts w:ascii="Adobe Arabic" w:hAnsi="Adobe Arabic" w:cs="Adobe Arabic"/>
                                  <w:b/>
                                  <w:bCs/>
                                  <w:color w:val="31394C"/>
                                  <w:kern w:val="24"/>
                                  <w:sz w:val="32"/>
                                  <w:szCs w:val="32"/>
                                </w:rPr>
                              </w:pPr>
                              <w:r w:rsidRPr="00A4502D">
                                <w:rPr>
                                  <w:rFonts w:ascii="Adobe Arabic" w:hAnsi="Adobe Arabic" w:cs="Adobe Arabic"/>
                                  <w:b/>
                                  <w:bCs/>
                                  <w:color w:val="31394C"/>
                                  <w:kern w:val="24"/>
                                  <w:sz w:val="32"/>
                                  <w:szCs w:val="32"/>
                                  <w:rtl/>
                                </w:rPr>
                                <w:t>العمر</w:t>
                              </w:r>
                            </w:p>
                          </w:txbxContent>
                        </wps:txbx>
                        <wps:bodyPr rtlCol="0" anchor="ctr"/>
                      </wps:wsp>
                      <wps:wsp>
                        <wps:cNvPr id="779484" name="Rounded Rectangle 9"/>
                        <wps:cNvSpPr/>
                        <wps:spPr>
                          <a:xfrm>
                            <a:off x="1213885" y="0"/>
                            <a:ext cx="984562" cy="934588"/>
                          </a:xfrm>
                          <a:prstGeom prst="roundRect">
                            <a:avLst>
                              <a:gd name="adj" fmla="val 8843"/>
                            </a:avLst>
                          </a:prstGeom>
                          <a:noFill/>
                          <a:ln w="381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14FB8" w:rsidRDefault="00A14FB8" w:rsidP="00A14FB8">
                              <w:pPr>
                                <w:pStyle w:val="NormalWeb"/>
                                <w:spacing w:before="0" w:beforeAutospacing="0" w:after="0" w:afterAutospacing="0"/>
                                <w:jc w:val="center"/>
                                <w:rPr>
                                  <w:lang w:bidi="ar-SY"/>
                                </w:rPr>
                              </w:pPr>
                              <w:r w:rsidRPr="00A4502D">
                                <w:rPr>
                                  <w:rFonts w:ascii="Adobe Arabic" w:hAnsi="Adobe Arabic" w:cs="Adobe Arabic"/>
                                  <w:b/>
                                  <w:bCs/>
                                  <w:color w:val="31394C"/>
                                  <w:kern w:val="24"/>
                                  <w:sz w:val="32"/>
                                  <w:szCs w:val="32"/>
                                  <w:rtl/>
                                </w:rPr>
                                <w:t>الجنس</w:t>
                              </w:r>
                            </w:p>
                          </w:txbxContent>
                        </wps:txbx>
                        <wps:bodyPr rtlCol="0" anchor="ctr"/>
                      </wps:wsp>
                      <wps:wsp>
                        <wps:cNvPr id="510" name="Rounded Rectangle 9"/>
                        <wps:cNvSpPr/>
                        <wps:spPr>
                          <a:xfrm>
                            <a:off x="-1157419" y="0"/>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14FB8" w:rsidRPr="00A4502D" w:rsidRDefault="00A4502D" w:rsidP="00A14FB8">
                              <w:pPr>
                                <w:pStyle w:val="NormalWeb"/>
                                <w:spacing w:before="0" w:beforeAutospacing="0" w:after="0" w:afterAutospacing="0" w:line="216" w:lineRule="auto"/>
                                <w:jc w:val="center"/>
                                <w:rPr>
                                  <w:rFonts w:ascii="Adobe Arabic" w:hAnsi="Adobe Arabic" w:cs="Adobe Arabic"/>
                                  <w:b/>
                                  <w:bCs/>
                                  <w:color w:val="31394C"/>
                                  <w:kern w:val="24"/>
                                  <w:sz w:val="32"/>
                                  <w:szCs w:val="32"/>
                                </w:rPr>
                              </w:pPr>
                              <w:r w:rsidRPr="00A4502D">
                                <w:rPr>
                                  <w:rFonts w:ascii="Adobe Arabic" w:hAnsi="Adobe Arabic" w:cs="Adobe Arabic"/>
                                  <w:b/>
                                  <w:bCs/>
                                  <w:color w:val="31394C"/>
                                  <w:kern w:val="24"/>
                                  <w:sz w:val="32"/>
                                  <w:szCs w:val="32"/>
                                  <w:rtl/>
                                </w:rPr>
                                <w:t>المستوى التعليمي</w:t>
                              </w:r>
                            </w:p>
                          </w:txbxContent>
                        </wps:txbx>
                        <wps:bodyPr rtlCol="0" anchor="ctr"/>
                      </wps:wsp>
                      <wps:wsp>
                        <wps:cNvPr id="887267775" name="Rounded Rectangle 9"/>
                        <wps:cNvSpPr/>
                        <wps:spPr>
                          <a:xfrm>
                            <a:off x="34254" y="1077166"/>
                            <a:ext cx="984562" cy="934588"/>
                          </a:xfrm>
                          <a:prstGeom prst="roundRect">
                            <a:avLst>
                              <a:gd name="adj" fmla="val 8843"/>
                            </a:avLst>
                          </a:prstGeom>
                          <a:noFill/>
                          <a:ln w="38100">
                            <a:solidFill>
                              <a:srgbClr val="5FA2A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14FB8" w:rsidRPr="00A4502D" w:rsidRDefault="00A4502D" w:rsidP="00A14FB8">
                              <w:pPr>
                                <w:pStyle w:val="NormalWeb"/>
                                <w:bidi/>
                                <w:spacing w:before="0" w:beforeAutospacing="0" w:after="0" w:afterAutospacing="0" w:line="216" w:lineRule="auto"/>
                                <w:jc w:val="center"/>
                                <w:rPr>
                                  <w:rFonts w:ascii="Adobe Arabic" w:hAnsi="Adobe Arabic" w:cs="Adobe Arabic"/>
                                  <w:b/>
                                  <w:bCs/>
                                  <w:color w:val="5FA2A9"/>
                                  <w:kern w:val="24"/>
                                  <w:sz w:val="32"/>
                                  <w:szCs w:val="32"/>
                                </w:rPr>
                              </w:pPr>
                              <w:r w:rsidRPr="00A4502D">
                                <w:rPr>
                                  <w:rFonts w:ascii="Adobe Arabic" w:hAnsi="Adobe Arabic" w:cs="Adobe Arabic"/>
                                  <w:b/>
                                  <w:bCs/>
                                  <w:color w:val="5FA2A9"/>
                                  <w:kern w:val="24"/>
                                  <w:sz w:val="32"/>
                                  <w:szCs w:val="32"/>
                                  <w:rtl/>
                                </w:rPr>
                                <w:t>السلوك الاستهلاكي</w:t>
                              </w:r>
                            </w:p>
                          </w:txbxContent>
                        </wps:txbx>
                        <wps:bodyPr rtlCol="0" anchor="ctr"/>
                      </wps:wsp>
                      <wps:wsp>
                        <wps:cNvPr id="359275473" name="Rounded Rectangle 9"/>
                        <wps:cNvSpPr/>
                        <wps:spPr>
                          <a:xfrm>
                            <a:off x="2402204" y="1077166"/>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14FB8" w:rsidRDefault="00A4502D" w:rsidP="00A14FB8">
                              <w:pPr>
                                <w:pStyle w:val="NormalWeb"/>
                                <w:spacing w:before="0" w:beforeAutospacing="0" w:after="0" w:afterAutospacing="0" w:line="216" w:lineRule="auto"/>
                                <w:jc w:val="center"/>
                                <w:rPr>
                                  <w:lang w:bidi="ar-SY"/>
                                </w:rPr>
                              </w:pPr>
                              <w:r w:rsidRPr="00A4502D">
                                <w:rPr>
                                  <w:rFonts w:ascii="Adobe Arabic" w:hAnsi="Adobe Arabic" w:cs="Adobe Arabic"/>
                                  <w:b/>
                                  <w:bCs/>
                                  <w:color w:val="31394C"/>
                                  <w:kern w:val="24"/>
                                  <w:sz w:val="32"/>
                                  <w:szCs w:val="32"/>
                                  <w:rtl/>
                                </w:rPr>
                                <w:t>الدخل</w:t>
                              </w:r>
                            </w:p>
                          </w:txbxContent>
                        </wps:txbx>
                        <wps:bodyPr rtlCol="0" anchor="ctr"/>
                      </wps:wsp>
                      <wps:wsp>
                        <wps:cNvPr id="183766976" name="Rounded Rectangle 9"/>
                        <wps:cNvSpPr/>
                        <wps:spPr>
                          <a:xfrm>
                            <a:off x="1213885" y="1077166"/>
                            <a:ext cx="984562" cy="934588"/>
                          </a:xfrm>
                          <a:prstGeom prst="roundRect">
                            <a:avLst>
                              <a:gd name="adj" fmla="val 8843"/>
                            </a:avLst>
                          </a:prstGeom>
                          <a:noFill/>
                          <a:ln w="381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14FB8" w:rsidRPr="00A4502D" w:rsidRDefault="00A4502D" w:rsidP="00A14FB8">
                              <w:pPr>
                                <w:pStyle w:val="NormalWeb"/>
                                <w:spacing w:before="0" w:beforeAutospacing="0" w:after="0" w:afterAutospacing="0"/>
                                <w:jc w:val="center"/>
                                <w:rPr>
                                  <w:rFonts w:ascii="Adobe Arabic" w:hAnsi="Adobe Arabic" w:cs="Adobe Arabic"/>
                                  <w:b/>
                                  <w:bCs/>
                                  <w:color w:val="31394C"/>
                                  <w:kern w:val="24"/>
                                  <w:sz w:val="32"/>
                                  <w:szCs w:val="32"/>
                                </w:rPr>
                              </w:pPr>
                              <w:r w:rsidRPr="00A4502D">
                                <w:rPr>
                                  <w:rFonts w:ascii="Adobe Arabic" w:hAnsi="Adobe Arabic" w:cs="Adobe Arabic"/>
                                  <w:b/>
                                  <w:bCs/>
                                  <w:color w:val="31394C"/>
                                  <w:kern w:val="24"/>
                                  <w:sz w:val="32"/>
                                  <w:szCs w:val="32"/>
                                  <w:rtl/>
                                </w:rPr>
                                <w:t>الهوايات والاهتمامات</w:t>
                              </w:r>
                            </w:p>
                          </w:txbxContent>
                        </wps:txbx>
                        <wps:bodyPr rtlCol="0" anchor="ctr"/>
                      </wps:wsp>
                      <wps:wsp>
                        <wps:cNvPr id="1244157677" name="Rounded Rectangle 9"/>
                        <wps:cNvSpPr/>
                        <wps:spPr>
                          <a:xfrm>
                            <a:off x="-1157419" y="1077166"/>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14FB8" w:rsidRPr="00A4502D" w:rsidRDefault="00A4502D" w:rsidP="00A14FB8">
                              <w:pPr>
                                <w:pStyle w:val="NormalWeb"/>
                                <w:spacing w:before="0" w:beforeAutospacing="0" w:after="0" w:afterAutospacing="0" w:line="216" w:lineRule="auto"/>
                                <w:jc w:val="center"/>
                                <w:rPr>
                                  <w:rFonts w:ascii="Adobe Arabic" w:hAnsi="Adobe Arabic" w:cs="Adobe Arabic"/>
                                  <w:b/>
                                  <w:bCs/>
                                  <w:color w:val="31394C"/>
                                  <w:kern w:val="24"/>
                                  <w:sz w:val="32"/>
                                  <w:szCs w:val="32"/>
                                </w:rPr>
                              </w:pPr>
                              <w:r w:rsidRPr="00A4502D">
                                <w:rPr>
                                  <w:rFonts w:ascii="Adobe Arabic" w:hAnsi="Adobe Arabic" w:cs="Adobe Arabic" w:hint="cs"/>
                                  <w:b/>
                                  <w:bCs/>
                                  <w:color w:val="31394C"/>
                                  <w:kern w:val="24"/>
                                  <w:sz w:val="32"/>
                                  <w:szCs w:val="32"/>
                                  <w:rtl/>
                                </w:rPr>
                                <w:t>ال</w:t>
                              </w:r>
                              <w:r w:rsidRPr="00A4502D">
                                <w:rPr>
                                  <w:rFonts w:ascii="Adobe Arabic" w:hAnsi="Adobe Arabic" w:cs="Adobe Arabic"/>
                                  <w:b/>
                                  <w:bCs/>
                                  <w:color w:val="31394C"/>
                                  <w:kern w:val="24"/>
                                  <w:sz w:val="32"/>
                                  <w:szCs w:val="32"/>
                                  <w:rtl/>
                                </w:rPr>
                                <w:t>توزيع الجغرافي</w:t>
                              </w:r>
                            </w:p>
                          </w:txbxContent>
                        </wps:txbx>
                        <wps:bodyPr rtlCol="0" anchor="ct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CC4B21E" id="مجموعة 185" o:spid="_x0000_s1244" style="width:386.75pt;height:171.25pt;mso-position-horizontal-relative:char;mso-position-vertical-relative:line" coordorigin="-11574" coordsize="45441,20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">
                <v:roundrect id="Rounded Rectangle 9" o:spid="_x0000_s1245" style="position:absolute;left:342;width:9846;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" filled="f" strokecolor="#5fa2a9" strokeweight="3pt">
                  <v:stroke joinstyle="miter"/>
                  <v:textbox>
                    <w:txbxContent>
                      <w:p w14:paraId="23A47364" w14:textId="31CB05F3" w:rsidR="00A14FB8" w:rsidRPr="00A4502D" w:rsidRDefault="00A4502D" w:rsidP="00A14FB8">
                        <w:pPr>
                          <w:pStyle w:val="NormalWeb"/>
                          <w:bidi/>
                          <w:spacing w:before="0" w:beforeAutospacing="0" w:after="0" w:afterAutospacing="0" w:line="216" w:lineRule="auto"/>
                          <w:jc w:val="center"/>
                          <w:rPr>
                            <w:rFonts w:ascii="Adobe Arabic" w:hAnsi="Adobe Arabic" w:cs="Adobe Arabic"/>
                            <w:b/>
                            <w:bCs/>
                            <w:color w:val="5FA2A9"/>
                            <w:kern w:val="24"/>
                            <w:sz w:val="32"/>
                            <w:szCs w:val="32"/>
                          </w:rPr>
                        </w:pPr>
                        <w:r w:rsidRPr="00A4502D">
                          <w:rPr>
                            <w:rFonts w:ascii="Adobe Arabic" w:hAnsi="Adobe Arabic" w:cs="Adobe Arabic"/>
                            <w:b/>
                            <w:bCs/>
                            <w:color w:val="5FA2A9"/>
                            <w:kern w:val="24"/>
                            <w:sz w:val="32"/>
                            <w:szCs w:val="32"/>
                            <w:rtl/>
                          </w:rPr>
                          <w:t>الثقافة</w:t>
                        </w:r>
                      </w:p>
                    </w:txbxContent>
                  </v:textbox>
                </v:roundrect>
                <v:roundrect id="Rounded Rectangle 9" o:spid="_x0000_s1246" style="position:absolute;left:24022;width:9845;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" filled="f" strokecolor="#31394c" strokeweight="3pt">
                  <v:stroke joinstyle="miter"/>
                  <v:textbox>
                    <w:txbxContent>
                      <w:p w14:paraId="4513ADA9" w14:textId="132365F6" w:rsidR="00A14FB8" w:rsidRPr="00A4502D" w:rsidRDefault="00A14FB8" w:rsidP="00A14FB8">
                        <w:pPr>
                          <w:pStyle w:val="NormalWeb"/>
                          <w:spacing w:before="0" w:beforeAutospacing="0" w:after="0" w:afterAutospacing="0" w:line="216" w:lineRule="auto"/>
                          <w:jc w:val="center"/>
                          <w:rPr>
                            <w:rFonts w:ascii="Adobe Arabic" w:hAnsi="Adobe Arabic" w:cs="Adobe Arabic"/>
                            <w:b/>
                            <w:bCs/>
                            <w:color w:val="31394C"/>
                            <w:kern w:val="24"/>
                            <w:sz w:val="32"/>
                            <w:szCs w:val="32"/>
                          </w:rPr>
                        </w:pPr>
                        <w:r w:rsidRPr="00A4502D">
                          <w:rPr>
                            <w:rFonts w:ascii="Adobe Arabic" w:hAnsi="Adobe Arabic" w:cs="Adobe Arabic"/>
                            <w:b/>
                            <w:bCs/>
                            <w:color w:val="31394C"/>
                            <w:kern w:val="24"/>
                            <w:sz w:val="32"/>
                            <w:szCs w:val="32"/>
                            <w:rtl/>
                          </w:rPr>
                          <w:t>العمر</w:t>
                        </w:r>
                      </w:p>
                    </w:txbxContent>
                  </v:textbox>
                </v:roundrect>
                <v:roundrect id="Rounded Rectangle 9" o:spid="_x0000_s1247" style="position:absolute;left:12138;width:9846;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" filled="f" strokecolor="#2b5474" strokeweight="3pt">
                  <v:stroke joinstyle="miter"/>
                  <v:textbox>
                    <w:txbxContent>
                      <w:p w14:paraId="77191120" w14:textId="279B9CC4" w:rsidR="00A14FB8" w:rsidRDefault="00A14FB8" w:rsidP="00A14FB8">
                        <w:pPr>
                          <w:pStyle w:val="NormalWeb"/>
                          <w:spacing w:before="0" w:beforeAutospacing="0" w:after="0" w:afterAutospacing="0"/>
                          <w:jc w:val="center"/>
                          <w:rPr>
                            <w:lang w:bidi="ar-SY"/>
                          </w:rPr>
                        </w:pPr>
                        <w:r w:rsidRPr="00A4502D">
                          <w:rPr>
                            <w:rFonts w:ascii="Adobe Arabic" w:hAnsi="Adobe Arabic" w:cs="Adobe Arabic"/>
                            <w:b/>
                            <w:bCs/>
                            <w:color w:val="31394C"/>
                            <w:kern w:val="24"/>
                            <w:sz w:val="32"/>
                            <w:szCs w:val="32"/>
                            <w:rtl/>
                          </w:rPr>
                          <w:t>الجنس</w:t>
                        </w:r>
                      </w:p>
                    </w:txbxContent>
                  </v:textbox>
                </v:roundrect>
                <v:roundrect id="Rounded Rectangle 9" o:spid="_x0000_s1248" style="position:absolute;left:-11574;width:9846;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" filled="f" strokecolor="#31394c" strokeweight="3pt">
                  <v:stroke joinstyle="miter"/>
                  <v:textbox>
                    <w:txbxContent>
                      <w:p w14:paraId="44129C07" w14:textId="0F0D7F2E" w:rsidR="00A14FB8" w:rsidRPr="00A4502D" w:rsidRDefault="00A4502D" w:rsidP="00A14FB8">
                        <w:pPr>
                          <w:pStyle w:val="NormalWeb"/>
                          <w:spacing w:before="0" w:beforeAutospacing="0" w:after="0" w:afterAutospacing="0" w:line="216" w:lineRule="auto"/>
                          <w:jc w:val="center"/>
                          <w:rPr>
                            <w:rFonts w:ascii="Adobe Arabic" w:hAnsi="Adobe Arabic" w:cs="Adobe Arabic"/>
                            <w:b/>
                            <w:bCs/>
                            <w:color w:val="31394C"/>
                            <w:kern w:val="24"/>
                            <w:sz w:val="32"/>
                            <w:szCs w:val="32"/>
                          </w:rPr>
                        </w:pPr>
                        <w:r w:rsidRPr="00A4502D">
                          <w:rPr>
                            <w:rFonts w:ascii="Adobe Arabic" w:hAnsi="Adobe Arabic" w:cs="Adobe Arabic"/>
                            <w:b/>
                            <w:bCs/>
                            <w:color w:val="31394C"/>
                            <w:kern w:val="24"/>
                            <w:sz w:val="32"/>
                            <w:szCs w:val="32"/>
                            <w:rtl/>
                          </w:rPr>
                          <w:t>المستوى التعليمي</w:t>
                        </w:r>
                      </w:p>
                    </w:txbxContent>
                  </v:textbox>
                </v:roundrect>
                <v:roundrect id="Rounded Rectangle 9" o:spid="_x0000_s1249" style="position:absolute;left:342;top:10771;width:9846;height:9346;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" filled="f" strokecolor="#5fa2a9" strokeweight="3pt">
                  <v:stroke joinstyle="miter"/>
                  <v:textbox>
                    <w:txbxContent>
                      <w:p w14:paraId="7173F15A" w14:textId="3F2FCE0E" w:rsidR="00A14FB8" w:rsidRPr="00A4502D" w:rsidRDefault="00A4502D" w:rsidP="00A14FB8">
                        <w:pPr>
                          <w:pStyle w:val="NormalWeb"/>
                          <w:bidi/>
                          <w:spacing w:before="0" w:beforeAutospacing="0" w:after="0" w:afterAutospacing="0" w:line="216" w:lineRule="auto"/>
                          <w:jc w:val="center"/>
                          <w:rPr>
                            <w:rFonts w:ascii="Adobe Arabic" w:hAnsi="Adobe Arabic" w:cs="Adobe Arabic"/>
                            <w:b/>
                            <w:bCs/>
                            <w:color w:val="5FA2A9"/>
                            <w:kern w:val="24"/>
                            <w:sz w:val="32"/>
                            <w:szCs w:val="32"/>
                          </w:rPr>
                        </w:pPr>
                        <w:r w:rsidRPr="00A4502D">
                          <w:rPr>
                            <w:rFonts w:ascii="Adobe Arabic" w:hAnsi="Adobe Arabic" w:cs="Adobe Arabic"/>
                            <w:b/>
                            <w:bCs/>
                            <w:color w:val="5FA2A9"/>
                            <w:kern w:val="24"/>
                            <w:sz w:val="32"/>
                            <w:szCs w:val="32"/>
                            <w:rtl/>
                          </w:rPr>
                          <w:t>السلوك الاستهلاكي</w:t>
                        </w:r>
                      </w:p>
                    </w:txbxContent>
                  </v:textbox>
                </v:roundrect>
                <v:roundrect id="Rounded Rectangle 9" o:spid="_x0000_s1250" style="position:absolute;left:24022;top:10771;width:9845;height:9346;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" filled="f" strokecolor="#31394c" strokeweight="3pt">
                  <v:stroke joinstyle="miter"/>
                  <v:textbox>
                    <w:txbxContent>
                      <w:p w14:paraId="07FEF49F" w14:textId="32286B2E" w:rsidR="00A14FB8" w:rsidRDefault="00A4502D" w:rsidP="00A14FB8">
                        <w:pPr>
                          <w:pStyle w:val="NormalWeb"/>
                          <w:spacing w:before="0" w:beforeAutospacing="0" w:after="0" w:afterAutospacing="0" w:line="216" w:lineRule="auto"/>
                          <w:jc w:val="center"/>
                          <w:rPr>
                            <w:lang w:bidi="ar-SY"/>
                          </w:rPr>
                        </w:pPr>
                        <w:r w:rsidRPr="00A4502D">
                          <w:rPr>
                            <w:rFonts w:ascii="Adobe Arabic" w:hAnsi="Adobe Arabic" w:cs="Adobe Arabic"/>
                            <w:b/>
                            <w:bCs/>
                            <w:color w:val="31394C"/>
                            <w:kern w:val="24"/>
                            <w:sz w:val="32"/>
                            <w:szCs w:val="32"/>
                            <w:rtl/>
                          </w:rPr>
                          <w:t>الدخل</w:t>
                        </w:r>
                      </w:p>
                    </w:txbxContent>
                  </v:textbox>
                </v:roundrect>
                <v:roundrect id="Rounded Rectangle 9" o:spid="_x0000_s1251" style="position:absolute;left:12138;top:10771;width:9846;height:9346;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" filled="f" strokecolor="#2b5474" strokeweight="3pt">
                  <v:stroke joinstyle="miter"/>
                  <v:textbox>
                    <w:txbxContent>
                      <w:p w14:paraId="5AFB3307" w14:textId="7589B36B" w:rsidR="00A14FB8" w:rsidRPr="00A4502D" w:rsidRDefault="00A4502D" w:rsidP="00A14FB8">
                        <w:pPr>
                          <w:pStyle w:val="NormalWeb"/>
                          <w:spacing w:before="0" w:beforeAutospacing="0" w:after="0" w:afterAutospacing="0"/>
                          <w:jc w:val="center"/>
                          <w:rPr>
                            <w:rFonts w:ascii="Adobe Arabic" w:hAnsi="Adobe Arabic" w:cs="Adobe Arabic"/>
                            <w:b/>
                            <w:bCs/>
                            <w:color w:val="31394C"/>
                            <w:kern w:val="24"/>
                            <w:sz w:val="32"/>
                            <w:szCs w:val="32"/>
                          </w:rPr>
                        </w:pPr>
                        <w:r w:rsidRPr="00A4502D">
                          <w:rPr>
                            <w:rFonts w:ascii="Adobe Arabic" w:hAnsi="Adobe Arabic" w:cs="Adobe Arabic"/>
                            <w:b/>
                            <w:bCs/>
                            <w:color w:val="31394C"/>
                            <w:kern w:val="24"/>
                            <w:sz w:val="32"/>
                            <w:szCs w:val="32"/>
                            <w:rtl/>
                          </w:rPr>
                          <w:t>الهوايات والاهتمامات</w:t>
                        </w:r>
                      </w:p>
                    </w:txbxContent>
                  </v:textbox>
                </v:roundrect>
                <v:roundrect id="Rounded Rectangle 9" o:spid="_x0000_s1252" style="position:absolute;left:-11574;top:10771;width:9846;height:9346;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" filled="f" strokecolor="#31394c" strokeweight="3pt">
                  <v:stroke joinstyle="miter"/>
                  <v:textbox>
                    <w:txbxContent>
                      <w:p w14:paraId="71E18761" w14:textId="19E5ADCB" w:rsidR="00A14FB8" w:rsidRPr="00A4502D" w:rsidRDefault="00A4502D" w:rsidP="00A14FB8">
                        <w:pPr>
                          <w:pStyle w:val="NormalWeb"/>
                          <w:spacing w:before="0" w:beforeAutospacing="0" w:after="0" w:afterAutospacing="0" w:line="216" w:lineRule="auto"/>
                          <w:jc w:val="center"/>
                          <w:rPr>
                            <w:rFonts w:ascii="Adobe Arabic" w:hAnsi="Adobe Arabic" w:cs="Adobe Arabic"/>
                            <w:b/>
                            <w:bCs/>
                            <w:color w:val="31394C"/>
                            <w:kern w:val="24"/>
                            <w:sz w:val="32"/>
                            <w:szCs w:val="32"/>
                          </w:rPr>
                        </w:pPr>
                        <w:r w:rsidRPr="00A4502D">
                          <w:rPr>
                            <w:rFonts w:ascii="Adobe Arabic" w:hAnsi="Adobe Arabic" w:cs="Adobe Arabic" w:hint="cs"/>
                            <w:b/>
                            <w:bCs/>
                            <w:color w:val="31394C"/>
                            <w:kern w:val="24"/>
                            <w:sz w:val="32"/>
                            <w:szCs w:val="32"/>
                            <w:rtl/>
                          </w:rPr>
                          <w:t>ال</w:t>
                        </w:r>
                        <w:r w:rsidRPr="00A4502D">
                          <w:rPr>
                            <w:rFonts w:ascii="Adobe Arabic" w:hAnsi="Adobe Arabic" w:cs="Adobe Arabic"/>
                            <w:b/>
                            <w:bCs/>
                            <w:color w:val="31394C"/>
                            <w:kern w:val="24"/>
                            <w:sz w:val="32"/>
                            <w:szCs w:val="32"/>
                            <w:rtl/>
                          </w:rPr>
                          <w:t>توزيع الجغرافي</w:t>
                        </w:r>
                      </w:p>
                    </w:txbxContent>
                  </v:textbox>
                </v:roundrect>
                <w10:anchorlock/>
              </v:group>
            </w:pict>
          </mc:Fallback>
        </mc:AlternateContent>
      </w:r>
    </w:p>
    <w:p w:rsidR="00A4502D" w:rsidRPr="005E24D7" w:rsidRDefault="00A4502D" w:rsidP="00A4502D">
      <w:pPr>
        <w:rPr>
          <w:rFonts w:ascii="Adobe Arabic" w:hAnsi="Adobe Arabic" w:cs="Adobe Arabic"/>
          <w:sz w:val="40"/>
          <w:szCs w:val="40"/>
          <w:rtl/>
        </w:rPr>
      </w:pPr>
      <w:r w:rsidRPr="00BD5495">
        <w:rPr>
          <w:rFonts w:ascii="Sakkal Majalla" w:hAnsi="Sakkal Majalla"/>
          <w:noProof/>
          <w:sz w:val="34"/>
        </w:rPr>
        <mc:AlternateContent>
          <mc:Choice Requires="wpg">
            <w:drawing>
              <wp:inline distT="0" distB="0" distL="0" distR="0" wp14:anchorId="6F9F4FC4" wp14:editId="013CA7EB">
                <wp:extent cx="5731510" cy="890905"/>
                <wp:effectExtent l="0" t="0" r="2540" b="23495"/>
                <wp:docPr id="143161804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95345288" name="مجموعة 595345288"/>
                        <wpg:cNvGrpSpPr/>
                        <wpg:grpSpPr>
                          <a:xfrm>
                            <a:off x="0" y="0"/>
                            <a:ext cx="5731510" cy="895351"/>
                            <a:chOff x="0" y="0"/>
                            <a:chExt cx="5878196" cy="918845"/>
                          </a:xfrm>
                        </wpg:grpSpPr>
                        <wpg:grpSp>
                          <wpg:cNvPr id="1666050534" name="مجموعة 1666050534"/>
                          <wpg:cNvGrpSpPr/>
                          <wpg:grpSpPr>
                            <a:xfrm>
                              <a:off x="0" y="0"/>
                              <a:ext cx="5878196" cy="918845"/>
                              <a:chOff x="0" y="0"/>
                              <a:chExt cx="6240348" cy="919070"/>
                            </a:xfrm>
                          </wpg:grpSpPr>
                          <wpg:grpSp>
                            <wpg:cNvPr id="1129847321" name="مجموعة 1129847321"/>
                            <wpg:cNvGrpSpPr/>
                            <wpg:grpSpPr>
                              <a:xfrm>
                                <a:off x="0" y="169208"/>
                                <a:ext cx="5433072" cy="580613"/>
                                <a:chOff x="0" y="169208"/>
                                <a:chExt cx="5433072" cy="580613"/>
                              </a:xfrm>
                            </wpg:grpSpPr>
                            <wps:wsp>
                              <wps:cNvPr id="12183371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482408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23854147" name="شكل بيضاوي 192385414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457117" name="مربع نص 41"/>
                          <wps:cNvSpPr txBox="1"/>
                          <wps:spPr>
                            <a:xfrm>
                              <a:off x="204484" y="256541"/>
                              <a:ext cx="4616122" cy="379598"/>
                            </a:xfrm>
                            <a:prstGeom prst="rect">
                              <a:avLst/>
                            </a:prstGeom>
                            <a:noFill/>
                          </wps:spPr>
                          <wps:txbx>
                            <w:txbxContent>
                              <w:p w:rsidR="00A4502D" w:rsidRPr="00767863" w:rsidRDefault="00A4502D" w:rsidP="00A4502D">
                                <w:pPr>
                                  <w:pStyle w:val="a0"/>
                                  <w:rPr>
                                    <w:sz w:val="40"/>
                                    <w:szCs w:val="40"/>
                                    <w:lang w:bidi="ar-SY"/>
                                  </w:rPr>
                                </w:pPr>
                                <w:r w:rsidRPr="005E24D7">
                                  <w:rPr>
                                    <w:sz w:val="40"/>
                                    <w:szCs w:val="40"/>
                                    <w:rtl/>
                                  </w:rPr>
                                  <w:t>العمر:</w:t>
                                </w:r>
                              </w:p>
                            </w:txbxContent>
                          </wps:txbx>
                          <wps:bodyPr wrap="square" rtlCol="1">
                            <a:spAutoFit/>
                          </wps:bodyPr>
                        </wps:wsp>
                      </wpg:grpSp>
                      <pic:pic xmlns:pic="http://schemas.openxmlformats.org/drawingml/2006/picture">
                        <pic:nvPicPr>
                          <pic:cNvPr id="1295450600" name="صورة 129545060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F9F4FC4" id="_x0000_s125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">
                <v:group id="مجموعة 595345288" o:spid="_x0000_s12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">
                  <v:group id="مجموعة 1666050534" o:spid="_x0000_s12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">
                    <v:group id="مجموعة 1129847321" o:spid="_x0000_s12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">
                      <v:shape id="شكل حر 50" o:spid="_x0000_s12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" fillcolor="#579da5" stroked="f" strokeweight="1pt">
                        <v:stroke joinstyle="miter"/>
                      </v:roundrect>
                    </v:group>
                    <v:oval id="شكل بيضاوي 1923854147" o:spid="_x0000_s12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" filled="f" strokecolor="#2b5474" strokeweight="1pt">
                      <v:stroke joinstyle="miter"/>
                    </v:oval>
                  </v:group>
                  <v:shape id="مربع نص 41" o:spid="_x0000_s1260"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" filled="f" stroked="f">
                    <v:textbox style="mso-fit-shape-to-text:t">
                      <w:txbxContent>
                        <w:p w14:paraId="6488A353" w14:textId="0F5823A0" w:rsidR="00A4502D" w:rsidRPr="00767863" w:rsidRDefault="00A4502D" w:rsidP="00A4502D">
                          <w:pPr>
                            <w:pStyle w:val="a0"/>
                            <w:rPr>
                              <w:sz w:val="40"/>
                              <w:szCs w:val="40"/>
                              <w:lang w:bidi="ar-SY"/>
                            </w:rPr>
                          </w:pPr>
                          <w:r w:rsidRPr="005E24D7">
                            <w:rPr>
                              <w:sz w:val="40"/>
                              <w:szCs w:val="40"/>
                              <w:rtl/>
                            </w:rPr>
                            <w:t>العمر:</w:t>
                          </w:r>
                        </w:p>
                      </w:txbxContent>
                    </v:textbox>
                  </v:shape>
                </v:group>
                <v:shape id="صورة 1295450600" o:spid="_x0000_s126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">
                  <v:imagedata r:id="rId74" o:title=""/>
                </v:shape>
                <w10:anchorlock/>
              </v:group>
            </w:pict>
          </mc:Fallback>
        </mc:AlternateContent>
      </w:r>
    </w:p>
    <w:p w:rsidR="003E68B2" w:rsidRPr="005E24D7" w:rsidRDefault="003E68B2" w:rsidP="00A4502D">
      <w:r w:rsidRPr="005E24D7">
        <w:rPr>
          <w:rtl/>
        </w:rPr>
        <w:t>يجب تحديد الفئة العمرية المستهدفة، حيث يؤثر ذلك على تصميم الفعالية أو الحملة التسويقية بما يتوافق مع اهتمامات واحتياجات الفئة العمرية المستهدفة.</w:t>
      </w:r>
    </w:p>
    <w:p w:rsidR="003E68B2" w:rsidRPr="005E24D7" w:rsidRDefault="00A4502D"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6076F471" wp14:editId="0F029FAA">
                <wp:extent cx="5731510" cy="890905"/>
                <wp:effectExtent l="0" t="0" r="2540" b="23495"/>
                <wp:docPr id="158395804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48810786" name="مجموعة 548810786"/>
                        <wpg:cNvGrpSpPr/>
                        <wpg:grpSpPr>
                          <a:xfrm>
                            <a:off x="0" y="0"/>
                            <a:ext cx="5731510" cy="895351"/>
                            <a:chOff x="0" y="0"/>
                            <a:chExt cx="5878196" cy="918845"/>
                          </a:xfrm>
                        </wpg:grpSpPr>
                        <wpg:grpSp>
                          <wpg:cNvPr id="683828368" name="مجموعة 683828368"/>
                          <wpg:cNvGrpSpPr/>
                          <wpg:grpSpPr>
                            <a:xfrm>
                              <a:off x="0" y="0"/>
                              <a:ext cx="5878196" cy="918845"/>
                              <a:chOff x="0" y="0"/>
                              <a:chExt cx="6240348" cy="919070"/>
                            </a:xfrm>
                          </wpg:grpSpPr>
                          <wpg:grpSp>
                            <wpg:cNvPr id="424258733" name="مجموعة 424258733"/>
                            <wpg:cNvGrpSpPr/>
                            <wpg:grpSpPr>
                              <a:xfrm>
                                <a:off x="0" y="169208"/>
                                <a:ext cx="5433072" cy="580613"/>
                                <a:chOff x="0" y="169208"/>
                                <a:chExt cx="5433072" cy="580613"/>
                              </a:xfrm>
                            </wpg:grpSpPr>
                            <wps:wsp>
                              <wps:cNvPr id="15678642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1012378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1389121" name="شكل بيضاوي 151138912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3316526" name="مربع نص 41"/>
                          <wps:cNvSpPr txBox="1"/>
                          <wps:spPr>
                            <a:xfrm>
                              <a:off x="204484" y="256541"/>
                              <a:ext cx="4616122" cy="379598"/>
                            </a:xfrm>
                            <a:prstGeom prst="rect">
                              <a:avLst/>
                            </a:prstGeom>
                            <a:noFill/>
                          </wps:spPr>
                          <wps:txbx>
                            <w:txbxContent>
                              <w:p w:rsidR="00A4502D" w:rsidRPr="00767863" w:rsidRDefault="00A4502D" w:rsidP="00A4502D">
                                <w:pPr>
                                  <w:pStyle w:val="a0"/>
                                  <w:rPr>
                                    <w:sz w:val="40"/>
                                    <w:szCs w:val="40"/>
                                    <w:lang w:bidi="ar-SY"/>
                                  </w:rPr>
                                </w:pPr>
                                <w:r w:rsidRPr="005E24D7">
                                  <w:rPr>
                                    <w:sz w:val="40"/>
                                    <w:szCs w:val="40"/>
                                    <w:rtl/>
                                  </w:rPr>
                                  <w:t>الجنس:</w:t>
                                </w:r>
                              </w:p>
                            </w:txbxContent>
                          </wps:txbx>
                          <wps:bodyPr wrap="square" rtlCol="1">
                            <a:spAutoFit/>
                          </wps:bodyPr>
                        </wps:wsp>
                      </wpg:grpSp>
                      <pic:pic xmlns:pic="http://schemas.openxmlformats.org/drawingml/2006/picture">
                        <pic:nvPicPr>
                          <pic:cNvPr id="1547248919" name="صورة 1547248919"/>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076F471" id="_x0000_s126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NiQyFSfBwAACR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548810786" o:spid="_x0000_s12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">
                  <v:group id="مجموعة 683828368" o:spid="_x0000_s12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">
                    <v:group id="مجموعة 424258733" o:spid="_x0000_s12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">
                      <v:shape id="شكل حر 50" o:spid="_x0000_s12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" fillcolor="#579da5" stroked="f" strokeweight="1pt">
                        <v:stroke joinstyle="miter"/>
                      </v:roundrect>
                    </v:group>
                    <v:oval id="شكل بيضاوي 1511389121" o:spid="_x0000_s12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" filled="f" strokecolor="#2b5474" strokeweight="1pt">
                      <v:stroke joinstyle="miter"/>
                    </v:oval>
                  </v:group>
                  <v:shape id="مربع نص 41" o:spid="_x0000_s1269"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" filled="f" stroked="f">
                    <v:textbox style="mso-fit-shape-to-text:t">
                      <w:txbxContent>
                        <w:p w14:paraId="0E1F627B" w14:textId="01DC8395" w:rsidR="00A4502D" w:rsidRPr="00767863" w:rsidRDefault="00A4502D" w:rsidP="00A4502D">
                          <w:pPr>
                            <w:pStyle w:val="a0"/>
                            <w:rPr>
                              <w:sz w:val="40"/>
                              <w:szCs w:val="40"/>
                              <w:lang w:bidi="ar-SY"/>
                            </w:rPr>
                          </w:pPr>
                          <w:r w:rsidRPr="005E24D7">
                            <w:rPr>
                              <w:sz w:val="40"/>
                              <w:szCs w:val="40"/>
                              <w:rtl/>
                            </w:rPr>
                            <w:t>الجنس:</w:t>
                          </w:r>
                        </w:p>
                      </w:txbxContent>
                    </v:textbox>
                  </v:shape>
                </v:group>
                <v:shape id="صورة 1547248919" o:spid="_x0000_s127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">
                  <v:imagedata r:id="rId74" o:title=""/>
                </v:shape>
                <w10:anchorlock/>
              </v:group>
            </w:pict>
          </mc:Fallback>
        </mc:AlternateContent>
      </w:r>
    </w:p>
    <w:p w:rsidR="003E68B2" w:rsidRPr="005E24D7" w:rsidRDefault="003E68B2" w:rsidP="00A4502D">
      <w:r w:rsidRPr="005E24D7">
        <w:rPr>
          <w:rtl/>
        </w:rPr>
        <w:t>يجب تحديد الجنس المستهدف، حيث يؤثر ذلك على تصميم الفعالية أو الحملة التسويقية بما يتوافق مع اهتمامات واحتياجات الجنس المستهدف.</w:t>
      </w:r>
    </w:p>
    <w:p w:rsidR="003E68B2" w:rsidRPr="005E24D7" w:rsidRDefault="00A4502D" w:rsidP="00A4502D">
      <w:pPr>
        <w:keepNext/>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1CBB9509" wp14:editId="72B40690">
                <wp:extent cx="5731510" cy="890905"/>
                <wp:effectExtent l="0" t="0" r="2540" b="23495"/>
                <wp:docPr id="139141654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93997761" name="مجموعة 893997761"/>
                        <wpg:cNvGrpSpPr/>
                        <wpg:grpSpPr>
                          <a:xfrm>
                            <a:off x="0" y="0"/>
                            <a:ext cx="5731510" cy="895351"/>
                            <a:chOff x="0" y="0"/>
                            <a:chExt cx="5878196" cy="918845"/>
                          </a:xfrm>
                        </wpg:grpSpPr>
                        <wpg:grpSp>
                          <wpg:cNvPr id="1591407339" name="مجموعة 1591407339"/>
                          <wpg:cNvGrpSpPr/>
                          <wpg:grpSpPr>
                            <a:xfrm>
                              <a:off x="0" y="0"/>
                              <a:ext cx="5878196" cy="918845"/>
                              <a:chOff x="0" y="0"/>
                              <a:chExt cx="6240348" cy="919070"/>
                            </a:xfrm>
                          </wpg:grpSpPr>
                          <wpg:grpSp>
                            <wpg:cNvPr id="960827178" name="مجموعة 960827178"/>
                            <wpg:cNvGrpSpPr/>
                            <wpg:grpSpPr>
                              <a:xfrm>
                                <a:off x="0" y="169208"/>
                                <a:ext cx="5433072" cy="580613"/>
                                <a:chOff x="0" y="169208"/>
                                <a:chExt cx="5433072" cy="580613"/>
                              </a:xfrm>
                            </wpg:grpSpPr>
                            <wps:wsp>
                              <wps:cNvPr id="4820084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4291897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70551326" name="شكل بيضاوي 87055132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2571581" name="مربع نص 41"/>
                          <wps:cNvSpPr txBox="1"/>
                          <wps:spPr>
                            <a:xfrm>
                              <a:off x="204484" y="256541"/>
                              <a:ext cx="4616122" cy="379598"/>
                            </a:xfrm>
                            <a:prstGeom prst="rect">
                              <a:avLst/>
                            </a:prstGeom>
                            <a:noFill/>
                          </wps:spPr>
                          <wps:txbx>
                            <w:txbxContent>
                              <w:p w:rsidR="00A4502D" w:rsidRPr="00767863" w:rsidRDefault="00A4502D" w:rsidP="00A4502D">
                                <w:pPr>
                                  <w:pStyle w:val="a0"/>
                                  <w:rPr>
                                    <w:sz w:val="40"/>
                                    <w:szCs w:val="40"/>
                                    <w:lang w:bidi="ar-SY"/>
                                  </w:rPr>
                                </w:pPr>
                                <w:r w:rsidRPr="005E24D7">
                                  <w:rPr>
                                    <w:sz w:val="40"/>
                                    <w:szCs w:val="40"/>
                                    <w:rtl/>
                                  </w:rPr>
                                  <w:t>الثقافة:</w:t>
                                </w:r>
                              </w:p>
                            </w:txbxContent>
                          </wps:txbx>
                          <wps:bodyPr wrap="square" rtlCol="1">
                            <a:spAutoFit/>
                          </wps:bodyPr>
                        </wps:wsp>
                      </wpg:grpSp>
                      <pic:pic xmlns:pic="http://schemas.openxmlformats.org/drawingml/2006/picture">
                        <pic:nvPicPr>
                          <pic:cNvPr id="2059042631" name="صورة 2059042631"/>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CBB9509" id="_x0000_s127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oGyQipsHAAAI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893997761" o:spid="_x0000_s12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">
                  <v:group id="مجموعة 1591407339" o:spid="_x0000_s12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">
                    <v:group id="مجموعة 960827178" o:spid="_x0000_s12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">
                      <v:shape id="شكل حر 50" o:spid="_x0000_s12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" fillcolor="#579da5" stroked="f" strokeweight="1pt">
                        <v:stroke joinstyle="miter"/>
                      </v:roundrect>
                    </v:group>
                    <v:oval id="شكل بيضاوي 870551326" o:spid="_x0000_s12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" filled="f" strokecolor="#2b5474" strokeweight="1pt">
                      <v:stroke joinstyle="miter"/>
                    </v:oval>
                  </v:group>
                  <v:shape id="مربع نص 41" o:spid="_x0000_s1278"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" filled="f" stroked="f">
                    <v:textbox style="mso-fit-shape-to-text:t">
                      <w:txbxContent>
                        <w:p w14:paraId="2B546C8D" w14:textId="4106DE47" w:rsidR="00A4502D" w:rsidRPr="00767863" w:rsidRDefault="00A4502D" w:rsidP="00A4502D">
                          <w:pPr>
                            <w:pStyle w:val="a0"/>
                            <w:rPr>
                              <w:sz w:val="40"/>
                              <w:szCs w:val="40"/>
                              <w:lang w:bidi="ar-SY"/>
                            </w:rPr>
                          </w:pPr>
                          <w:r w:rsidRPr="005E24D7">
                            <w:rPr>
                              <w:sz w:val="40"/>
                              <w:szCs w:val="40"/>
                              <w:rtl/>
                            </w:rPr>
                            <w:t>الثقافة:</w:t>
                          </w:r>
                        </w:p>
                      </w:txbxContent>
                    </v:textbox>
                  </v:shape>
                </v:group>
                <v:shape id="صورة 2059042631" o:spid="_x0000_s127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">
                  <v:imagedata r:id="rId74" o:title=""/>
                </v:shape>
                <w10:anchorlock/>
              </v:group>
            </w:pict>
          </mc:Fallback>
        </mc:AlternateContent>
      </w:r>
    </w:p>
    <w:p w:rsidR="003E68B2" w:rsidRPr="005E24D7" w:rsidRDefault="003E68B2" w:rsidP="00A4502D">
      <w:r w:rsidRPr="005E24D7">
        <w:rPr>
          <w:rtl/>
        </w:rPr>
        <w:t>يجب تحديد الثقافة المستهدفة، حيث يؤثر ذلك على تصميم الفعالية أو الحملة التسويقية بما يتوافق مع القيم والتقاليد والعادات المتبعة في تلك الثقافة.</w:t>
      </w:r>
    </w:p>
    <w:p w:rsidR="003E68B2" w:rsidRPr="005E24D7" w:rsidRDefault="00A4502D"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6B570F46" wp14:editId="7F6CA46D">
                <wp:extent cx="5731510" cy="890905"/>
                <wp:effectExtent l="0" t="0" r="2540" b="23495"/>
                <wp:docPr id="87983836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2882126" name="مجموعة 192882126"/>
                        <wpg:cNvGrpSpPr/>
                        <wpg:grpSpPr>
                          <a:xfrm>
                            <a:off x="0" y="0"/>
                            <a:ext cx="5731510" cy="895351"/>
                            <a:chOff x="0" y="0"/>
                            <a:chExt cx="5878196" cy="918845"/>
                          </a:xfrm>
                        </wpg:grpSpPr>
                        <wpg:grpSp>
                          <wpg:cNvPr id="1771958505" name="مجموعة 1771958505"/>
                          <wpg:cNvGrpSpPr/>
                          <wpg:grpSpPr>
                            <a:xfrm>
                              <a:off x="0" y="0"/>
                              <a:ext cx="5878196" cy="918845"/>
                              <a:chOff x="0" y="0"/>
                              <a:chExt cx="6240348" cy="919070"/>
                            </a:xfrm>
                          </wpg:grpSpPr>
                          <wpg:grpSp>
                            <wpg:cNvPr id="760753567" name="مجموعة 760753567"/>
                            <wpg:cNvGrpSpPr/>
                            <wpg:grpSpPr>
                              <a:xfrm>
                                <a:off x="0" y="169208"/>
                                <a:ext cx="5433072" cy="580613"/>
                                <a:chOff x="0" y="169208"/>
                                <a:chExt cx="5433072" cy="580613"/>
                              </a:xfrm>
                            </wpg:grpSpPr>
                            <wps:wsp>
                              <wps:cNvPr id="11977029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5053957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99690183" name="شكل بيضاوي 169969018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19549912" name="مربع نص 41"/>
                          <wps:cNvSpPr txBox="1"/>
                          <wps:spPr>
                            <a:xfrm>
                              <a:off x="204484" y="256541"/>
                              <a:ext cx="4616122" cy="379598"/>
                            </a:xfrm>
                            <a:prstGeom prst="rect">
                              <a:avLst/>
                            </a:prstGeom>
                            <a:noFill/>
                          </wps:spPr>
                          <wps:txbx>
                            <w:txbxContent>
                              <w:p w:rsidR="00A4502D" w:rsidRPr="00767863" w:rsidRDefault="00A4502D" w:rsidP="00A4502D">
                                <w:pPr>
                                  <w:pStyle w:val="a0"/>
                                  <w:rPr>
                                    <w:sz w:val="40"/>
                                    <w:szCs w:val="40"/>
                                    <w:lang w:bidi="ar-SY"/>
                                  </w:rPr>
                                </w:pPr>
                                <w:r w:rsidRPr="005E24D7">
                                  <w:rPr>
                                    <w:sz w:val="40"/>
                                    <w:szCs w:val="40"/>
                                    <w:rtl/>
                                  </w:rPr>
                                  <w:t>المستوى التعليمي:</w:t>
                                </w:r>
                              </w:p>
                            </w:txbxContent>
                          </wps:txbx>
                          <wps:bodyPr wrap="square" rtlCol="1">
                            <a:spAutoFit/>
                          </wps:bodyPr>
                        </wps:wsp>
                      </wpg:grpSp>
                      <pic:pic xmlns:pic="http://schemas.openxmlformats.org/drawingml/2006/picture">
                        <pic:nvPicPr>
                          <pic:cNvPr id="396621798" name="صورة 396621798"/>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B570F46" id="_x0000_s128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">
                <v:group id="مجموعة 192882126" o:spid="_x0000_s12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">
                  <v:group id="مجموعة 1771958505" o:spid="_x0000_s12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">
                    <v:group id="مجموعة 760753567" o:spid="_x0000_s12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">
                      <v:shape id="شكل حر 50" o:spid="_x0000_s12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" fillcolor="#579da5" stroked="f" strokeweight="1pt">
                        <v:stroke joinstyle="miter"/>
                      </v:roundrect>
                    </v:group>
                    <v:oval id="شكل بيضاوي 1699690183" o:spid="_x0000_s12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" filled="f" strokecolor="#2b5474" strokeweight="1pt">
                      <v:stroke joinstyle="miter"/>
                    </v:oval>
                  </v:group>
                  <v:shape id="مربع نص 41" o:spid="_x0000_s1287"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" filled="f" stroked="f">
                    <v:textbox style="mso-fit-shape-to-text:t">
                      <w:txbxContent>
                        <w:p w14:paraId="09D3693B" w14:textId="64452808" w:rsidR="00A4502D" w:rsidRPr="00767863" w:rsidRDefault="00A4502D" w:rsidP="00A4502D">
                          <w:pPr>
                            <w:pStyle w:val="a0"/>
                            <w:rPr>
                              <w:sz w:val="40"/>
                              <w:szCs w:val="40"/>
                              <w:lang w:bidi="ar-SY"/>
                            </w:rPr>
                          </w:pPr>
                          <w:r w:rsidRPr="005E24D7">
                            <w:rPr>
                              <w:sz w:val="40"/>
                              <w:szCs w:val="40"/>
                              <w:rtl/>
                            </w:rPr>
                            <w:t>المستوى التعليمي:</w:t>
                          </w:r>
                        </w:p>
                      </w:txbxContent>
                    </v:textbox>
                  </v:shape>
                </v:group>
                <v:shape id="صورة 396621798" o:spid="_x0000_s128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">
                  <v:imagedata r:id="rId74" o:title=""/>
                </v:shape>
                <w10:anchorlock/>
              </v:group>
            </w:pict>
          </mc:Fallback>
        </mc:AlternateContent>
      </w:r>
    </w:p>
    <w:p w:rsidR="003E68B2" w:rsidRPr="005E24D7" w:rsidRDefault="003E68B2" w:rsidP="00A4502D">
      <w:r w:rsidRPr="005E24D7">
        <w:rPr>
          <w:rtl/>
        </w:rPr>
        <w:t>يجب تحديد المستوى التعليمي المستهدف، حيث يؤثر ذلك على تصميم الفعالية أو الحملة التسويقية بما يتوافق مع مستوى الثقافة والمعرفة للجمهور المستهدف.</w:t>
      </w:r>
    </w:p>
    <w:p w:rsidR="003E68B2" w:rsidRPr="005E24D7" w:rsidRDefault="00A4502D"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0207B08A" wp14:editId="05ECF797">
                <wp:extent cx="5731510" cy="890905"/>
                <wp:effectExtent l="0" t="0" r="2540" b="23495"/>
                <wp:docPr id="15365970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10149911" name="مجموعة 410149911"/>
                        <wpg:cNvGrpSpPr/>
                        <wpg:grpSpPr>
                          <a:xfrm>
                            <a:off x="0" y="0"/>
                            <a:ext cx="5731510" cy="895351"/>
                            <a:chOff x="0" y="0"/>
                            <a:chExt cx="5878196" cy="918845"/>
                          </a:xfrm>
                        </wpg:grpSpPr>
                        <wpg:grpSp>
                          <wpg:cNvPr id="1079573611" name="مجموعة 1079573611"/>
                          <wpg:cNvGrpSpPr/>
                          <wpg:grpSpPr>
                            <a:xfrm>
                              <a:off x="0" y="0"/>
                              <a:ext cx="5878196" cy="918845"/>
                              <a:chOff x="0" y="0"/>
                              <a:chExt cx="6240348" cy="919070"/>
                            </a:xfrm>
                          </wpg:grpSpPr>
                          <wpg:grpSp>
                            <wpg:cNvPr id="1705753524" name="مجموعة 1705753524"/>
                            <wpg:cNvGrpSpPr/>
                            <wpg:grpSpPr>
                              <a:xfrm>
                                <a:off x="0" y="169208"/>
                                <a:ext cx="5433072" cy="580613"/>
                                <a:chOff x="0" y="169208"/>
                                <a:chExt cx="5433072" cy="580613"/>
                              </a:xfrm>
                            </wpg:grpSpPr>
                            <wps:wsp>
                              <wps:cNvPr id="17195769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105916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9855083" name="شكل بيضاوي 145985508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98610231" name="مربع نص 41"/>
                          <wps:cNvSpPr txBox="1"/>
                          <wps:spPr>
                            <a:xfrm>
                              <a:off x="204484" y="256541"/>
                              <a:ext cx="4616122" cy="379598"/>
                            </a:xfrm>
                            <a:prstGeom prst="rect">
                              <a:avLst/>
                            </a:prstGeom>
                            <a:noFill/>
                          </wps:spPr>
                          <wps:txbx>
                            <w:txbxContent>
                              <w:p w:rsidR="00A4502D" w:rsidRPr="00767863" w:rsidRDefault="00A4502D" w:rsidP="00A4502D">
                                <w:pPr>
                                  <w:pStyle w:val="a0"/>
                                  <w:rPr>
                                    <w:sz w:val="40"/>
                                    <w:szCs w:val="40"/>
                                    <w:lang w:bidi="ar-SY"/>
                                  </w:rPr>
                                </w:pPr>
                                <w:r w:rsidRPr="005E24D7">
                                  <w:rPr>
                                    <w:sz w:val="40"/>
                                    <w:szCs w:val="40"/>
                                    <w:rtl/>
                                  </w:rPr>
                                  <w:t>الدخل:</w:t>
                                </w:r>
                              </w:p>
                            </w:txbxContent>
                          </wps:txbx>
                          <wps:bodyPr wrap="square" rtlCol="1">
                            <a:spAutoFit/>
                          </wps:bodyPr>
                        </wps:wsp>
                      </wpg:grpSp>
                      <pic:pic xmlns:pic="http://schemas.openxmlformats.org/drawingml/2006/picture">
                        <pic:nvPicPr>
                          <pic:cNvPr id="570085627" name="صورة 570085627"/>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207B08A" id="_x0000_s128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R0vKx5sHAAAL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410149911" o:spid="_x0000_s12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">
                  <v:group id="مجموعة 1079573611" o:spid="_x0000_s12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">
                    <v:group id="مجموعة 1705753524" o:spid="_x0000_s12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">
                      <v:shape id="شكل حر 50" o:spid="_x0000_s12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" fillcolor="#579da5" stroked="f" strokeweight="1pt">
                        <v:stroke joinstyle="miter"/>
                      </v:roundrect>
                    </v:group>
                    <v:oval id="شكل بيضاوي 1459855083" o:spid="_x0000_s12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" filled="f" strokecolor="#2b5474" strokeweight="1pt">
                      <v:stroke joinstyle="miter"/>
                    </v:oval>
                  </v:group>
                  <v:shape id="مربع نص 41" o:spid="_x0000_s1296"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" filled="f" stroked="f">
                    <v:textbox style="mso-fit-shape-to-text:t">
                      <w:txbxContent>
                        <w:p w14:paraId="1235969E" w14:textId="489F423E" w:rsidR="00A4502D" w:rsidRPr="00767863" w:rsidRDefault="00A4502D" w:rsidP="00A4502D">
                          <w:pPr>
                            <w:pStyle w:val="a0"/>
                            <w:rPr>
                              <w:sz w:val="40"/>
                              <w:szCs w:val="40"/>
                              <w:lang w:bidi="ar-SY"/>
                            </w:rPr>
                          </w:pPr>
                          <w:r w:rsidRPr="005E24D7">
                            <w:rPr>
                              <w:sz w:val="40"/>
                              <w:szCs w:val="40"/>
                              <w:rtl/>
                            </w:rPr>
                            <w:t>الدخل:</w:t>
                          </w:r>
                        </w:p>
                      </w:txbxContent>
                    </v:textbox>
                  </v:shape>
                </v:group>
                <v:shape id="صورة 570085627" o:spid="_x0000_s129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">
                  <v:imagedata r:id="rId74" o:title=""/>
                </v:shape>
                <w10:anchorlock/>
              </v:group>
            </w:pict>
          </mc:Fallback>
        </mc:AlternateContent>
      </w:r>
    </w:p>
    <w:p w:rsidR="003E68B2" w:rsidRPr="005E24D7" w:rsidRDefault="003E68B2" w:rsidP="00A4502D">
      <w:r w:rsidRPr="005E24D7">
        <w:rPr>
          <w:rtl/>
        </w:rPr>
        <w:t>يجب تحديد متوسط الدخل للجمهور المستهدف، حيث يؤثر ذلك على تصميم الفعالية أو الحملة التسويقية بما يتوافق مع قدرة الجمهور المستهدف على الشراء والاستهلاك.</w:t>
      </w:r>
    </w:p>
    <w:p w:rsidR="003E68B2" w:rsidRPr="005E24D7" w:rsidRDefault="00A4502D"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37A265D7" wp14:editId="6EE3176C">
                <wp:extent cx="5731510" cy="890905"/>
                <wp:effectExtent l="0" t="0" r="2540" b="23495"/>
                <wp:docPr id="147380232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23525145" name="مجموعة 1923525145"/>
                        <wpg:cNvGrpSpPr/>
                        <wpg:grpSpPr>
                          <a:xfrm>
                            <a:off x="0" y="0"/>
                            <a:ext cx="5731510" cy="895351"/>
                            <a:chOff x="0" y="0"/>
                            <a:chExt cx="5878196" cy="918845"/>
                          </a:xfrm>
                        </wpg:grpSpPr>
                        <wpg:grpSp>
                          <wpg:cNvPr id="886142879" name="مجموعة 886142879"/>
                          <wpg:cNvGrpSpPr/>
                          <wpg:grpSpPr>
                            <a:xfrm>
                              <a:off x="0" y="0"/>
                              <a:ext cx="5878196" cy="918845"/>
                              <a:chOff x="0" y="0"/>
                              <a:chExt cx="6240348" cy="919070"/>
                            </a:xfrm>
                          </wpg:grpSpPr>
                          <wpg:grpSp>
                            <wpg:cNvPr id="663814193" name="مجموعة 663814193"/>
                            <wpg:cNvGrpSpPr/>
                            <wpg:grpSpPr>
                              <a:xfrm>
                                <a:off x="0" y="169208"/>
                                <a:ext cx="5433072" cy="580613"/>
                                <a:chOff x="0" y="169208"/>
                                <a:chExt cx="5433072" cy="580613"/>
                              </a:xfrm>
                            </wpg:grpSpPr>
                            <wps:wsp>
                              <wps:cNvPr id="10621749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437953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5689624" name="شكل بيضاوي 150568962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5249091" name="مربع نص 41"/>
                          <wps:cNvSpPr txBox="1"/>
                          <wps:spPr>
                            <a:xfrm>
                              <a:off x="204484" y="256541"/>
                              <a:ext cx="4616122" cy="379598"/>
                            </a:xfrm>
                            <a:prstGeom prst="rect">
                              <a:avLst/>
                            </a:prstGeom>
                            <a:noFill/>
                          </wps:spPr>
                          <wps:txbx>
                            <w:txbxContent>
                              <w:p w:rsidR="00A4502D" w:rsidRPr="00767863" w:rsidRDefault="00A4502D" w:rsidP="00A4502D">
                                <w:pPr>
                                  <w:pStyle w:val="a0"/>
                                  <w:rPr>
                                    <w:sz w:val="40"/>
                                    <w:szCs w:val="40"/>
                                    <w:lang w:bidi="ar-SY"/>
                                  </w:rPr>
                                </w:pPr>
                                <w:r w:rsidRPr="005E24D7">
                                  <w:rPr>
                                    <w:sz w:val="40"/>
                                    <w:szCs w:val="40"/>
                                    <w:rtl/>
                                  </w:rPr>
                                  <w:t>الهوايات والاهتمامات:</w:t>
                                </w:r>
                              </w:p>
                            </w:txbxContent>
                          </wps:txbx>
                          <wps:bodyPr wrap="square" rtlCol="1">
                            <a:spAutoFit/>
                          </wps:bodyPr>
                        </wps:wsp>
                      </wpg:grpSp>
                      <pic:pic xmlns:pic="http://schemas.openxmlformats.org/drawingml/2006/picture">
                        <pic:nvPicPr>
                          <pic:cNvPr id="493857750" name="صورة 49385775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7A265D7" id="_x0000_s129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O3JIJJ4HAAAK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1923525145" o:spid="_x0000_s12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">
                  <v:group id="مجموعة 886142879" o:spid="_x0000_s13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">
                    <v:group id="مجموعة 663814193" o:spid="_x0000_s13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">
                      <v:shape id="شكل حر 50" o:spid="_x0000_s13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" fillcolor="#579da5" stroked="f" strokeweight="1pt">
                        <v:stroke joinstyle="miter"/>
                      </v:roundrect>
                    </v:group>
                    <v:oval id="شكل بيضاوي 1505689624" o:spid="_x0000_s13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" filled="f" strokecolor="#2b5474" strokeweight="1pt">
                      <v:stroke joinstyle="miter"/>
                    </v:oval>
                  </v:group>
                  <v:shape id="مربع نص 41" o:spid="_x0000_s1305"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" filled="f" stroked="f">
                    <v:textbox style="mso-fit-shape-to-text:t">
                      <w:txbxContent>
                        <w:p w14:paraId="299C5C00" w14:textId="4574A480" w:rsidR="00A4502D" w:rsidRPr="00767863" w:rsidRDefault="00A4502D" w:rsidP="00A4502D">
                          <w:pPr>
                            <w:pStyle w:val="a0"/>
                            <w:rPr>
                              <w:sz w:val="40"/>
                              <w:szCs w:val="40"/>
                              <w:lang w:bidi="ar-SY"/>
                            </w:rPr>
                          </w:pPr>
                          <w:r w:rsidRPr="005E24D7">
                            <w:rPr>
                              <w:sz w:val="40"/>
                              <w:szCs w:val="40"/>
                              <w:rtl/>
                            </w:rPr>
                            <w:t>الهوايات والاهتمامات:</w:t>
                          </w:r>
                        </w:p>
                      </w:txbxContent>
                    </v:textbox>
                  </v:shape>
                </v:group>
                <v:shape id="صورة 493857750" o:spid="_x0000_s130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">
                  <v:imagedata r:id="rId74" o:title=""/>
                </v:shape>
                <w10:anchorlock/>
              </v:group>
            </w:pict>
          </mc:Fallback>
        </mc:AlternateContent>
      </w:r>
    </w:p>
    <w:p w:rsidR="003E68B2" w:rsidRPr="005E24D7" w:rsidRDefault="003E68B2" w:rsidP="00A4502D">
      <w:r w:rsidRPr="005E24D7">
        <w:rPr>
          <w:rtl/>
        </w:rPr>
        <w:t>يجب تحديد الهوايات والاهتمامات الرئيسية للجمهور المستهدف، حيث يمكن تصميم الفعالية أو الحملة التسويقية بما يتوافق مع تلك الهوايات والاهتمامات.</w:t>
      </w:r>
    </w:p>
    <w:p w:rsidR="003E68B2" w:rsidRPr="005E24D7" w:rsidRDefault="00A4502D"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19EE042" wp14:editId="19067396">
                <wp:extent cx="5731510" cy="890905"/>
                <wp:effectExtent l="0" t="0" r="2540" b="23495"/>
                <wp:docPr id="161187216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93504142" name="مجموعة 493504142"/>
                        <wpg:cNvGrpSpPr/>
                        <wpg:grpSpPr>
                          <a:xfrm>
                            <a:off x="0" y="0"/>
                            <a:ext cx="5731510" cy="895351"/>
                            <a:chOff x="0" y="0"/>
                            <a:chExt cx="5878196" cy="918845"/>
                          </a:xfrm>
                        </wpg:grpSpPr>
                        <wpg:grpSp>
                          <wpg:cNvPr id="2010860079" name="مجموعة 2010860079"/>
                          <wpg:cNvGrpSpPr/>
                          <wpg:grpSpPr>
                            <a:xfrm>
                              <a:off x="0" y="0"/>
                              <a:ext cx="5878196" cy="918845"/>
                              <a:chOff x="0" y="0"/>
                              <a:chExt cx="6240348" cy="919070"/>
                            </a:xfrm>
                          </wpg:grpSpPr>
                          <wpg:grpSp>
                            <wpg:cNvPr id="131922404" name="مجموعة 131922404"/>
                            <wpg:cNvGrpSpPr/>
                            <wpg:grpSpPr>
                              <a:xfrm>
                                <a:off x="0" y="169208"/>
                                <a:ext cx="5433072" cy="580613"/>
                                <a:chOff x="0" y="169208"/>
                                <a:chExt cx="5433072" cy="580613"/>
                              </a:xfrm>
                            </wpg:grpSpPr>
                            <wps:wsp>
                              <wps:cNvPr id="9446449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7479014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50590967" name="شكل بيضاوي 55059096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3422779" name="مربع نص 41"/>
                          <wps:cNvSpPr txBox="1"/>
                          <wps:spPr>
                            <a:xfrm>
                              <a:off x="204484" y="256541"/>
                              <a:ext cx="4616122" cy="379598"/>
                            </a:xfrm>
                            <a:prstGeom prst="rect">
                              <a:avLst/>
                            </a:prstGeom>
                            <a:noFill/>
                          </wps:spPr>
                          <wps:txbx>
                            <w:txbxContent>
                              <w:p w:rsidR="00A4502D" w:rsidRPr="00767863" w:rsidRDefault="00A4502D" w:rsidP="00A4502D">
                                <w:pPr>
                                  <w:pStyle w:val="a0"/>
                                  <w:rPr>
                                    <w:sz w:val="40"/>
                                    <w:szCs w:val="40"/>
                                    <w:lang w:bidi="ar-SY"/>
                                  </w:rPr>
                                </w:pPr>
                                <w:r w:rsidRPr="005E24D7">
                                  <w:rPr>
                                    <w:sz w:val="40"/>
                                    <w:szCs w:val="40"/>
                                    <w:rtl/>
                                  </w:rPr>
                                  <w:t>السلوك الاستهلاكي:</w:t>
                                </w:r>
                              </w:p>
                            </w:txbxContent>
                          </wps:txbx>
                          <wps:bodyPr wrap="square" rtlCol="1">
                            <a:spAutoFit/>
                          </wps:bodyPr>
                        </wps:wsp>
                      </wpg:grpSp>
                      <pic:pic xmlns:pic="http://schemas.openxmlformats.org/drawingml/2006/picture">
                        <pic:nvPicPr>
                          <pic:cNvPr id="1102328184" name="صورة 110232818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19EE042" id="_x0000_s130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">
                <v:group id="مجموعة 493504142" o:spid="_x0000_s13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">
                  <v:group id="مجموعة 2010860079" o:spid="_x0000_s13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">
                    <v:group id="مجموعة 131922404" o:spid="_x0000_s13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">
                      <v:shape id="شكل حر 50" o:spid="_x0000_s13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" fillcolor="#579da5" stroked="f" strokeweight="1pt">
                        <v:stroke joinstyle="miter"/>
                      </v:roundrect>
                    </v:group>
                    <v:oval id="شكل بيضاوي 550590967" o:spid="_x0000_s13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" filled="f" strokecolor="#2b5474" strokeweight="1pt">
                      <v:stroke joinstyle="miter"/>
                    </v:oval>
                  </v:group>
                  <v:shape id="مربع نص 41" o:spid="_x0000_s1314"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" filled="f" stroked="f">
                    <v:textbox style="mso-fit-shape-to-text:t">
                      <w:txbxContent>
                        <w:p w14:paraId="1839EA25" w14:textId="41F9EA0A" w:rsidR="00A4502D" w:rsidRPr="00767863" w:rsidRDefault="00A4502D" w:rsidP="00A4502D">
                          <w:pPr>
                            <w:pStyle w:val="a0"/>
                            <w:rPr>
                              <w:sz w:val="40"/>
                              <w:szCs w:val="40"/>
                              <w:lang w:bidi="ar-SY"/>
                            </w:rPr>
                          </w:pPr>
                          <w:r w:rsidRPr="005E24D7">
                            <w:rPr>
                              <w:sz w:val="40"/>
                              <w:szCs w:val="40"/>
                              <w:rtl/>
                            </w:rPr>
                            <w:t>السلوك الاستهلاكي:</w:t>
                          </w:r>
                        </w:p>
                      </w:txbxContent>
                    </v:textbox>
                  </v:shape>
                </v:group>
                <v:shape id="صورة 1102328184" o:spid="_x0000_s131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">
                  <v:imagedata r:id="rId74" o:title=""/>
                </v:shape>
                <w10:anchorlock/>
              </v:group>
            </w:pict>
          </mc:Fallback>
        </mc:AlternateContent>
      </w:r>
    </w:p>
    <w:p w:rsidR="003E68B2" w:rsidRPr="005E24D7" w:rsidRDefault="003E68B2" w:rsidP="00A4502D">
      <w:r w:rsidRPr="005E24D7">
        <w:rPr>
          <w:rtl/>
        </w:rPr>
        <w:t>يجب تحديد السلوك الاستهلاكي للجمهور المستهدف، حيث يمكن تصميم الفعالية أو الحملة التسويقية بما يتوافق مع تلك السلوكيات والعادات الاستهلاكية.</w:t>
      </w:r>
    </w:p>
    <w:p w:rsidR="003E68B2" w:rsidRPr="005E24D7" w:rsidRDefault="00A4502D" w:rsidP="003E68B2">
      <w:pPr>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71991EF6" wp14:editId="278D03F5">
                <wp:extent cx="5731510" cy="890905"/>
                <wp:effectExtent l="0" t="0" r="2540" b="23495"/>
                <wp:docPr id="105473219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21313812" name="مجموعة 1421313812"/>
                        <wpg:cNvGrpSpPr/>
                        <wpg:grpSpPr>
                          <a:xfrm>
                            <a:off x="0" y="0"/>
                            <a:ext cx="5731510" cy="895351"/>
                            <a:chOff x="0" y="0"/>
                            <a:chExt cx="5878196" cy="918845"/>
                          </a:xfrm>
                        </wpg:grpSpPr>
                        <wpg:grpSp>
                          <wpg:cNvPr id="1753876448" name="مجموعة 1753876448"/>
                          <wpg:cNvGrpSpPr/>
                          <wpg:grpSpPr>
                            <a:xfrm>
                              <a:off x="0" y="0"/>
                              <a:ext cx="5878196" cy="918845"/>
                              <a:chOff x="0" y="0"/>
                              <a:chExt cx="6240348" cy="919070"/>
                            </a:xfrm>
                          </wpg:grpSpPr>
                          <wpg:grpSp>
                            <wpg:cNvPr id="808974231" name="مجموعة 808974231"/>
                            <wpg:cNvGrpSpPr/>
                            <wpg:grpSpPr>
                              <a:xfrm>
                                <a:off x="0" y="169208"/>
                                <a:ext cx="5433072" cy="580613"/>
                                <a:chOff x="0" y="169208"/>
                                <a:chExt cx="5433072" cy="580613"/>
                              </a:xfrm>
                            </wpg:grpSpPr>
                            <wps:wsp>
                              <wps:cNvPr id="19259587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1647802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3261085" name="شكل بيضاوي 58326108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1851274" name="مربع نص 41"/>
                          <wps:cNvSpPr txBox="1"/>
                          <wps:spPr>
                            <a:xfrm>
                              <a:off x="204484" y="256541"/>
                              <a:ext cx="4616122" cy="379598"/>
                            </a:xfrm>
                            <a:prstGeom prst="rect">
                              <a:avLst/>
                            </a:prstGeom>
                            <a:noFill/>
                          </wps:spPr>
                          <wps:txbx>
                            <w:txbxContent>
                              <w:p w:rsidR="00A4502D" w:rsidRPr="00767863" w:rsidRDefault="00A4502D" w:rsidP="00A4502D">
                                <w:pPr>
                                  <w:pStyle w:val="a0"/>
                                  <w:rPr>
                                    <w:sz w:val="40"/>
                                    <w:szCs w:val="40"/>
                                    <w:lang w:bidi="ar-SY"/>
                                  </w:rPr>
                                </w:pPr>
                                <w:r>
                                  <w:rPr>
                                    <w:rFonts w:hint="cs"/>
                                    <w:sz w:val="40"/>
                                    <w:szCs w:val="40"/>
                                    <w:rtl/>
                                  </w:rPr>
                                  <w:t>ال</w:t>
                                </w:r>
                                <w:r w:rsidRPr="005E24D7">
                                  <w:rPr>
                                    <w:sz w:val="40"/>
                                    <w:szCs w:val="40"/>
                                    <w:rtl/>
                                  </w:rPr>
                                  <w:t>توزيع الجغرافي:</w:t>
                                </w:r>
                              </w:p>
                            </w:txbxContent>
                          </wps:txbx>
                          <wps:bodyPr wrap="square" rtlCol="1">
                            <a:spAutoFit/>
                          </wps:bodyPr>
                        </wps:wsp>
                      </wpg:grpSp>
                      <pic:pic xmlns:pic="http://schemas.openxmlformats.org/drawingml/2006/picture">
                        <pic:nvPicPr>
                          <pic:cNvPr id="837158753" name="صورة 837158753"/>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1991EF6" id="_x0000_s131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csdJ6KEHAAAL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1421313812" o:spid="_x0000_s13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">
                  <v:group id="مجموعة 1753876448" o:spid="_x0000_s13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">
                    <v:group id="مجموعة 808974231" o:spid="_x0000_s13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">
                      <v:shape id="شكل حر 50" o:spid="_x0000_s13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" fillcolor="#579da5" stroked="f" strokeweight="1pt">
                        <v:stroke joinstyle="miter"/>
                      </v:roundrect>
                    </v:group>
                    <v:oval id="شكل بيضاوي 583261085" o:spid="_x0000_s13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" filled="f" strokecolor="#2b5474" strokeweight="1pt">
                      <v:stroke joinstyle="miter"/>
                    </v:oval>
                  </v:group>
                  <v:shape id="مربع نص 41" o:spid="_x0000_s1323"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" filled="f" stroked="f">
                    <v:textbox style="mso-fit-shape-to-text:t">
                      <w:txbxContent>
                        <w:p w14:paraId="406EA10D" w14:textId="54E6C5F7" w:rsidR="00A4502D" w:rsidRPr="00767863" w:rsidRDefault="00A4502D" w:rsidP="00A4502D">
                          <w:pPr>
                            <w:pStyle w:val="a0"/>
                            <w:rPr>
                              <w:sz w:val="40"/>
                              <w:szCs w:val="40"/>
                              <w:lang w:bidi="ar-SY"/>
                            </w:rPr>
                          </w:pPr>
                          <w:r>
                            <w:rPr>
                              <w:rFonts w:hint="cs"/>
                              <w:sz w:val="40"/>
                              <w:szCs w:val="40"/>
                              <w:rtl/>
                            </w:rPr>
                            <w:t>ال</w:t>
                          </w:r>
                          <w:r w:rsidRPr="005E24D7">
                            <w:rPr>
                              <w:sz w:val="40"/>
                              <w:szCs w:val="40"/>
                              <w:rtl/>
                            </w:rPr>
                            <w:t>توزيع الجغرافي:</w:t>
                          </w:r>
                        </w:p>
                      </w:txbxContent>
                    </v:textbox>
                  </v:shape>
                </v:group>
                <v:shape id="صورة 837158753" o:spid="_x0000_s132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">
                  <v:imagedata r:id="rId74" o:title=""/>
                </v:shape>
                <w10:anchorlock/>
              </v:group>
            </w:pict>
          </mc:Fallback>
        </mc:AlternateContent>
      </w:r>
    </w:p>
    <w:p w:rsidR="003E68B2" w:rsidRPr="00A4502D" w:rsidRDefault="003E68B2" w:rsidP="00A4502D">
      <w:r w:rsidRPr="005E24D7">
        <w:rPr>
          <w:rtl/>
        </w:rPr>
        <w:t>يجب تحديد موقع الجمهور المستهدف، حيث يؤثر ذلك على تصميم الفعالية أو الحملة التسويقية بما يتوافق مع المواقع الجغرافية والثقافية المختلفة.</w:t>
      </w:r>
    </w:p>
    <w:p w:rsidR="003E68B2" w:rsidRDefault="003E68B2" w:rsidP="00A4502D">
      <w:pPr>
        <w:rPr>
          <w:rtl/>
        </w:rPr>
      </w:pPr>
      <w:r w:rsidRPr="005E24D7">
        <w:rPr>
          <w:rtl/>
        </w:rPr>
        <w:t xml:space="preserve">تحليل خصائص الجمهور المستهدف يساعد على تحديد احتياجات الجمهور وتوقعاتهم، وبالتالي يمكن تصميم الفعاليات والحملات التسويقية والإعلانية بشكل يلبي تلك الاحتياجات والتوقعات ويجذب انتباههم بشكل أفضل. ويساعد التحليل على تحديد الرسائل الإعلانية والتسويقية المناسبة والقنوات الأكثر فعالية للتواصل مع الجمهور المستهدف. </w:t>
      </w:r>
    </w:p>
    <w:p w:rsidR="003E68B2" w:rsidRPr="00A4502D" w:rsidRDefault="003E68B2" w:rsidP="00A4502D">
      <w:r w:rsidRPr="005E24D7">
        <w:rPr>
          <w:rtl/>
        </w:rPr>
        <w:t>ويتطلب تحليل خصائص الجمهور المستهدف دراسة متعمقة وشاملة للعديد من العوامل المختلفة وتحديد الانحرافات والاتجاهات الرئيسية في سلوك الجمهور المستهدف.</w:t>
      </w:r>
    </w:p>
    <w:p w:rsidR="003E68B2" w:rsidRPr="00E16F65" w:rsidRDefault="003E68B2">
      <w:pPr>
        <w:pStyle w:val="bold"/>
        <w:numPr>
          <w:ilvl w:val="0"/>
          <w:numId w:val="9"/>
        </w:numPr>
        <w:shd w:val="clear" w:color="auto" w:fill="F2F2F2" w:themeFill="background1" w:themeFillShade="F2"/>
        <w:spacing w:before="240" w:after="240"/>
        <w:jc w:val="both"/>
      </w:pPr>
      <w:r w:rsidRPr="00E16F65">
        <w:rPr>
          <w:rFonts w:hint="cs"/>
          <w:rtl/>
        </w:rPr>
        <w:t>أدوات تحليل خصائص الجمهور المستهدف:</w:t>
      </w:r>
    </w:p>
    <w:p w:rsidR="003E68B2" w:rsidRPr="00A4502D" w:rsidRDefault="003E68B2" w:rsidP="00A4502D">
      <w:r w:rsidRPr="005E24D7">
        <w:rPr>
          <w:rtl/>
        </w:rPr>
        <w:t>هناك العديد من الأدوات التي يمكن استخدامها لتحليل خصائص الجمهور المستهدف، ومن بينها:</w:t>
      </w:r>
    </w:p>
    <w:p w:rsidR="003E68B2" w:rsidRPr="00A4502D" w:rsidRDefault="00594F62">
      <w:pPr>
        <w:pStyle w:val="ListParagraph"/>
        <w:numPr>
          <w:ilvl w:val="0"/>
          <w:numId w:val="10"/>
        </w:numPr>
        <w:spacing w:line="360" w:lineRule="auto"/>
        <w:jc w:val="both"/>
        <w:rPr>
          <w:rFonts w:ascii="Adobe Arabic" w:hAnsi="Adobe Arabic" w:cs="Adobe Arabic"/>
          <w:color w:val="002060"/>
          <w:sz w:val="36"/>
          <w:szCs w:val="36"/>
        </w:rPr>
      </w:pPr>
      <w:r>
        <w:rPr>
          <w:rFonts w:ascii="Adobe Arabic" w:hAnsi="Adobe Arabic" w:cs="Adobe Arabic" w:hint="cs"/>
          <w:noProof/>
          <w:color w:val="002060"/>
          <w:sz w:val="36"/>
          <w:szCs w:val="36"/>
        </w:rPr>
        <w:drawing>
          <wp:anchor distT="0" distB="0" distL="114300" distR="114300" simplePos="0" relativeHeight="252751872" behindDoc="0" locked="0" layoutInCell="1" allowOverlap="1" wp14:anchorId="59301F5E" wp14:editId="67DD85E6">
            <wp:simplePos x="0" y="0"/>
            <wp:positionH relativeFrom="margin">
              <wp:align>left</wp:align>
            </wp:positionH>
            <wp:positionV relativeFrom="paragraph">
              <wp:posOffset>8890</wp:posOffset>
            </wp:positionV>
            <wp:extent cx="1854200" cy="1103630"/>
            <wp:effectExtent l="0" t="0" r="0" b="1270"/>
            <wp:wrapSquare wrapText="bothSides"/>
            <wp:docPr id="453557009"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b="10735"/>
                    <a:stretch/>
                  </pic:blipFill>
                  <pic:spPr bwMode="auto">
                    <a:xfrm>
                      <a:off x="0" y="0"/>
                      <a:ext cx="1854200" cy="110418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E68B2" w:rsidRPr="00A4502D">
        <w:rPr>
          <w:rFonts w:ascii="Adobe Arabic" w:hAnsi="Adobe Arabic" w:cs="Adobe Arabic"/>
          <w:b/>
          <w:bCs/>
          <w:color w:val="C00000"/>
          <w:sz w:val="36"/>
          <w:szCs w:val="36"/>
          <w:rtl/>
        </w:rPr>
        <w:t>الاستبيانات:</w:t>
      </w:r>
      <w:r w:rsidR="003E68B2" w:rsidRPr="00A4502D">
        <w:rPr>
          <w:rFonts w:ascii="Adobe Arabic" w:hAnsi="Adobe Arabic" w:cs="Adobe Arabic"/>
          <w:color w:val="002060"/>
          <w:sz w:val="36"/>
          <w:szCs w:val="36"/>
          <w:rtl/>
        </w:rPr>
        <w:t xml:space="preserve"> وهي أداة شائعة لجمع البيانات من الجمهور المستهدف، ويمكن تصميم الاستبيانات بشكل يتناسب مع الأهداف المحددة والفئة المستهدفة للحملة التسويقية.</w:t>
      </w:r>
    </w:p>
    <w:p w:rsidR="003E68B2" w:rsidRPr="00A4502D" w:rsidRDefault="003E68B2">
      <w:pPr>
        <w:pStyle w:val="ListParagraph"/>
        <w:numPr>
          <w:ilvl w:val="0"/>
          <w:numId w:val="10"/>
        </w:numPr>
        <w:spacing w:line="360" w:lineRule="auto"/>
        <w:jc w:val="both"/>
        <w:rPr>
          <w:rFonts w:ascii="Adobe Arabic" w:hAnsi="Adobe Arabic" w:cs="Adobe Arabic"/>
          <w:color w:val="002060"/>
          <w:sz w:val="36"/>
          <w:szCs w:val="36"/>
        </w:rPr>
      </w:pPr>
      <w:r w:rsidRPr="00A4502D">
        <w:rPr>
          <w:rFonts w:ascii="Adobe Arabic" w:hAnsi="Adobe Arabic" w:cs="Adobe Arabic"/>
          <w:b/>
          <w:bCs/>
          <w:color w:val="C00000"/>
          <w:sz w:val="36"/>
          <w:szCs w:val="36"/>
          <w:rtl/>
        </w:rPr>
        <w:t>التحليل الاجتماعي:</w:t>
      </w:r>
      <w:r w:rsidRPr="00A4502D">
        <w:rPr>
          <w:rFonts w:ascii="Adobe Arabic" w:hAnsi="Adobe Arabic" w:cs="Adobe Arabic"/>
          <w:color w:val="002060"/>
          <w:sz w:val="36"/>
          <w:szCs w:val="36"/>
          <w:rtl/>
        </w:rPr>
        <w:t xml:space="preserve"> وهو التحليل الذي يعتمد على البيانات الاجتماعية للجمهور المستهدف، مثل العمر والجنس والثقافة والدخل والمنطقة الجغرافية وغيرها.</w:t>
      </w:r>
    </w:p>
    <w:p w:rsidR="003E68B2" w:rsidRPr="00A4502D" w:rsidRDefault="003E68B2">
      <w:pPr>
        <w:pStyle w:val="ListParagraph"/>
        <w:numPr>
          <w:ilvl w:val="0"/>
          <w:numId w:val="10"/>
        </w:numPr>
        <w:spacing w:line="360" w:lineRule="auto"/>
        <w:jc w:val="both"/>
        <w:rPr>
          <w:rFonts w:ascii="Adobe Arabic" w:hAnsi="Adobe Arabic" w:cs="Adobe Arabic"/>
          <w:color w:val="002060"/>
          <w:sz w:val="36"/>
          <w:szCs w:val="36"/>
        </w:rPr>
      </w:pPr>
      <w:r w:rsidRPr="00A4502D">
        <w:rPr>
          <w:rFonts w:ascii="Adobe Arabic" w:hAnsi="Adobe Arabic" w:cs="Adobe Arabic"/>
          <w:b/>
          <w:bCs/>
          <w:color w:val="C00000"/>
          <w:sz w:val="36"/>
          <w:szCs w:val="36"/>
          <w:rtl/>
        </w:rPr>
        <w:t>التحليل السلوكي:</w:t>
      </w:r>
      <w:r w:rsidRPr="00A4502D">
        <w:rPr>
          <w:rFonts w:ascii="Adobe Arabic" w:hAnsi="Adobe Arabic" w:cs="Adobe Arabic"/>
          <w:color w:val="002060"/>
          <w:sz w:val="36"/>
          <w:szCs w:val="36"/>
          <w:rtl/>
        </w:rPr>
        <w:t xml:space="preserve"> وهو التحليل الذي يقوم على بيانات السلوك والعادات الاستهلاكية للجمهور المستهدف، مثل العادات الشرائية والتفضيلات والميول الاستهلاكية.</w:t>
      </w:r>
    </w:p>
    <w:p w:rsidR="003E68B2" w:rsidRPr="00A4502D" w:rsidRDefault="003E68B2">
      <w:pPr>
        <w:pStyle w:val="ListParagraph"/>
        <w:numPr>
          <w:ilvl w:val="0"/>
          <w:numId w:val="10"/>
        </w:numPr>
        <w:spacing w:line="360" w:lineRule="auto"/>
        <w:jc w:val="both"/>
        <w:rPr>
          <w:rFonts w:ascii="Adobe Arabic" w:hAnsi="Adobe Arabic" w:cs="Adobe Arabic"/>
          <w:color w:val="002060"/>
          <w:sz w:val="36"/>
          <w:szCs w:val="36"/>
        </w:rPr>
      </w:pPr>
      <w:r w:rsidRPr="00A4502D">
        <w:rPr>
          <w:rFonts w:ascii="Adobe Arabic" w:hAnsi="Adobe Arabic" w:cs="Adobe Arabic"/>
          <w:b/>
          <w:bCs/>
          <w:color w:val="C00000"/>
          <w:sz w:val="36"/>
          <w:szCs w:val="36"/>
          <w:rtl/>
        </w:rPr>
        <w:t>البيانات الرقمية:</w:t>
      </w:r>
      <w:r w:rsidRPr="00A4502D">
        <w:rPr>
          <w:rFonts w:ascii="Adobe Arabic" w:hAnsi="Adobe Arabic" w:cs="Adobe Arabic"/>
          <w:color w:val="002060"/>
          <w:sz w:val="36"/>
          <w:szCs w:val="36"/>
          <w:rtl/>
        </w:rPr>
        <w:t xml:space="preserve"> وتشمل هذه البيانات الناتجة عن استخدام الإنترنت ووسائل التواصل الاجتماعي، ويمكن استخدامها لتحليل السلوك الرقمي والاتجاهات والميول المستهدفة.</w:t>
      </w:r>
    </w:p>
    <w:p w:rsidR="003E68B2" w:rsidRPr="00A4502D" w:rsidRDefault="003E68B2">
      <w:pPr>
        <w:pStyle w:val="ListParagraph"/>
        <w:numPr>
          <w:ilvl w:val="0"/>
          <w:numId w:val="10"/>
        </w:numPr>
        <w:spacing w:line="360" w:lineRule="auto"/>
        <w:jc w:val="both"/>
        <w:rPr>
          <w:rFonts w:ascii="Adobe Arabic" w:hAnsi="Adobe Arabic" w:cs="Adobe Arabic"/>
          <w:color w:val="002060"/>
          <w:sz w:val="36"/>
          <w:szCs w:val="36"/>
        </w:rPr>
      </w:pPr>
      <w:r w:rsidRPr="00A4502D">
        <w:rPr>
          <w:rFonts w:ascii="Adobe Arabic" w:hAnsi="Adobe Arabic" w:cs="Adobe Arabic"/>
          <w:b/>
          <w:bCs/>
          <w:color w:val="C00000"/>
          <w:sz w:val="36"/>
          <w:szCs w:val="36"/>
          <w:rtl/>
        </w:rPr>
        <w:lastRenderedPageBreak/>
        <w:t>التحليل الجغرافي:</w:t>
      </w:r>
      <w:r w:rsidRPr="00A4502D">
        <w:rPr>
          <w:rFonts w:ascii="Adobe Arabic" w:hAnsi="Adobe Arabic" w:cs="Adobe Arabic"/>
          <w:color w:val="002060"/>
          <w:sz w:val="36"/>
          <w:szCs w:val="36"/>
          <w:rtl/>
        </w:rPr>
        <w:t xml:space="preserve"> ويتضمن هذا التحليل تحليل الموقع الجغرافي للجمهور المستهدف، ويتمثل ذلك في تحليل البيانات الجغرافية والتعرف على النماذج الجغرافية الرئيسية للجمهور المستهدف.</w:t>
      </w:r>
    </w:p>
    <w:p w:rsidR="003E68B2" w:rsidRPr="00A4502D" w:rsidRDefault="003E68B2">
      <w:pPr>
        <w:pStyle w:val="ListParagraph"/>
        <w:numPr>
          <w:ilvl w:val="0"/>
          <w:numId w:val="10"/>
        </w:numPr>
        <w:spacing w:line="360" w:lineRule="auto"/>
        <w:jc w:val="both"/>
        <w:rPr>
          <w:rFonts w:ascii="Adobe Arabic" w:hAnsi="Adobe Arabic" w:cs="Adobe Arabic"/>
          <w:color w:val="002060"/>
          <w:sz w:val="36"/>
          <w:szCs w:val="36"/>
        </w:rPr>
      </w:pPr>
      <w:r w:rsidRPr="00A4502D">
        <w:rPr>
          <w:rFonts w:ascii="Adobe Arabic" w:hAnsi="Adobe Arabic" w:cs="Adobe Arabic"/>
          <w:b/>
          <w:bCs/>
          <w:color w:val="C00000"/>
          <w:sz w:val="36"/>
          <w:szCs w:val="36"/>
          <w:rtl/>
        </w:rPr>
        <w:t>الأبحاث الثانوية:</w:t>
      </w:r>
      <w:r w:rsidRPr="00A4502D">
        <w:rPr>
          <w:rFonts w:ascii="Adobe Arabic" w:hAnsi="Adobe Arabic" w:cs="Adobe Arabic"/>
          <w:color w:val="002060"/>
          <w:sz w:val="36"/>
          <w:szCs w:val="36"/>
          <w:rtl/>
        </w:rPr>
        <w:t xml:space="preserve"> وتشمل هذه الأبحاث الدراسات السابقة والتقارير والإحصائيات والبيانات الأخرى المتاحة عن الجمهور المستهدف.</w:t>
      </w:r>
    </w:p>
    <w:p w:rsidR="003E68B2" w:rsidRPr="00A4502D" w:rsidRDefault="003E68B2">
      <w:pPr>
        <w:pStyle w:val="ListParagraph"/>
        <w:numPr>
          <w:ilvl w:val="0"/>
          <w:numId w:val="10"/>
        </w:numPr>
        <w:spacing w:line="360" w:lineRule="auto"/>
        <w:jc w:val="both"/>
        <w:rPr>
          <w:rFonts w:ascii="Adobe Arabic" w:hAnsi="Adobe Arabic" w:cs="Adobe Arabic"/>
          <w:color w:val="002060"/>
          <w:sz w:val="36"/>
          <w:szCs w:val="36"/>
        </w:rPr>
      </w:pPr>
      <w:r w:rsidRPr="00A4502D">
        <w:rPr>
          <w:rFonts w:ascii="Adobe Arabic" w:hAnsi="Adobe Arabic" w:cs="Adobe Arabic"/>
          <w:b/>
          <w:bCs/>
          <w:color w:val="C00000"/>
          <w:sz w:val="36"/>
          <w:szCs w:val="36"/>
          <w:rtl/>
        </w:rPr>
        <w:t>العينات:</w:t>
      </w:r>
      <w:r w:rsidRPr="00A4502D">
        <w:rPr>
          <w:rFonts w:ascii="Adobe Arabic" w:hAnsi="Adobe Arabic" w:cs="Adobe Arabic"/>
          <w:color w:val="002060"/>
          <w:sz w:val="36"/>
          <w:szCs w:val="36"/>
          <w:rtl/>
        </w:rPr>
        <w:t xml:space="preserve"> ويمكن أخذ عينات تمثل الجمهور المستهدف وتحليل البيانات المستخرجة من تلك العينات.</w:t>
      </w:r>
    </w:p>
    <w:p w:rsidR="003E68B2" w:rsidRPr="005E24D7" w:rsidRDefault="003E68B2" w:rsidP="00A4502D">
      <w:r w:rsidRPr="005E24D7">
        <w:rPr>
          <w:rtl/>
        </w:rPr>
        <w:t>تستخدم هذه الأدوات بشكل مشترك ومتكامل لتحليل خصائص الجمهور المستهدف، ويمكن استخدام أي عدد من هذه الأدوات بناءً على الاحتياجات والأهداف المحددة للحملة التسويقية.</w:t>
      </w:r>
    </w:p>
    <w:p w:rsidR="003E68B2" w:rsidRPr="001E0557" w:rsidRDefault="00A14FB8" w:rsidP="003E68B2">
      <w:pPr>
        <w:rPr>
          <w:rFonts w:ascii="Adobe Arabic" w:hAnsi="Adobe Arabic" w:cs="Adobe Arabic"/>
          <w:b/>
          <w:bCs/>
          <w:color w:val="FF0000"/>
          <w:sz w:val="40"/>
          <w:szCs w:val="40"/>
        </w:rPr>
      </w:pPr>
      <w:r w:rsidRPr="00BD5495">
        <w:rPr>
          <w:rFonts w:ascii="Sakkal Majalla" w:hAnsi="Sakkal Majalla"/>
          <w:noProof/>
          <w:color w:val="002060"/>
          <w:sz w:val="34"/>
        </w:rPr>
        <mc:AlternateContent>
          <mc:Choice Requires="wpg">
            <w:drawing>
              <wp:inline distT="0" distB="0" distL="0" distR="0" wp14:anchorId="61529D0D" wp14:editId="3866B5BA">
                <wp:extent cx="5731510" cy="895350"/>
                <wp:effectExtent l="0" t="0" r="21590" b="19050"/>
                <wp:docPr id="138080106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150797" name="صورة 3150797"/>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512818899" name="مجموعة 512818899"/>
                        <wpg:cNvGrpSpPr/>
                        <wpg:grpSpPr>
                          <a:xfrm>
                            <a:off x="0" y="0"/>
                            <a:ext cx="5731510" cy="895350"/>
                            <a:chOff x="0" y="0"/>
                            <a:chExt cx="5878196" cy="918845"/>
                          </a:xfrm>
                        </wpg:grpSpPr>
                        <wpg:grpSp>
                          <wpg:cNvPr id="544797790" name="مجموعة 544797790"/>
                          <wpg:cNvGrpSpPr/>
                          <wpg:grpSpPr>
                            <a:xfrm>
                              <a:off x="0" y="0"/>
                              <a:ext cx="5878196" cy="918845"/>
                              <a:chOff x="0" y="0"/>
                              <a:chExt cx="6240348" cy="919070"/>
                            </a:xfrm>
                          </wpg:grpSpPr>
                          <wpg:grpSp>
                            <wpg:cNvPr id="1106028191" name="مجموعة 1106028191"/>
                            <wpg:cNvGrpSpPr/>
                            <wpg:grpSpPr>
                              <a:xfrm>
                                <a:off x="0" y="169208"/>
                                <a:ext cx="5433072" cy="580613"/>
                                <a:chOff x="0" y="169208"/>
                                <a:chExt cx="5433072" cy="580613"/>
                              </a:xfrm>
                            </wpg:grpSpPr>
                            <wps:wsp>
                              <wps:cNvPr id="170761737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0084778"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2759408" name="شكل بيضاوي 832759408"/>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5748950" name="مربع نص 41"/>
                          <wps:cNvSpPr txBox="1"/>
                          <wps:spPr>
                            <a:xfrm>
                              <a:off x="204484" y="256874"/>
                              <a:ext cx="4616071" cy="377965"/>
                            </a:xfrm>
                            <a:prstGeom prst="rect">
                              <a:avLst/>
                            </a:prstGeom>
                            <a:noFill/>
                          </wps:spPr>
                          <wps:txbx>
                            <w:txbxContent>
                              <w:p w:rsidR="00A14FB8" w:rsidRPr="00A701E0" w:rsidRDefault="00A701E0" w:rsidP="00A701E0">
                                <w:pPr>
                                  <w:pStyle w:val="a0"/>
                                  <w:rPr>
                                    <w:sz w:val="40"/>
                                    <w:szCs w:val="40"/>
                                  </w:rPr>
                                </w:pPr>
                                <w:r w:rsidRPr="00A701E0">
                                  <w:rPr>
                                    <w:sz w:val="40"/>
                                    <w:szCs w:val="40"/>
                                    <w:rtl/>
                                  </w:rPr>
                                  <w:t>اختيار المكان المناسب للحدث</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1529D0D" id="_x0000_s132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">
                <v:shape id="صورة 3150797" o:spid="_x0000_s132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">
                  <v:imagedata r:id="rId69" o:title=""/>
                </v:shape>
                <v:group id="مجموعة 512818899" o:spid="_x0000_s13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">
                  <v:group id="مجموعة 544797790" o:spid="_x0000_s13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">
                    <v:group id="مجموعة 1106028191" o:spid="_x0000_s13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">
                      <v:shape id="شكل حر 42" o:spid="_x0000_s13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3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" fillcolor="#2b5474" stroked="f" strokeweight="1pt">
                        <v:stroke joinstyle="miter"/>
                      </v:roundrect>
                    </v:group>
                    <v:oval id="شكل بيضاوي 832759408" o:spid="_x0000_s13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" filled="f" strokecolor="#579da5" strokeweight="1pt">
                      <v:stroke joinstyle="miter"/>
                    </v:oval>
                  </v:group>
                  <v:shape id="مربع نص 41" o:spid="_x0000_s1333"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" filled="f" stroked="f">
                    <v:textbox style="mso-fit-shape-to-text:t">
                      <w:txbxContent>
                        <w:p w14:paraId="48FB0174" w14:textId="57F43D61" w:rsidR="00A14FB8" w:rsidRPr="00A701E0" w:rsidRDefault="00A701E0" w:rsidP="00A701E0">
                          <w:pPr>
                            <w:pStyle w:val="a0"/>
                            <w:rPr>
                              <w:sz w:val="40"/>
                              <w:szCs w:val="40"/>
                            </w:rPr>
                          </w:pPr>
                          <w:r w:rsidRPr="00A701E0">
                            <w:rPr>
                              <w:sz w:val="40"/>
                              <w:szCs w:val="40"/>
                              <w:rtl/>
                            </w:rPr>
                            <w:t>اختيار المكان المناسب للحدث</w:t>
                          </w:r>
                        </w:p>
                      </w:txbxContent>
                    </v:textbox>
                  </v:shape>
                </v:group>
                <w10:anchorlock/>
              </v:group>
            </w:pict>
          </mc:Fallback>
        </mc:AlternateContent>
      </w:r>
    </w:p>
    <w:p w:rsidR="003E68B2" w:rsidRPr="005E24D7" w:rsidRDefault="003E68B2" w:rsidP="00A701E0">
      <w:pPr>
        <w:rPr>
          <w:rtl/>
        </w:rPr>
      </w:pPr>
      <w:r w:rsidRPr="005E24D7">
        <w:rPr>
          <w:rtl/>
        </w:rPr>
        <w:t>يعتبر اختيار المكان المناسب للحدث من العوامل الحاسمة لضمان نجاح الفعالية أو الحدث. ويتطلب اختيار المكان النظر في العديد من العوامل، بما في ذلك:</w:t>
      </w:r>
    </w:p>
    <w:p w:rsidR="003E68B2" w:rsidRPr="005E24D7" w:rsidRDefault="00A701E0" w:rsidP="00A701E0">
      <w:pPr>
        <w:bidi w:val="0"/>
        <w:rPr>
          <w:rFonts w:ascii="Adobe Arabic" w:hAnsi="Adobe Arabic" w:cs="Adobe Arabic"/>
          <w:sz w:val="40"/>
          <w:szCs w:val="40"/>
        </w:rPr>
      </w:pPr>
      <w:r w:rsidRPr="009F0AB6">
        <w:rPr>
          <w:noProof/>
          <w:color w:val="C00000"/>
        </w:rPr>
        <mc:AlternateContent>
          <mc:Choice Requires="wpg">
            <w:drawing>
              <wp:inline distT="0" distB="0" distL="0" distR="0" wp14:anchorId="33E61F32" wp14:editId="57566CFF">
                <wp:extent cx="5676074" cy="2640702"/>
                <wp:effectExtent l="0" t="0" r="1270" b="7620"/>
                <wp:docPr id="781814" name="مجموعة 100"/>
                <wp:cNvGraphicFramePr/>
                <a:graphic xmlns:a="http://schemas.openxmlformats.org/drawingml/2006/main">
                  <a:graphicData uri="http://schemas.microsoft.com/office/word/2010/wordprocessingGroup">
                    <wpg:wgp>
                      <wpg:cNvGrpSpPr/>
                      <wpg:grpSpPr>
                        <a:xfrm>
                          <a:off x="0" y="0"/>
                          <a:ext cx="5676074" cy="2640702"/>
                          <a:chOff x="-930551" y="0"/>
                          <a:chExt cx="5676075" cy="2640702"/>
                        </a:xfrm>
                      </wpg:grpSpPr>
                      <wpg:grpSp>
                        <wpg:cNvPr id="781815" name="مجموعة 781815"/>
                        <wpg:cNvGrpSpPr/>
                        <wpg:grpSpPr>
                          <a:xfrm>
                            <a:off x="-930551" y="0"/>
                            <a:ext cx="5676075" cy="1223645"/>
                            <a:chOff x="-1959739" y="0"/>
                            <a:chExt cx="11953812" cy="2578103"/>
                          </a:xfrm>
                        </wpg:grpSpPr>
                        <pic:pic xmlns:pic="http://schemas.openxmlformats.org/drawingml/2006/picture">
                          <pic:nvPicPr>
                            <pic:cNvPr id="781816" name="صورة 781816"/>
                            <pic:cNvPicPr>
                              <a:picLocks noChangeAspect="1"/>
                            </pic:cNvPicPr>
                          </pic:nvPicPr>
                          <pic:blipFill rotWithShape="1">
                            <a:blip r:embed="rId77" cstate="print">
                              <a:extLst>
                                <a:ext uri="{28A0092B-C50C-407E-A947-70E740481C1C}">
                                  <a14:useLocalDpi xmlns:a14="http://schemas.microsoft.com/office/drawing/2010/main" val="0"/>
                                </a:ext>
                              </a:extLst>
                            </a:blip>
                            <a:srcRect l="9226" t="9721" r="9226" b="9723"/>
                            <a:stretch/>
                          </pic:blipFill>
                          <pic:spPr>
                            <a:xfrm>
                              <a:off x="1155436" y="2"/>
                              <a:ext cx="2609850" cy="2578101"/>
                            </a:xfrm>
                            <a:prstGeom prst="rect">
                              <a:avLst/>
                            </a:prstGeom>
                          </pic:spPr>
                        </pic:pic>
                        <wps:wsp>
                          <wps:cNvPr id="781817" name="مربع نص 83"/>
                          <wps:cNvSpPr txBox="1"/>
                          <wps:spPr>
                            <a:xfrm>
                              <a:off x="1155444" y="900415"/>
                              <a:ext cx="2514591" cy="1475908"/>
                            </a:xfrm>
                            <a:prstGeom prst="rect">
                              <a:avLst/>
                            </a:prstGeom>
                            <a:noFill/>
                          </wps:spPr>
                          <wps:txbx>
                            <w:txbxContent>
                              <w:p w:rsidR="00A701E0" w:rsidRPr="00A4567C" w:rsidRDefault="00A701E0"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التكلفة</w:t>
                                </w:r>
                              </w:p>
                            </w:txbxContent>
                          </wps:txbx>
                          <wps:bodyPr wrap="square" rtlCol="1">
                            <a:noAutofit/>
                          </wps:bodyPr>
                        </wps:wsp>
                        <pic:pic xmlns:pic="http://schemas.openxmlformats.org/drawingml/2006/picture">
                          <pic:nvPicPr>
                            <pic:cNvPr id="781818" name="صورة 781818"/>
                            <pic:cNvPicPr>
                              <a:picLocks noChangeAspect="1"/>
                            </pic:cNvPicPr>
                          </pic:nvPicPr>
                          <pic:blipFill rotWithShape="1">
                            <a:blip r:embed="rId77" cstate="print">
                              <a:duotone>
                                <a:prstClr val="black"/>
                                <a:schemeClr val="tx2">
                                  <a:tint val="45000"/>
                                  <a:satMod val="400000"/>
                                </a:schemeClr>
                              </a:duotone>
                              <a:extLst>
                                <a:ext uri="{28A0092B-C50C-407E-A947-70E740481C1C}">
                                  <a14:useLocalDpi xmlns:a14="http://schemas.microsoft.com/office/drawing/2010/main" val="0"/>
                                </a:ext>
                              </a:extLst>
                            </a:blip>
                            <a:srcRect l="9226" t="9721" r="9226" b="9723"/>
                            <a:stretch/>
                          </pic:blipFill>
                          <pic:spPr>
                            <a:xfrm>
                              <a:off x="4311692" y="2"/>
                              <a:ext cx="2609850" cy="2578101"/>
                            </a:xfrm>
                            <a:prstGeom prst="rect">
                              <a:avLst/>
                            </a:prstGeom>
                          </pic:spPr>
                        </pic:pic>
                        <pic:pic xmlns:pic="http://schemas.openxmlformats.org/drawingml/2006/picture">
                          <pic:nvPicPr>
                            <pic:cNvPr id="781819" name="صورة 781819"/>
                            <pic:cNvPicPr>
                              <a:picLocks noChangeAspect="1"/>
                            </pic:cNvPicPr>
                          </pic:nvPicPr>
                          <pic:blipFill rotWithShape="1">
                            <a:blip r:embed="rId77" cstate="print">
                              <a:duotone>
                                <a:prstClr val="black"/>
                                <a:schemeClr val="accent3">
                                  <a:tint val="45000"/>
                                  <a:satMod val="400000"/>
                                </a:schemeClr>
                              </a:duotone>
                              <a:extLst>
                                <a:ext uri="{28A0092B-C50C-407E-A947-70E740481C1C}">
                                  <a14:useLocalDpi xmlns:a14="http://schemas.microsoft.com/office/drawing/2010/main" val="0"/>
                                </a:ext>
                              </a:extLst>
                            </a:blip>
                            <a:srcRect l="9226" t="9721" r="9226" b="9723"/>
                            <a:stretch/>
                          </pic:blipFill>
                          <pic:spPr>
                            <a:xfrm>
                              <a:off x="7384223" y="0"/>
                              <a:ext cx="2609850" cy="2578101"/>
                            </a:xfrm>
                            <a:prstGeom prst="rect">
                              <a:avLst/>
                            </a:prstGeom>
                          </pic:spPr>
                        </pic:pic>
                        <wps:wsp>
                          <wps:cNvPr id="781820" name="مربع نص 88"/>
                          <wps:cNvSpPr txBox="1"/>
                          <wps:spPr>
                            <a:xfrm>
                              <a:off x="4393985" y="900426"/>
                              <a:ext cx="2466977" cy="1362691"/>
                            </a:xfrm>
                            <a:prstGeom prst="rect">
                              <a:avLst/>
                            </a:prstGeom>
                            <a:noFill/>
                          </wps:spPr>
                          <wps:txbx>
                            <w:txbxContent>
                              <w:p w:rsidR="00A701E0" w:rsidRPr="00A4567C" w:rsidRDefault="00A701E0"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الوصولية</w:t>
                                </w:r>
                              </w:p>
                            </w:txbxContent>
                          </wps:txbx>
                          <wps:bodyPr wrap="square" rtlCol="1">
                            <a:noAutofit/>
                          </wps:bodyPr>
                        </wps:wsp>
                        <wps:wsp>
                          <wps:cNvPr id="781821" name="مربع نص 89"/>
                          <wps:cNvSpPr txBox="1"/>
                          <wps:spPr>
                            <a:xfrm>
                              <a:off x="7439762" y="859455"/>
                              <a:ext cx="2466977" cy="1457828"/>
                            </a:xfrm>
                            <a:prstGeom prst="rect">
                              <a:avLst/>
                            </a:prstGeom>
                            <a:noFill/>
                          </wps:spPr>
                          <wps:txbx>
                            <w:txbxContent>
                              <w:p w:rsidR="00A701E0" w:rsidRPr="00A4567C" w:rsidRDefault="00A701E0"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الموقع</w:t>
                                </w:r>
                              </w:p>
                            </w:txbxContent>
                          </wps:txbx>
                          <wps:bodyPr wrap="square" rtlCol="1">
                            <a:noAutofit/>
                          </wps:bodyPr>
                        </wps:wsp>
                        <pic:pic xmlns:pic="http://schemas.openxmlformats.org/drawingml/2006/picture">
                          <pic:nvPicPr>
                            <pic:cNvPr id="677633535" name="صورة 677633535"/>
                            <pic:cNvPicPr>
                              <a:picLocks noChangeAspect="1"/>
                            </pic:cNvPicPr>
                          </pic:nvPicPr>
                          <pic:blipFill rotWithShape="1">
                            <a:blip r:embed="rId77" cstate="print">
                              <a:duotone>
                                <a:prstClr val="black"/>
                                <a:schemeClr val="accent3">
                                  <a:tint val="45000"/>
                                  <a:satMod val="400000"/>
                                </a:schemeClr>
                              </a:duotone>
                              <a:extLst>
                                <a:ext uri="{28A0092B-C50C-407E-A947-70E740481C1C}">
                                  <a14:useLocalDpi xmlns:a14="http://schemas.microsoft.com/office/drawing/2010/main" val="0"/>
                                </a:ext>
                              </a:extLst>
                            </a:blip>
                            <a:srcRect l="9226" t="9721" r="9226" b="9723"/>
                            <a:stretch/>
                          </pic:blipFill>
                          <pic:spPr>
                            <a:xfrm>
                              <a:off x="-1959739" y="0"/>
                              <a:ext cx="2609850" cy="2578101"/>
                            </a:xfrm>
                            <a:prstGeom prst="rect">
                              <a:avLst/>
                            </a:prstGeom>
                          </pic:spPr>
                        </pic:pic>
                        <wps:wsp>
                          <wps:cNvPr id="513776956" name="مربع نص 89"/>
                          <wps:cNvSpPr txBox="1"/>
                          <wps:spPr>
                            <a:xfrm>
                              <a:off x="-1904197" y="859455"/>
                              <a:ext cx="2466977" cy="1457828"/>
                            </a:xfrm>
                            <a:prstGeom prst="rect">
                              <a:avLst/>
                            </a:prstGeom>
                            <a:noFill/>
                          </wps:spPr>
                          <wps:txbx>
                            <w:txbxContent>
                              <w:p w:rsidR="00A701E0" w:rsidRPr="00A4567C" w:rsidRDefault="00A701E0"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التجهيزات</w:t>
                                </w:r>
                              </w:p>
                            </w:txbxContent>
                          </wps:txbx>
                          <wps:bodyPr wrap="square" rtlCol="1">
                            <a:noAutofit/>
                          </wps:bodyPr>
                        </wps:wsp>
                      </wpg:grpSp>
                      <wpg:grpSp>
                        <wpg:cNvPr id="781822" name="مجموعة 781822"/>
                        <wpg:cNvGrpSpPr/>
                        <wpg:grpSpPr>
                          <a:xfrm>
                            <a:off x="-930551" y="1417057"/>
                            <a:ext cx="5676075" cy="1223645"/>
                            <a:chOff x="-1959739" y="1417057"/>
                            <a:chExt cx="11953812" cy="2578103"/>
                          </a:xfrm>
                        </wpg:grpSpPr>
                        <pic:pic xmlns:pic="http://schemas.openxmlformats.org/drawingml/2006/picture">
                          <pic:nvPicPr>
                            <pic:cNvPr id="781823" name="صورة 781823"/>
                            <pic:cNvPicPr>
                              <a:picLocks noChangeAspect="1"/>
                            </pic:cNvPicPr>
                          </pic:nvPicPr>
                          <pic:blipFill rotWithShape="1">
                            <a:blip r:embed="rId77" cstate="print">
                              <a:extLst>
                                <a:ext uri="{28A0092B-C50C-407E-A947-70E740481C1C}">
                                  <a14:useLocalDpi xmlns:a14="http://schemas.microsoft.com/office/drawing/2010/main" val="0"/>
                                </a:ext>
                              </a:extLst>
                            </a:blip>
                            <a:srcRect l="9226" t="9721" r="9226" b="9723"/>
                            <a:stretch/>
                          </pic:blipFill>
                          <pic:spPr>
                            <a:xfrm>
                              <a:off x="1155436" y="1417059"/>
                              <a:ext cx="2609850" cy="2578101"/>
                            </a:xfrm>
                            <a:prstGeom prst="rect">
                              <a:avLst/>
                            </a:prstGeom>
                          </pic:spPr>
                        </pic:pic>
                        <wps:wsp>
                          <wps:cNvPr id="781824" name="مربع نص 83"/>
                          <wps:cNvSpPr txBox="1"/>
                          <wps:spPr>
                            <a:xfrm>
                              <a:off x="1366889" y="2240606"/>
                              <a:ext cx="2158669" cy="1203087"/>
                            </a:xfrm>
                            <a:prstGeom prst="rect">
                              <a:avLst/>
                            </a:prstGeom>
                            <a:noFill/>
                          </wps:spPr>
                          <wps:txbx>
                            <w:txbxContent>
                              <w:p w:rsidR="00A701E0" w:rsidRPr="00A4567C" w:rsidRDefault="00A701E0" w:rsidP="00A701E0">
                                <w:pPr>
                                  <w:pStyle w:val="NormalWeb"/>
                                  <w:bidi/>
                                  <w:spacing w:before="0" w:beforeAutospacing="0" w:after="0" w:afterAutospacing="0"/>
                                  <w:jc w:val="center"/>
                                  <w:rPr>
                                    <w:rFonts w:ascii="Adobe Arabic" w:hAnsi="Adobe Arabic" w:cs="Adobe Arabic"/>
                                    <w:b/>
                                    <w:bCs/>
                                    <w:color w:val="002060"/>
                                    <w:kern w:val="24"/>
                                    <w:sz w:val="36"/>
                                    <w:szCs w:val="36"/>
                                    <w:rtl/>
                                    <w:lang w:bidi="ar-SY"/>
                                  </w:rPr>
                                </w:pPr>
                                <w:r w:rsidRPr="00A701E0">
                                  <w:rPr>
                                    <w:rFonts w:ascii="Adobe Arabic" w:hAnsi="Adobe Arabic" w:cs="Adobe Arabic"/>
                                    <w:b/>
                                    <w:bCs/>
                                    <w:color w:val="002060"/>
                                    <w:kern w:val="24"/>
                                    <w:sz w:val="36"/>
                                    <w:szCs w:val="36"/>
                                    <w:rtl/>
                                    <w:lang w:bidi="ar-SY"/>
                                  </w:rPr>
                                  <w:t>الطقس</w:t>
                                </w:r>
                              </w:p>
                            </w:txbxContent>
                          </wps:txbx>
                          <wps:bodyPr wrap="square" rtlCol="1">
                            <a:noAutofit/>
                          </wps:bodyPr>
                        </wps:wsp>
                        <pic:pic xmlns:pic="http://schemas.openxmlformats.org/drawingml/2006/picture">
                          <pic:nvPicPr>
                            <pic:cNvPr id="781825" name="صورة 781825"/>
                            <pic:cNvPicPr>
                              <a:picLocks noChangeAspect="1"/>
                            </pic:cNvPicPr>
                          </pic:nvPicPr>
                          <pic:blipFill rotWithShape="1">
                            <a:blip r:embed="rId77" cstate="print">
                              <a:duotone>
                                <a:prstClr val="black"/>
                                <a:schemeClr val="tx2">
                                  <a:tint val="45000"/>
                                  <a:satMod val="400000"/>
                                </a:schemeClr>
                              </a:duotone>
                              <a:extLst>
                                <a:ext uri="{28A0092B-C50C-407E-A947-70E740481C1C}">
                                  <a14:useLocalDpi xmlns:a14="http://schemas.microsoft.com/office/drawing/2010/main" val="0"/>
                                </a:ext>
                              </a:extLst>
                            </a:blip>
                            <a:srcRect l="9226" t="9721" r="9226" b="9723"/>
                            <a:stretch/>
                          </pic:blipFill>
                          <pic:spPr>
                            <a:xfrm>
                              <a:off x="4311692" y="1417059"/>
                              <a:ext cx="2609850" cy="2578101"/>
                            </a:xfrm>
                            <a:prstGeom prst="rect">
                              <a:avLst/>
                            </a:prstGeom>
                          </pic:spPr>
                        </pic:pic>
                        <pic:pic xmlns:pic="http://schemas.openxmlformats.org/drawingml/2006/picture">
                          <pic:nvPicPr>
                            <pic:cNvPr id="781826" name="صورة 781826"/>
                            <pic:cNvPicPr>
                              <a:picLocks noChangeAspect="1"/>
                            </pic:cNvPicPr>
                          </pic:nvPicPr>
                          <pic:blipFill rotWithShape="1">
                            <a:blip r:embed="rId77" cstate="print">
                              <a:duotone>
                                <a:prstClr val="black"/>
                                <a:schemeClr val="accent3">
                                  <a:tint val="45000"/>
                                  <a:satMod val="400000"/>
                                </a:schemeClr>
                              </a:duotone>
                              <a:extLst>
                                <a:ext uri="{28A0092B-C50C-407E-A947-70E740481C1C}">
                                  <a14:useLocalDpi xmlns:a14="http://schemas.microsoft.com/office/drawing/2010/main" val="0"/>
                                </a:ext>
                              </a:extLst>
                            </a:blip>
                            <a:srcRect l="9226" t="9721" r="9226" b="9723"/>
                            <a:stretch/>
                          </pic:blipFill>
                          <pic:spPr>
                            <a:xfrm>
                              <a:off x="7384223" y="1417057"/>
                              <a:ext cx="2609850" cy="2578101"/>
                            </a:xfrm>
                            <a:prstGeom prst="rect">
                              <a:avLst/>
                            </a:prstGeom>
                          </pic:spPr>
                        </pic:pic>
                        <wps:wsp>
                          <wps:cNvPr id="781827" name="مربع نص 88"/>
                          <wps:cNvSpPr txBox="1"/>
                          <wps:spPr>
                            <a:xfrm>
                              <a:off x="4393985" y="2306457"/>
                              <a:ext cx="2466977" cy="1362691"/>
                            </a:xfrm>
                            <a:prstGeom prst="rect">
                              <a:avLst/>
                            </a:prstGeom>
                            <a:noFill/>
                          </wps:spPr>
                          <wps:txbx>
                            <w:txbxContent>
                              <w:p w:rsidR="00A701E0" w:rsidRPr="00A4567C" w:rsidRDefault="00A701E0"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الأمن</w:t>
                                </w:r>
                              </w:p>
                            </w:txbxContent>
                          </wps:txbx>
                          <wps:bodyPr wrap="square" rtlCol="1">
                            <a:noAutofit/>
                          </wps:bodyPr>
                        </wps:wsp>
                        <wps:wsp>
                          <wps:cNvPr id="781828" name="مربع نص 89"/>
                          <wps:cNvSpPr txBox="1"/>
                          <wps:spPr>
                            <a:xfrm>
                              <a:off x="7455484" y="2306445"/>
                              <a:ext cx="2466977" cy="1457828"/>
                            </a:xfrm>
                            <a:prstGeom prst="rect">
                              <a:avLst/>
                            </a:prstGeom>
                            <a:noFill/>
                          </wps:spPr>
                          <wps:txbx>
                            <w:txbxContent>
                              <w:p w:rsidR="00A701E0" w:rsidRPr="00A4567C" w:rsidRDefault="00A701E0"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السمعة</w:t>
                                </w:r>
                              </w:p>
                            </w:txbxContent>
                          </wps:txbx>
                          <wps:bodyPr wrap="square" rtlCol="1">
                            <a:noAutofit/>
                          </wps:bodyPr>
                        </wps:wsp>
                        <pic:pic xmlns:pic="http://schemas.openxmlformats.org/drawingml/2006/picture">
                          <pic:nvPicPr>
                            <pic:cNvPr id="995340736" name="صورة 995340736"/>
                            <pic:cNvPicPr>
                              <a:picLocks noChangeAspect="1"/>
                            </pic:cNvPicPr>
                          </pic:nvPicPr>
                          <pic:blipFill rotWithShape="1">
                            <a:blip r:embed="rId77" cstate="print">
                              <a:duotone>
                                <a:prstClr val="black"/>
                                <a:schemeClr val="accent3">
                                  <a:tint val="45000"/>
                                  <a:satMod val="400000"/>
                                </a:schemeClr>
                              </a:duotone>
                              <a:extLst>
                                <a:ext uri="{28A0092B-C50C-407E-A947-70E740481C1C}">
                                  <a14:useLocalDpi xmlns:a14="http://schemas.microsoft.com/office/drawing/2010/main" val="0"/>
                                </a:ext>
                              </a:extLst>
                            </a:blip>
                            <a:srcRect l="9226" t="9721" r="9226" b="9723"/>
                            <a:stretch/>
                          </pic:blipFill>
                          <pic:spPr>
                            <a:xfrm>
                              <a:off x="-1959739" y="1417057"/>
                              <a:ext cx="2609850" cy="2578101"/>
                            </a:xfrm>
                            <a:prstGeom prst="rect">
                              <a:avLst/>
                            </a:prstGeom>
                          </pic:spPr>
                        </pic:pic>
                        <wps:wsp>
                          <wps:cNvPr id="861971582" name="مربع نص 89"/>
                          <wps:cNvSpPr txBox="1"/>
                          <wps:spPr>
                            <a:xfrm>
                              <a:off x="-1904195" y="2306485"/>
                              <a:ext cx="2466977" cy="1457828"/>
                            </a:xfrm>
                            <a:prstGeom prst="rect">
                              <a:avLst/>
                            </a:prstGeom>
                            <a:noFill/>
                          </wps:spPr>
                          <wps:txbx>
                            <w:txbxContent>
                              <w:p w:rsidR="00A701E0" w:rsidRPr="00A4567C" w:rsidRDefault="00A701E0"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Pr>
                                    <w:rFonts w:ascii="Adobe Arabic" w:hAnsi="Adobe Arabic" w:cs="Adobe Arabic" w:hint="cs"/>
                                    <w:b/>
                                    <w:bCs/>
                                    <w:color w:val="002060"/>
                                    <w:kern w:val="24"/>
                                    <w:sz w:val="36"/>
                                    <w:szCs w:val="36"/>
                                    <w:rtl/>
                                    <w:lang w:bidi="ar-SY"/>
                                  </w:rPr>
                                  <w:t>الثقافة</w:t>
                                </w:r>
                              </w:p>
                            </w:txbxContent>
                          </wps:txbx>
                          <wps:bodyPr wrap="square" rtlCol="1">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3E61F32" id="مجموعة 100" o:spid="_x0000_s1334" style="width:446.95pt;height:207.95pt;mso-position-horizontal-relative:char;mso-position-vertical-relative:line" coordorigin="-9305" coordsize="56760,264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">
                <v:group id="مجموعة 781815" o:spid="_x0000_s1335" style="position:absolute;left:-9305;width:56760;height:12236" coordorigin="-19597" coordsize="119538,25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">
                  <v:shape id="صورة 781816" o:spid="_x0000_s1336" type="#_x0000_t75" style="position:absolute;left:11554;width:26098;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">
                    <v:imagedata r:id="rId78" o:title="" croptop="6371f" cropbottom="6372f" cropleft="6046f" cropright="6046f"/>
                  </v:shape>
                  <v:shape id="مربع نص 83" o:spid="_x0000_s1337" type="#_x0000_t202" style="position:absolute;left:11554;top:9004;width:25146;height:14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" filled="f" stroked="f">
                    <v:textbox>
                      <w:txbxContent>
                        <w:p w14:paraId="202B296E" w14:textId="21EF55A0" w:rsidR="00A701E0" w:rsidRPr="00A4567C" w:rsidRDefault="00A701E0"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التكلفة</w:t>
                          </w:r>
                        </w:p>
                      </w:txbxContent>
                    </v:textbox>
                  </v:shape>
                  <v:shape id="صورة 781818" o:spid="_x0000_s1338" type="#_x0000_t75" style="position:absolute;left:43116;width:26099;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">
                    <v:imagedata r:id="rId78" o:title="" croptop="6371f" cropbottom="6372f" cropleft="6046f" cropright="6046f" recolortarget="black"/>
                  </v:shape>
                  <v:shape id="صورة 781819" o:spid="_x0000_s1339" type="#_x0000_t75" style="position:absolute;left:73842;width:26098;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">
                    <v:imagedata r:id="rId78" o:title="" croptop="6371f" cropbottom="6372f" cropleft="6046f" cropright="6046f" recolortarget="black"/>
                  </v:shape>
                  <v:shape id="مربع نص 88" o:spid="_x0000_s1340" type="#_x0000_t202" style="position:absolute;left:43939;top:9004;width:24670;height:13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" filled="f" stroked="f">
                    <v:textbox>
                      <w:txbxContent>
                        <w:p w14:paraId="00CE335F" w14:textId="3232B939" w:rsidR="00A701E0" w:rsidRPr="00A4567C" w:rsidRDefault="00A701E0"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الوصولية</w:t>
                          </w:r>
                        </w:p>
                      </w:txbxContent>
                    </v:textbox>
                  </v:shape>
                  <v:shape id="مربع نص 89" o:spid="_x0000_s1341" type="#_x0000_t202" style="position:absolute;left:74397;top:8594;width:24670;height:1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" filled="f" stroked="f">
                    <v:textbox>
                      <w:txbxContent>
                        <w:p w14:paraId="5D30C306" w14:textId="207301CB" w:rsidR="00A701E0" w:rsidRPr="00A4567C" w:rsidRDefault="00A701E0"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الموقع</w:t>
                          </w:r>
                        </w:p>
                      </w:txbxContent>
                    </v:textbox>
                  </v:shape>
                  <v:shape id="صورة 677633535" o:spid="_x0000_s1342" type="#_x0000_t75" style="position:absolute;left:-19597;width:26098;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">
                    <v:imagedata r:id="rId78" o:title="" croptop="6371f" cropbottom="6372f" cropleft="6046f" cropright="6046f" recolortarget="black"/>
                  </v:shape>
                  <v:shape id="مربع نص 89" o:spid="_x0000_s1343" type="#_x0000_t202" style="position:absolute;left:-19041;top:8594;width:24668;height:1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" filled="f" stroked="f">
                    <v:textbox>
                      <w:txbxContent>
                        <w:p w14:paraId="5561693B" w14:textId="6E6DA9E5" w:rsidR="00A701E0" w:rsidRPr="00A4567C" w:rsidRDefault="00A701E0"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التجهيزات</w:t>
                          </w:r>
                        </w:p>
                      </w:txbxContent>
                    </v:textbox>
                  </v:shape>
                </v:group>
                <v:group id="مجموعة 781822" o:spid="_x0000_s1344" style="position:absolute;left:-9305;top:14170;width:56760;height:12237" coordorigin="-19597,14170" coordsize="119538,25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">
                  <v:shape id="صورة 781823" o:spid="_x0000_s1345" type="#_x0000_t75" style="position:absolute;left:11554;top:14170;width:26098;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">
                    <v:imagedata r:id="rId78" o:title="" croptop="6371f" cropbottom="6372f" cropleft="6046f" cropright="6046f"/>
                  </v:shape>
                  <v:shape id="مربع نص 83" o:spid="_x0000_s1346" type="#_x0000_t202" style="position:absolute;left:13668;top:22406;width:21587;height:12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" filled="f" stroked="f">
                    <v:textbox>
                      <w:txbxContent>
                        <w:p w14:paraId="228B7CED" w14:textId="039DB1DE" w:rsidR="00A701E0" w:rsidRPr="00A4567C" w:rsidRDefault="00A701E0" w:rsidP="00A701E0">
                          <w:pPr>
                            <w:pStyle w:val="NormalWeb"/>
                            <w:bidi/>
                            <w:spacing w:before="0" w:beforeAutospacing="0" w:after="0" w:afterAutospacing="0"/>
                            <w:jc w:val="center"/>
                            <w:rPr>
                              <w:rFonts w:ascii="Adobe Arabic" w:hAnsi="Adobe Arabic" w:cs="Adobe Arabic"/>
                              <w:b/>
                              <w:bCs/>
                              <w:color w:val="002060"/>
                              <w:kern w:val="24"/>
                              <w:sz w:val="36"/>
                              <w:szCs w:val="36"/>
                              <w:rtl/>
                              <w:lang w:bidi="ar-SY"/>
                            </w:rPr>
                          </w:pPr>
                          <w:r w:rsidRPr="00A701E0">
                            <w:rPr>
                              <w:rFonts w:ascii="Adobe Arabic" w:hAnsi="Adobe Arabic" w:cs="Adobe Arabic"/>
                              <w:b/>
                              <w:bCs/>
                              <w:color w:val="002060"/>
                              <w:kern w:val="24"/>
                              <w:sz w:val="36"/>
                              <w:szCs w:val="36"/>
                              <w:rtl/>
                              <w:lang w:bidi="ar-SY"/>
                            </w:rPr>
                            <w:t>الطقس</w:t>
                          </w:r>
                        </w:p>
                      </w:txbxContent>
                    </v:textbox>
                  </v:shape>
                  <v:shape id="صورة 781825" o:spid="_x0000_s1347" type="#_x0000_t75" style="position:absolute;left:43116;top:14170;width:26099;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">
                    <v:imagedata r:id="rId78" o:title="" croptop="6371f" cropbottom="6372f" cropleft="6046f" cropright="6046f" recolortarget="black"/>
                  </v:shape>
                  <v:shape id="صورة 781826" o:spid="_x0000_s1348" type="#_x0000_t75" style="position:absolute;left:73842;top:14170;width:26098;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">
                    <v:imagedata r:id="rId78" o:title="" croptop="6371f" cropbottom="6372f" cropleft="6046f" cropright="6046f" recolortarget="black"/>
                  </v:shape>
                  <v:shape id="مربع نص 88" o:spid="_x0000_s1349" type="#_x0000_t202" style="position:absolute;left:43939;top:23064;width:24670;height:13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" filled="f" stroked="f">
                    <v:textbox>
                      <w:txbxContent>
                        <w:p w14:paraId="42DE24B2" w14:textId="48231F3A" w:rsidR="00A701E0" w:rsidRPr="00A4567C" w:rsidRDefault="00A701E0"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الأمن</w:t>
                          </w:r>
                        </w:p>
                      </w:txbxContent>
                    </v:textbox>
                  </v:shape>
                  <v:shape id="مربع نص 89" o:spid="_x0000_s1350" type="#_x0000_t202" style="position:absolute;left:74554;top:23064;width:24670;height:1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" filled="f" stroked="f">
                    <v:textbox>
                      <w:txbxContent>
                        <w:p w14:paraId="30B1F751" w14:textId="61094899" w:rsidR="00A701E0" w:rsidRPr="00A4567C" w:rsidRDefault="00A701E0"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السمعة</w:t>
                          </w:r>
                        </w:p>
                      </w:txbxContent>
                    </v:textbox>
                  </v:shape>
                  <v:shape id="صورة 995340736" o:spid="_x0000_s1351" type="#_x0000_t75" style="position:absolute;left:-19597;top:14170;width:26098;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">
                    <v:imagedata r:id="rId78" o:title="" croptop="6371f" cropbottom="6372f" cropleft="6046f" cropright="6046f" recolortarget="black"/>
                  </v:shape>
                  <v:shape id="مربع نص 89" o:spid="_x0000_s1352" type="#_x0000_t202" style="position:absolute;left:-19041;top:23064;width:24668;height:14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" filled="f" stroked="f">
                    <v:textbox>
                      <w:txbxContent>
                        <w:p w14:paraId="150EEF14" w14:textId="5244541D" w:rsidR="00A701E0" w:rsidRPr="00A4567C" w:rsidRDefault="00A701E0"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Pr>
                              <w:rFonts w:ascii="Adobe Arabic" w:hAnsi="Adobe Arabic" w:cs="Adobe Arabic" w:hint="cs"/>
                              <w:b/>
                              <w:bCs/>
                              <w:color w:val="002060"/>
                              <w:kern w:val="24"/>
                              <w:sz w:val="36"/>
                              <w:szCs w:val="36"/>
                              <w:rtl/>
                              <w:lang w:bidi="ar-SY"/>
                            </w:rPr>
                            <w:t>الثقافة</w:t>
                          </w:r>
                        </w:p>
                      </w:txbxContent>
                    </v:textbox>
                  </v:shape>
                </v:group>
                <w10:anchorlock/>
              </v:group>
            </w:pict>
          </mc:Fallback>
        </mc:AlternateContent>
      </w:r>
    </w:p>
    <w:p w:rsidR="00A701E0" w:rsidRDefault="00A701E0" w:rsidP="003E68B2">
      <w:pPr>
        <w:rPr>
          <w:rFonts w:ascii="Adobe Arabic" w:hAnsi="Adobe Arabic" w:cs="Adobe Arabic"/>
          <w:sz w:val="40"/>
          <w:szCs w:val="40"/>
          <w:rtl/>
        </w:rPr>
      </w:pPr>
      <w:r w:rsidRPr="00BD5495">
        <w:rPr>
          <w:rFonts w:ascii="Sakkal Majalla" w:hAnsi="Sakkal Majalla"/>
          <w:noProof/>
          <w:sz w:val="34"/>
        </w:rPr>
        <w:lastRenderedPageBreak/>
        <mc:AlternateContent>
          <mc:Choice Requires="wpg">
            <w:drawing>
              <wp:inline distT="0" distB="0" distL="0" distR="0" wp14:anchorId="131ACF44" wp14:editId="29A056F8">
                <wp:extent cx="5731510" cy="890905"/>
                <wp:effectExtent l="0" t="0" r="2540" b="23495"/>
                <wp:docPr id="56772451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67078562" name="مجموعة 867078562"/>
                        <wpg:cNvGrpSpPr/>
                        <wpg:grpSpPr>
                          <a:xfrm>
                            <a:off x="0" y="0"/>
                            <a:ext cx="5731510" cy="895351"/>
                            <a:chOff x="0" y="0"/>
                            <a:chExt cx="5878196" cy="918845"/>
                          </a:xfrm>
                        </wpg:grpSpPr>
                        <wpg:grpSp>
                          <wpg:cNvPr id="806966228" name="مجموعة 806966228"/>
                          <wpg:cNvGrpSpPr/>
                          <wpg:grpSpPr>
                            <a:xfrm>
                              <a:off x="0" y="0"/>
                              <a:ext cx="5878196" cy="918845"/>
                              <a:chOff x="0" y="0"/>
                              <a:chExt cx="6240348" cy="919070"/>
                            </a:xfrm>
                          </wpg:grpSpPr>
                          <wpg:grpSp>
                            <wpg:cNvPr id="180326209" name="مجموعة 180326209"/>
                            <wpg:cNvGrpSpPr/>
                            <wpg:grpSpPr>
                              <a:xfrm>
                                <a:off x="0" y="169208"/>
                                <a:ext cx="5433072" cy="580613"/>
                                <a:chOff x="0" y="169208"/>
                                <a:chExt cx="5433072" cy="580613"/>
                              </a:xfrm>
                            </wpg:grpSpPr>
                            <wps:wsp>
                              <wps:cNvPr id="5635211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5975504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17501058" name="شكل بيضاوي 171750105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33992392" name="مربع نص 41"/>
                          <wps:cNvSpPr txBox="1"/>
                          <wps:spPr>
                            <a:xfrm>
                              <a:off x="204484" y="256541"/>
                              <a:ext cx="4616122" cy="379598"/>
                            </a:xfrm>
                            <a:prstGeom prst="rect">
                              <a:avLst/>
                            </a:prstGeom>
                            <a:noFill/>
                          </wps:spPr>
                          <wps:txbx>
                            <w:txbxContent>
                              <w:p w:rsidR="00A701E0" w:rsidRPr="00767863" w:rsidRDefault="00A701E0" w:rsidP="00A701E0">
                                <w:pPr>
                                  <w:pStyle w:val="a0"/>
                                  <w:rPr>
                                    <w:sz w:val="40"/>
                                    <w:szCs w:val="40"/>
                                    <w:lang w:bidi="ar-SY"/>
                                  </w:rPr>
                                </w:pPr>
                                <w:r w:rsidRPr="005E24D7">
                                  <w:rPr>
                                    <w:sz w:val="40"/>
                                    <w:szCs w:val="40"/>
                                    <w:rtl/>
                                  </w:rPr>
                                  <w:t>الموقع:</w:t>
                                </w:r>
                              </w:p>
                            </w:txbxContent>
                          </wps:txbx>
                          <wps:bodyPr wrap="square" rtlCol="1">
                            <a:spAutoFit/>
                          </wps:bodyPr>
                        </wps:wsp>
                      </wpg:grpSp>
                      <pic:pic xmlns:pic="http://schemas.openxmlformats.org/drawingml/2006/picture">
                        <pic:nvPicPr>
                          <pic:cNvPr id="1058826704" name="صورة 105882670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31ACF44" id="_x0000_s135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lU3dqmgcAAAk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867078562" o:spid="_x0000_s13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">
                  <v:group id="مجموعة 806966228" o:spid="_x0000_s13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">
                    <v:group id="مجموعة 180326209" o:spid="_x0000_s13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">
                      <v:shape id="شكل حر 50" o:spid="_x0000_s13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" fillcolor="#579da5" stroked="f" strokeweight="1pt">
                        <v:stroke joinstyle="miter"/>
                      </v:roundrect>
                    </v:group>
                    <v:oval id="شكل بيضاوي 1717501058" o:spid="_x0000_s13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" filled="f" strokecolor="#2b5474" strokeweight="1pt">
                      <v:stroke joinstyle="miter"/>
                    </v:oval>
                  </v:group>
                  <v:shape id="مربع نص 41" o:spid="_x0000_s1360"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" filled="f" stroked="f">
                    <v:textbox style="mso-fit-shape-to-text:t">
                      <w:txbxContent>
                        <w:p w14:paraId="14728EB3" w14:textId="3B9403D5" w:rsidR="00A701E0" w:rsidRPr="00767863" w:rsidRDefault="00A701E0" w:rsidP="00A701E0">
                          <w:pPr>
                            <w:pStyle w:val="a0"/>
                            <w:rPr>
                              <w:sz w:val="40"/>
                              <w:szCs w:val="40"/>
                              <w:lang w:bidi="ar-SY"/>
                            </w:rPr>
                          </w:pPr>
                          <w:r w:rsidRPr="005E24D7">
                            <w:rPr>
                              <w:sz w:val="40"/>
                              <w:szCs w:val="40"/>
                              <w:rtl/>
                            </w:rPr>
                            <w:t>الموقع:</w:t>
                          </w:r>
                        </w:p>
                      </w:txbxContent>
                    </v:textbox>
                  </v:shape>
                </v:group>
                <v:shape id="صورة 1058826704" o:spid="_x0000_s136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">
                  <v:imagedata r:id="rId74" o:title=""/>
                </v:shape>
                <w10:anchorlock/>
              </v:group>
            </w:pict>
          </mc:Fallback>
        </mc:AlternateContent>
      </w:r>
      <w:r w:rsidR="003E68B2" w:rsidRPr="005E24D7">
        <w:rPr>
          <w:rFonts w:ascii="Adobe Arabic" w:hAnsi="Adobe Arabic" w:cs="Adobe Arabic"/>
          <w:sz w:val="40"/>
          <w:szCs w:val="40"/>
          <w:rtl/>
        </w:rPr>
        <w:t xml:space="preserve"> </w:t>
      </w:r>
    </w:p>
    <w:p w:rsidR="003E68B2" w:rsidRPr="005E24D7" w:rsidRDefault="003E68B2" w:rsidP="00A701E0">
      <w:r w:rsidRPr="005E24D7">
        <w:rPr>
          <w:rtl/>
        </w:rPr>
        <w:t>يجب أن يكون الموقع مناسباً للحدث، مثل المساحة الكافية لاستيعاب الجمهور المستهدف وتوفير الراحة والأمان والخدمات اللازمة.</w:t>
      </w:r>
    </w:p>
    <w:p w:rsidR="003E68B2" w:rsidRPr="005E24D7" w:rsidRDefault="00A701E0"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733D2E8B" wp14:editId="073523E4">
                <wp:extent cx="5731510" cy="890905"/>
                <wp:effectExtent l="0" t="0" r="2540" b="23495"/>
                <wp:docPr id="165397467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37829969" name="مجموعة 537829969"/>
                        <wpg:cNvGrpSpPr/>
                        <wpg:grpSpPr>
                          <a:xfrm>
                            <a:off x="0" y="0"/>
                            <a:ext cx="5731510" cy="895351"/>
                            <a:chOff x="0" y="0"/>
                            <a:chExt cx="5878196" cy="918845"/>
                          </a:xfrm>
                        </wpg:grpSpPr>
                        <wpg:grpSp>
                          <wpg:cNvPr id="504326180" name="مجموعة 504326180"/>
                          <wpg:cNvGrpSpPr/>
                          <wpg:grpSpPr>
                            <a:xfrm>
                              <a:off x="0" y="0"/>
                              <a:ext cx="5878196" cy="918845"/>
                              <a:chOff x="0" y="0"/>
                              <a:chExt cx="6240348" cy="919070"/>
                            </a:xfrm>
                          </wpg:grpSpPr>
                          <wpg:grpSp>
                            <wpg:cNvPr id="986212372" name="مجموعة 986212372"/>
                            <wpg:cNvGrpSpPr/>
                            <wpg:grpSpPr>
                              <a:xfrm>
                                <a:off x="0" y="169208"/>
                                <a:ext cx="5433072" cy="580613"/>
                                <a:chOff x="0" y="169208"/>
                                <a:chExt cx="5433072" cy="580613"/>
                              </a:xfrm>
                            </wpg:grpSpPr>
                            <wps:wsp>
                              <wps:cNvPr id="10374403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506146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5866382" name="شكل بيضاوي 208586638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4507243" name="مربع نص 41"/>
                          <wps:cNvSpPr txBox="1"/>
                          <wps:spPr>
                            <a:xfrm>
                              <a:off x="204484" y="256541"/>
                              <a:ext cx="4616122" cy="379598"/>
                            </a:xfrm>
                            <a:prstGeom prst="rect">
                              <a:avLst/>
                            </a:prstGeom>
                            <a:noFill/>
                          </wps:spPr>
                          <wps:txbx>
                            <w:txbxContent>
                              <w:p w:rsidR="00A701E0" w:rsidRPr="00767863" w:rsidRDefault="00A701E0" w:rsidP="00A701E0">
                                <w:pPr>
                                  <w:pStyle w:val="a0"/>
                                  <w:rPr>
                                    <w:sz w:val="40"/>
                                    <w:szCs w:val="40"/>
                                    <w:lang w:bidi="ar-SY"/>
                                  </w:rPr>
                                </w:pPr>
                                <w:r w:rsidRPr="005E24D7">
                                  <w:rPr>
                                    <w:sz w:val="40"/>
                                    <w:szCs w:val="40"/>
                                    <w:rtl/>
                                  </w:rPr>
                                  <w:t>الوصولية:</w:t>
                                </w:r>
                              </w:p>
                            </w:txbxContent>
                          </wps:txbx>
                          <wps:bodyPr wrap="square" rtlCol="1">
                            <a:spAutoFit/>
                          </wps:bodyPr>
                        </wps:wsp>
                      </wpg:grpSp>
                      <pic:pic xmlns:pic="http://schemas.openxmlformats.org/drawingml/2006/picture">
                        <pic:nvPicPr>
                          <pic:cNvPr id="1404420125" name="صورة 1404420125"/>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33D2E8B" id="_x0000_s136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P5fGCcBwAACB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537829969" o:spid="_x0000_s13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">
                  <v:group id="مجموعة 504326180" o:spid="_x0000_s13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">
                    <v:group id="مجموعة 986212372" o:spid="_x0000_s13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">
                      <v:shape id="شكل حر 50" o:spid="_x0000_s13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" fillcolor="#579da5" stroked="f" strokeweight="1pt">
                        <v:stroke joinstyle="miter"/>
                      </v:roundrect>
                    </v:group>
                    <v:oval id="شكل بيضاوي 2085866382" o:spid="_x0000_s13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" filled="f" strokecolor="#2b5474" strokeweight="1pt">
                      <v:stroke joinstyle="miter"/>
                    </v:oval>
                  </v:group>
                  <v:shape id="مربع نص 41" o:spid="_x0000_s1369"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" filled="f" stroked="f">
                    <v:textbox style="mso-fit-shape-to-text:t">
                      <w:txbxContent>
                        <w:p w14:paraId="08F891A0" w14:textId="616D11D4" w:rsidR="00A701E0" w:rsidRPr="00767863" w:rsidRDefault="00A701E0" w:rsidP="00A701E0">
                          <w:pPr>
                            <w:pStyle w:val="a0"/>
                            <w:rPr>
                              <w:sz w:val="40"/>
                              <w:szCs w:val="40"/>
                              <w:lang w:bidi="ar-SY"/>
                            </w:rPr>
                          </w:pPr>
                          <w:r w:rsidRPr="005E24D7">
                            <w:rPr>
                              <w:sz w:val="40"/>
                              <w:szCs w:val="40"/>
                              <w:rtl/>
                            </w:rPr>
                            <w:t>الوصولية:</w:t>
                          </w:r>
                        </w:p>
                      </w:txbxContent>
                    </v:textbox>
                  </v:shape>
                </v:group>
                <v:shape id="صورة 1404420125" o:spid="_x0000_s137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">
                  <v:imagedata r:id="rId74" o:title=""/>
                </v:shape>
                <w10:anchorlock/>
              </v:group>
            </w:pict>
          </mc:Fallback>
        </mc:AlternateContent>
      </w:r>
    </w:p>
    <w:p w:rsidR="003E68B2" w:rsidRPr="005E24D7" w:rsidRDefault="003E68B2" w:rsidP="00A701E0">
      <w:r w:rsidRPr="005E24D7">
        <w:rPr>
          <w:rtl/>
        </w:rPr>
        <w:t>يجب أن يكون المكان سهل الوصول إليه بالسيارة أو وسائل النقل العام، ويفضل أن يكون قريباً من المناطق المأهولة والمراكز التجارية أو الترفيهية.</w:t>
      </w:r>
    </w:p>
    <w:p w:rsidR="003E68B2" w:rsidRPr="005E24D7" w:rsidRDefault="00A701E0"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158BB62F" wp14:editId="1CAE935C">
                <wp:extent cx="5731510" cy="890905"/>
                <wp:effectExtent l="0" t="0" r="2540" b="23495"/>
                <wp:docPr id="152262553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5661715" name="مجموعة 65661715"/>
                        <wpg:cNvGrpSpPr/>
                        <wpg:grpSpPr>
                          <a:xfrm>
                            <a:off x="0" y="0"/>
                            <a:ext cx="5731510" cy="895351"/>
                            <a:chOff x="0" y="0"/>
                            <a:chExt cx="5878196" cy="918845"/>
                          </a:xfrm>
                        </wpg:grpSpPr>
                        <wpg:grpSp>
                          <wpg:cNvPr id="163740939" name="مجموعة 163740939"/>
                          <wpg:cNvGrpSpPr/>
                          <wpg:grpSpPr>
                            <a:xfrm>
                              <a:off x="0" y="0"/>
                              <a:ext cx="5878196" cy="918845"/>
                              <a:chOff x="0" y="0"/>
                              <a:chExt cx="6240348" cy="919070"/>
                            </a:xfrm>
                          </wpg:grpSpPr>
                          <wpg:grpSp>
                            <wpg:cNvPr id="1114312747" name="مجموعة 1114312747"/>
                            <wpg:cNvGrpSpPr/>
                            <wpg:grpSpPr>
                              <a:xfrm>
                                <a:off x="0" y="169208"/>
                                <a:ext cx="5433072" cy="580613"/>
                                <a:chOff x="0" y="169208"/>
                                <a:chExt cx="5433072" cy="580613"/>
                              </a:xfrm>
                            </wpg:grpSpPr>
                            <wps:wsp>
                              <wps:cNvPr id="21252173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2097719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64451226" name="شكل بيضاوي 76445122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85340248" name="مربع نص 41"/>
                          <wps:cNvSpPr txBox="1"/>
                          <wps:spPr>
                            <a:xfrm>
                              <a:off x="204484" y="256541"/>
                              <a:ext cx="4616122" cy="379598"/>
                            </a:xfrm>
                            <a:prstGeom prst="rect">
                              <a:avLst/>
                            </a:prstGeom>
                            <a:noFill/>
                          </wps:spPr>
                          <wps:txbx>
                            <w:txbxContent>
                              <w:p w:rsidR="00A701E0" w:rsidRPr="00767863" w:rsidRDefault="00A701E0" w:rsidP="00A701E0">
                                <w:pPr>
                                  <w:pStyle w:val="a0"/>
                                  <w:rPr>
                                    <w:sz w:val="40"/>
                                    <w:szCs w:val="40"/>
                                    <w:lang w:bidi="ar-SY"/>
                                  </w:rPr>
                                </w:pPr>
                                <w:r w:rsidRPr="005E24D7">
                                  <w:rPr>
                                    <w:sz w:val="40"/>
                                    <w:szCs w:val="40"/>
                                    <w:rtl/>
                                  </w:rPr>
                                  <w:t>التكلفة:</w:t>
                                </w:r>
                              </w:p>
                            </w:txbxContent>
                          </wps:txbx>
                          <wps:bodyPr wrap="square" rtlCol="1">
                            <a:spAutoFit/>
                          </wps:bodyPr>
                        </wps:wsp>
                      </wpg:grpSp>
                      <pic:pic xmlns:pic="http://schemas.openxmlformats.org/drawingml/2006/picture">
                        <pic:nvPicPr>
                          <pic:cNvPr id="1964953747" name="صورة 1964953747"/>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58BB62F" id="_x0000_s137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KeX0tmgcAAAg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65661715" o:spid="_x0000_s13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">
                  <v:group id="مجموعة 163740939" o:spid="_x0000_s13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">
                    <v:group id="مجموعة 1114312747" o:spid="_x0000_s13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">
                      <v:shape id="شكل حر 50" o:spid="_x0000_s13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" fillcolor="#579da5" stroked="f" strokeweight="1pt">
                        <v:stroke joinstyle="miter"/>
                      </v:roundrect>
                    </v:group>
                    <v:oval id="شكل بيضاوي 764451226" o:spid="_x0000_s13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" filled="f" strokecolor="#2b5474" strokeweight="1pt">
                      <v:stroke joinstyle="miter"/>
                    </v:oval>
                  </v:group>
                  <v:shape id="مربع نص 41" o:spid="_x0000_s1378"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" filled="f" stroked="f">
                    <v:textbox style="mso-fit-shape-to-text:t">
                      <w:txbxContent>
                        <w:p w14:paraId="415358D2" w14:textId="746339E6" w:rsidR="00A701E0" w:rsidRPr="00767863" w:rsidRDefault="00A701E0" w:rsidP="00A701E0">
                          <w:pPr>
                            <w:pStyle w:val="a0"/>
                            <w:rPr>
                              <w:sz w:val="40"/>
                              <w:szCs w:val="40"/>
                              <w:lang w:bidi="ar-SY"/>
                            </w:rPr>
                          </w:pPr>
                          <w:r w:rsidRPr="005E24D7">
                            <w:rPr>
                              <w:sz w:val="40"/>
                              <w:szCs w:val="40"/>
                              <w:rtl/>
                            </w:rPr>
                            <w:t>التكلفة:</w:t>
                          </w:r>
                        </w:p>
                      </w:txbxContent>
                    </v:textbox>
                  </v:shape>
                </v:group>
                <v:shape id="صورة 1964953747" o:spid="_x0000_s137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">
                  <v:imagedata r:id="rId74" o:title=""/>
                </v:shape>
                <w10:anchorlock/>
              </v:group>
            </w:pict>
          </mc:Fallback>
        </mc:AlternateContent>
      </w:r>
    </w:p>
    <w:p w:rsidR="003E68B2" w:rsidRPr="005E24D7" w:rsidRDefault="003E68B2" w:rsidP="00A701E0">
      <w:r w:rsidRPr="005E24D7">
        <w:rPr>
          <w:rtl/>
        </w:rPr>
        <w:t>يجب أن تتناسب التكلفة للحصول على المكان مع الميزانية المتاحة للحدث.</w:t>
      </w:r>
    </w:p>
    <w:p w:rsidR="003E68B2" w:rsidRPr="005E24D7" w:rsidRDefault="00A701E0"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0B0A5414" wp14:editId="7057E65E">
                <wp:extent cx="5731510" cy="890905"/>
                <wp:effectExtent l="0" t="0" r="2540" b="23495"/>
                <wp:docPr id="137066037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40011451" name="مجموعة 640011451"/>
                        <wpg:cNvGrpSpPr/>
                        <wpg:grpSpPr>
                          <a:xfrm>
                            <a:off x="0" y="0"/>
                            <a:ext cx="5731510" cy="895351"/>
                            <a:chOff x="0" y="0"/>
                            <a:chExt cx="5878196" cy="918845"/>
                          </a:xfrm>
                        </wpg:grpSpPr>
                        <wpg:grpSp>
                          <wpg:cNvPr id="871259295" name="مجموعة 871259295"/>
                          <wpg:cNvGrpSpPr/>
                          <wpg:grpSpPr>
                            <a:xfrm>
                              <a:off x="0" y="0"/>
                              <a:ext cx="5878196" cy="918845"/>
                              <a:chOff x="0" y="0"/>
                              <a:chExt cx="6240348" cy="919070"/>
                            </a:xfrm>
                          </wpg:grpSpPr>
                          <wpg:grpSp>
                            <wpg:cNvPr id="985856826" name="مجموعة 985856826"/>
                            <wpg:cNvGrpSpPr/>
                            <wpg:grpSpPr>
                              <a:xfrm>
                                <a:off x="0" y="169208"/>
                                <a:ext cx="5433072" cy="580613"/>
                                <a:chOff x="0" y="169208"/>
                                <a:chExt cx="5433072" cy="580613"/>
                              </a:xfrm>
                            </wpg:grpSpPr>
                            <wps:wsp>
                              <wps:cNvPr id="357383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1006388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04443379" name="شكل بيضاوي 180444337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238594" name="مربع نص 41"/>
                          <wps:cNvSpPr txBox="1"/>
                          <wps:spPr>
                            <a:xfrm>
                              <a:off x="204484" y="256541"/>
                              <a:ext cx="4616122" cy="379598"/>
                            </a:xfrm>
                            <a:prstGeom prst="rect">
                              <a:avLst/>
                            </a:prstGeom>
                            <a:noFill/>
                          </wps:spPr>
                          <wps:txbx>
                            <w:txbxContent>
                              <w:p w:rsidR="00A701E0" w:rsidRPr="00767863" w:rsidRDefault="00A701E0" w:rsidP="00A701E0">
                                <w:pPr>
                                  <w:pStyle w:val="a0"/>
                                  <w:rPr>
                                    <w:sz w:val="40"/>
                                    <w:szCs w:val="40"/>
                                    <w:lang w:bidi="ar-SY"/>
                                  </w:rPr>
                                </w:pPr>
                                <w:r w:rsidRPr="005E24D7">
                                  <w:rPr>
                                    <w:sz w:val="40"/>
                                    <w:szCs w:val="40"/>
                                    <w:rtl/>
                                  </w:rPr>
                                  <w:t>التجهيزات:</w:t>
                                </w:r>
                              </w:p>
                            </w:txbxContent>
                          </wps:txbx>
                          <wps:bodyPr wrap="square" rtlCol="1">
                            <a:spAutoFit/>
                          </wps:bodyPr>
                        </wps:wsp>
                      </wpg:grpSp>
                      <pic:pic xmlns:pic="http://schemas.openxmlformats.org/drawingml/2006/picture">
                        <pic:nvPicPr>
                          <pic:cNvPr id="865667866" name="صورة 865667866"/>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0A5414" id="_x0000_s138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t62OnQcAAAY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640011451" o:spid="_x0000_s13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">
                  <v:group id="مجموعة 871259295" o:spid="_x0000_s13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">
                    <v:group id="مجموعة 985856826" o:spid="_x0000_s13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">
                      <v:shape id="شكل حر 50" o:spid="_x0000_s13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" fillcolor="#579da5" stroked="f" strokeweight="1pt">
                        <v:stroke joinstyle="miter"/>
                      </v:roundrect>
                    </v:group>
                    <v:oval id="شكل بيضاوي 1804443379" o:spid="_x0000_s13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" filled="f" strokecolor="#2b5474" strokeweight="1pt">
                      <v:stroke joinstyle="miter"/>
                    </v:oval>
                  </v:group>
                  <v:shape id="مربع نص 41" o:spid="_x0000_s1387"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" filled="f" stroked="f">
                    <v:textbox style="mso-fit-shape-to-text:t">
                      <w:txbxContent>
                        <w:p w14:paraId="4072D45B" w14:textId="057A950A" w:rsidR="00A701E0" w:rsidRPr="00767863" w:rsidRDefault="00A701E0" w:rsidP="00A701E0">
                          <w:pPr>
                            <w:pStyle w:val="a0"/>
                            <w:rPr>
                              <w:sz w:val="40"/>
                              <w:szCs w:val="40"/>
                              <w:lang w:bidi="ar-SY"/>
                            </w:rPr>
                          </w:pPr>
                          <w:r w:rsidRPr="005E24D7">
                            <w:rPr>
                              <w:sz w:val="40"/>
                              <w:szCs w:val="40"/>
                              <w:rtl/>
                            </w:rPr>
                            <w:t>التجهيزات:</w:t>
                          </w:r>
                        </w:p>
                      </w:txbxContent>
                    </v:textbox>
                  </v:shape>
                </v:group>
                <v:shape id="صورة 865667866" o:spid="_x0000_s138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">
                  <v:imagedata r:id="rId74" o:title=""/>
                </v:shape>
                <w10:anchorlock/>
              </v:group>
            </w:pict>
          </mc:Fallback>
        </mc:AlternateContent>
      </w:r>
    </w:p>
    <w:p w:rsidR="003E68B2" w:rsidRPr="005E24D7" w:rsidRDefault="003E68B2" w:rsidP="00A701E0">
      <w:r w:rsidRPr="005E24D7">
        <w:rPr>
          <w:rtl/>
        </w:rPr>
        <w:t>يجب أن يتوافر في المكان التجهيزات اللازمة للحدث، مثل المسرح وأنظمة الصوت والإضاءة والمرافق الصحية وغيرها.</w:t>
      </w:r>
    </w:p>
    <w:p w:rsidR="003E68B2" w:rsidRPr="005E24D7" w:rsidRDefault="00A701E0"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02EE603C" wp14:editId="772D9BF5">
                <wp:extent cx="5731510" cy="890905"/>
                <wp:effectExtent l="0" t="0" r="2540" b="23495"/>
                <wp:docPr id="98687089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86615698" name="مجموعة 1286615698"/>
                        <wpg:cNvGrpSpPr/>
                        <wpg:grpSpPr>
                          <a:xfrm>
                            <a:off x="0" y="0"/>
                            <a:ext cx="5731510" cy="895351"/>
                            <a:chOff x="0" y="0"/>
                            <a:chExt cx="5878196" cy="918845"/>
                          </a:xfrm>
                        </wpg:grpSpPr>
                        <wpg:grpSp>
                          <wpg:cNvPr id="220975940" name="مجموعة 220975940"/>
                          <wpg:cNvGrpSpPr/>
                          <wpg:grpSpPr>
                            <a:xfrm>
                              <a:off x="0" y="0"/>
                              <a:ext cx="5878196" cy="918845"/>
                              <a:chOff x="0" y="0"/>
                              <a:chExt cx="6240348" cy="919070"/>
                            </a:xfrm>
                          </wpg:grpSpPr>
                          <wpg:grpSp>
                            <wpg:cNvPr id="547947498" name="مجموعة 547947498"/>
                            <wpg:cNvGrpSpPr/>
                            <wpg:grpSpPr>
                              <a:xfrm>
                                <a:off x="0" y="169208"/>
                                <a:ext cx="5433072" cy="580613"/>
                                <a:chOff x="0" y="169208"/>
                                <a:chExt cx="5433072" cy="580613"/>
                              </a:xfrm>
                            </wpg:grpSpPr>
                            <wps:wsp>
                              <wps:cNvPr id="6284573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1553835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0193821" name="شكل بيضاوي 205019382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6714307" name="مربع نص 41"/>
                          <wps:cNvSpPr txBox="1"/>
                          <wps:spPr>
                            <a:xfrm>
                              <a:off x="204484" y="256541"/>
                              <a:ext cx="4616122" cy="379598"/>
                            </a:xfrm>
                            <a:prstGeom prst="rect">
                              <a:avLst/>
                            </a:prstGeom>
                            <a:noFill/>
                          </wps:spPr>
                          <wps:txbx>
                            <w:txbxContent>
                              <w:p w:rsidR="00A701E0" w:rsidRPr="00767863" w:rsidRDefault="00A701E0" w:rsidP="00A701E0">
                                <w:pPr>
                                  <w:pStyle w:val="a0"/>
                                  <w:rPr>
                                    <w:sz w:val="40"/>
                                    <w:szCs w:val="40"/>
                                    <w:lang w:bidi="ar-SY"/>
                                  </w:rPr>
                                </w:pPr>
                                <w:r w:rsidRPr="005E24D7">
                                  <w:rPr>
                                    <w:sz w:val="40"/>
                                    <w:szCs w:val="40"/>
                                    <w:rtl/>
                                  </w:rPr>
                                  <w:t>السمعة:</w:t>
                                </w:r>
                              </w:p>
                            </w:txbxContent>
                          </wps:txbx>
                          <wps:bodyPr wrap="square" rtlCol="1">
                            <a:spAutoFit/>
                          </wps:bodyPr>
                        </wps:wsp>
                      </wpg:grpSp>
                      <pic:pic xmlns:pic="http://schemas.openxmlformats.org/drawingml/2006/picture">
                        <pic:nvPicPr>
                          <pic:cNvPr id="854996387" name="صورة 854996387"/>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2EE603C" id="_x0000_s138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">
                <v:group id="مجموعة 1286615698" o:spid="_x0000_s13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">
                  <v:group id="مجموعة 220975940" o:spid="_x0000_s13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">
                    <v:group id="مجموعة 547947498" o:spid="_x0000_s13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">
                      <v:shape id="شكل حر 50" o:spid="_x0000_s13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" fillcolor="#579da5" stroked="f" strokeweight="1pt">
                        <v:stroke joinstyle="miter"/>
                      </v:roundrect>
                    </v:group>
                    <v:oval id="شكل بيضاوي 2050193821" o:spid="_x0000_s13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" filled="f" strokecolor="#2b5474" strokeweight="1pt">
                      <v:stroke joinstyle="miter"/>
                    </v:oval>
                  </v:group>
                  <v:shape id="مربع نص 41" o:spid="_x0000_s1396"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" filled="f" stroked="f">
                    <v:textbox style="mso-fit-shape-to-text:t">
                      <w:txbxContent>
                        <w:p w14:paraId="0107DE32" w14:textId="2F7EB627" w:rsidR="00A701E0" w:rsidRPr="00767863" w:rsidRDefault="00A701E0" w:rsidP="00A701E0">
                          <w:pPr>
                            <w:pStyle w:val="a0"/>
                            <w:rPr>
                              <w:sz w:val="40"/>
                              <w:szCs w:val="40"/>
                              <w:lang w:bidi="ar-SY"/>
                            </w:rPr>
                          </w:pPr>
                          <w:r w:rsidRPr="005E24D7">
                            <w:rPr>
                              <w:sz w:val="40"/>
                              <w:szCs w:val="40"/>
                              <w:rtl/>
                            </w:rPr>
                            <w:t>السمعة:</w:t>
                          </w:r>
                        </w:p>
                      </w:txbxContent>
                    </v:textbox>
                  </v:shape>
                </v:group>
                <v:shape id="صورة 854996387" o:spid="_x0000_s139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">
                  <v:imagedata r:id="rId74" o:title=""/>
                </v:shape>
                <w10:anchorlock/>
              </v:group>
            </w:pict>
          </mc:Fallback>
        </mc:AlternateContent>
      </w:r>
    </w:p>
    <w:p w:rsidR="003E68B2" w:rsidRPr="005E24D7" w:rsidRDefault="003E68B2" w:rsidP="00A701E0">
      <w:r w:rsidRPr="005E24D7">
        <w:rPr>
          <w:rtl/>
        </w:rPr>
        <w:t>يجب أن يكون للمكان سمعة جيدة، وخاصة إذا كان الحدث يستهدف جمهوراً واسعاً، ويمكن التحقق من ذلك من خلال الاطلاع على تقييمات المكان من المستخدمين السابقين والبحث في المواقع الإلكترونية.</w:t>
      </w:r>
    </w:p>
    <w:p w:rsidR="003E68B2" w:rsidRPr="005E24D7" w:rsidRDefault="00A701E0" w:rsidP="003E68B2">
      <w:pPr>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4F6B05A0" wp14:editId="2BC4F0EE">
                <wp:extent cx="5731510" cy="890905"/>
                <wp:effectExtent l="0" t="0" r="2540" b="23495"/>
                <wp:docPr id="144132263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079444204" name="مجموعة 2079444204"/>
                        <wpg:cNvGrpSpPr/>
                        <wpg:grpSpPr>
                          <a:xfrm>
                            <a:off x="0" y="0"/>
                            <a:ext cx="5731510" cy="895351"/>
                            <a:chOff x="0" y="0"/>
                            <a:chExt cx="5878196" cy="918845"/>
                          </a:xfrm>
                        </wpg:grpSpPr>
                        <wpg:grpSp>
                          <wpg:cNvPr id="1353171" name="مجموعة 1353171"/>
                          <wpg:cNvGrpSpPr/>
                          <wpg:grpSpPr>
                            <a:xfrm>
                              <a:off x="0" y="0"/>
                              <a:ext cx="5878196" cy="918845"/>
                              <a:chOff x="0" y="0"/>
                              <a:chExt cx="6240348" cy="919070"/>
                            </a:xfrm>
                          </wpg:grpSpPr>
                          <wpg:grpSp>
                            <wpg:cNvPr id="1486122232" name="مجموعة 1486122232"/>
                            <wpg:cNvGrpSpPr/>
                            <wpg:grpSpPr>
                              <a:xfrm>
                                <a:off x="0" y="169208"/>
                                <a:ext cx="5433072" cy="580613"/>
                                <a:chOff x="0" y="169208"/>
                                <a:chExt cx="5433072" cy="580613"/>
                              </a:xfrm>
                            </wpg:grpSpPr>
                            <wps:wsp>
                              <wps:cNvPr id="4166012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4954282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88073560" name="شكل بيضاوي 118807356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4304749" name="مربع نص 41"/>
                          <wps:cNvSpPr txBox="1"/>
                          <wps:spPr>
                            <a:xfrm>
                              <a:off x="204484" y="256541"/>
                              <a:ext cx="4616122" cy="379598"/>
                            </a:xfrm>
                            <a:prstGeom prst="rect">
                              <a:avLst/>
                            </a:prstGeom>
                            <a:noFill/>
                          </wps:spPr>
                          <wps:txbx>
                            <w:txbxContent>
                              <w:p w:rsidR="00A701E0" w:rsidRPr="00767863" w:rsidRDefault="00A701E0" w:rsidP="00A701E0">
                                <w:pPr>
                                  <w:pStyle w:val="a0"/>
                                  <w:rPr>
                                    <w:sz w:val="40"/>
                                    <w:szCs w:val="40"/>
                                    <w:lang w:bidi="ar-SY"/>
                                  </w:rPr>
                                </w:pPr>
                                <w:r w:rsidRPr="005E24D7">
                                  <w:rPr>
                                    <w:sz w:val="40"/>
                                    <w:szCs w:val="40"/>
                                    <w:rtl/>
                                  </w:rPr>
                                  <w:t>الأمن:</w:t>
                                </w:r>
                              </w:p>
                            </w:txbxContent>
                          </wps:txbx>
                          <wps:bodyPr wrap="square" rtlCol="1">
                            <a:spAutoFit/>
                          </wps:bodyPr>
                        </wps:wsp>
                      </wpg:grpSp>
                      <pic:pic xmlns:pic="http://schemas.openxmlformats.org/drawingml/2006/picture">
                        <pic:nvPicPr>
                          <pic:cNvPr id="519628217" name="صورة 519628217"/>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F6B05A0" id="_x0000_s139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E4NMMoAcAAAc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2079444204" o:spid="_x0000_s13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">
                  <v:group id="مجموعة 1353171" o:spid="_x0000_s14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">
                    <v:group id="مجموعة 1486122232" o:spid="_x0000_s14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">
                      <v:shape id="شكل حر 50" o:spid="_x0000_s14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" fillcolor="#579da5" stroked="f" strokeweight="1pt">
                        <v:stroke joinstyle="miter"/>
                      </v:roundrect>
                    </v:group>
                    <v:oval id="شكل بيضاوي 1188073560" o:spid="_x0000_s14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" filled="f" strokecolor="#2b5474" strokeweight="1pt">
                      <v:stroke joinstyle="miter"/>
                    </v:oval>
                  </v:group>
                  <v:shape id="مربع نص 41" o:spid="_x0000_s1405"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" filled="f" stroked="f">
                    <v:textbox style="mso-fit-shape-to-text:t">
                      <w:txbxContent>
                        <w:p w14:paraId="0639E7CD" w14:textId="1350165E" w:rsidR="00A701E0" w:rsidRPr="00767863" w:rsidRDefault="00A701E0" w:rsidP="00A701E0">
                          <w:pPr>
                            <w:pStyle w:val="a0"/>
                            <w:rPr>
                              <w:sz w:val="40"/>
                              <w:szCs w:val="40"/>
                              <w:lang w:bidi="ar-SY"/>
                            </w:rPr>
                          </w:pPr>
                          <w:r w:rsidRPr="005E24D7">
                            <w:rPr>
                              <w:sz w:val="40"/>
                              <w:szCs w:val="40"/>
                              <w:rtl/>
                            </w:rPr>
                            <w:t>الأمن:</w:t>
                          </w:r>
                        </w:p>
                      </w:txbxContent>
                    </v:textbox>
                  </v:shape>
                </v:group>
                <v:shape id="صورة 519628217" o:spid="_x0000_s140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">
                  <v:imagedata r:id="rId74" o:title=""/>
                </v:shape>
                <w10:anchorlock/>
              </v:group>
            </w:pict>
          </mc:Fallback>
        </mc:AlternateContent>
      </w:r>
    </w:p>
    <w:p w:rsidR="003E68B2" w:rsidRPr="005E24D7" w:rsidRDefault="003E68B2" w:rsidP="00A701E0">
      <w:r w:rsidRPr="005E24D7">
        <w:rPr>
          <w:rtl/>
        </w:rPr>
        <w:t>يجب أن يكون المكان آمناً وخالياً من المشاكل الأمنية والجريمة.</w:t>
      </w:r>
    </w:p>
    <w:p w:rsidR="003E68B2" w:rsidRPr="005E24D7" w:rsidRDefault="00A701E0" w:rsidP="00A701E0">
      <w:pPr>
        <w:keepNext/>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0B452479" wp14:editId="3D5B95BB">
                <wp:extent cx="5731510" cy="890905"/>
                <wp:effectExtent l="0" t="0" r="2540" b="23495"/>
                <wp:docPr id="146433193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79440059" name="مجموعة 1279440059"/>
                        <wpg:cNvGrpSpPr/>
                        <wpg:grpSpPr>
                          <a:xfrm>
                            <a:off x="0" y="0"/>
                            <a:ext cx="5731510" cy="895351"/>
                            <a:chOff x="0" y="0"/>
                            <a:chExt cx="5878196" cy="918845"/>
                          </a:xfrm>
                        </wpg:grpSpPr>
                        <wpg:grpSp>
                          <wpg:cNvPr id="1468955028" name="مجموعة 1468955028"/>
                          <wpg:cNvGrpSpPr/>
                          <wpg:grpSpPr>
                            <a:xfrm>
                              <a:off x="0" y="0"/>
                              <a:ext cx="5878196" cy="918845"/>
                              <a:chOff x="0" y="0"/>
                              <a:chExt cx="6240348" cy="919070"/>
                            </a:xfrm>
                          </wpg:grpSpPr>
                          <wpg:grpSp>
                            <wpg:cNvPr id="687462547" name="مجموعة 687462547"/>
                            <wpg:cNvGrpSpPr/>
                            <wpg:grpSpPr>
                              <a:xfrm>
                                <a:off x="0" y="169208"/>
                                <a:ext cx="5433072" cy="580613"/>
                                <a:chOff x="0" y="169208"/>
                                <a:chExt cx="5433072" cy="580613"/>
                              </a:xfrm>
                            </wpg:grpSpPr>
                            <wps:wsp>
                              <wps:cNvPr id="14050081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3907262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778133" name="شكل بيضاوي 7977813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73096005" name="مربع نص 41"/>
                          <wps:cNvSpPr txBox="1"/>
                          <wps:spPr>
                            <a:xfrm>
                              <a:off x="204484" y="256541"/>
                              <a:ext cx="4616122" cy="379598"/>
                            </a:xfrm>
                            <a:prstGeom prst="rect">
                              <a:avLst/>
                            </a:prstGeom>
                            <a:noFill/>
                          </wps:spPr>
                          <wps:txbx>
                            <w:txbxContent>
                              <w:p w:rsidR="00A701E0" w:rsidRPr="00767863" w:rsidRDefault="00A701E0" w:rsidP="00A701E0">
                                <w:pPr>
                                  <w:pStyle w:val="a0"/>
                                  <w:rPr>
                                    <w:sz w:val="40"/>
                                    <w:szCs w:val="40"/>
                                    <w:lang w:bidi="ar-SY"/>
                                  </w:rPr>
                                </w:pPr>
                                <w:r w:rsidRPr="005E24D7">
                                  <w:rPr>
                                    <w:sz w:val="40"/>
                                    <w:szCs w:val="40"/>
                                    <w:rtl/>
                                  </w:rPr>
                                  <w:t>الطقس:</w:t>
                                </w:r>
                              </w:p>
                            </w:txbxContent>
                          </wps:txbx>
                          <wps:bodyPr wrap="square" rtlCol="1">
                            <a:spAutoFit/>
                          </wps:bodyPr>
                        </wps:wsp>
                      </wpg:grpSp>
                      <pic:pic xmlns:pic="http://schemas.openxmlformats.org/drawingml/2006/picture">
                        <pic:nvPicPr>
                          <pic:cNvPr id="1105851434" name="صورة 110585143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452479" id="_x0000_s140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yn8OBJsHAAAK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1279440059" o:spid="_x0000_s14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">
                  <v:group id="مجموعة 1468955028" o:spid="_x0000_s14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">
                    <v:group id="مجموعة 687462547" o:spid="_x0000_s14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">
                      <v:shape id="شكل حر 50" o:spid="_x0000_s14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" fillcolor="#579da5" stroked="f" strokeweight="1pt">
                        <v:stroke joinstyle="miter"/>
                      </v:roundrect>
                    </v:group>
                    <v:oval id="شكل بيضاوي 79778133" o:spid="_x0000_s14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" filled="f" strokecolor="#2b5474" strokeweight="1pt">
                      <v:stroke joinstyle="miter"/>
                    </v:oval>
                  </v:group>
                  <v:shape id="مربع نص 41" o:spid="_x0000_s1414"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" filled="f" stroked="f">
                    <v:textbox style="mso-fit-shape-to-text:t">
                      <w:txbxContent>
                        <w:p w14:paraId="4738AC77" w14:textId="7B27F61B" w:rsidR="00A701E0" w:rsidRPr="00767863" w:rsidRDefault="00A701E0" w:rsidP="00A701E0">
                          <w:pPr>
                            <w:pStyle w:val="a0"/>
                            <w:rPr>
                              <w:sz w:val="40"/>
                              <w:szCs w:val="40"/>
                              <w:lang w:bidi="ar-SY"/>
                            </w:rPr>
                          </w:pPr>
                          <w:r w:rsidRPr="005E24D7">
                            <w:rPr>
                              <w:sz w:val="40"/>
                              <w:szCs w:val="40"/>
                              <w:rtl/>
                            </w:rPr>
                            <w:t>الطقس:</w:t>
                          </w:r>
                        </w:p>
                      </w:txbxContent>
                    </v:textbox>
                  </v:shape>
                </v:group>
                <v:shape id="صورة 1105851434" o:spid="_x0000_s141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">
                  <v:imagedata r:id="rId74" o:title=""/>
                </v:shape>
                <w10:anchorlock/>
              </v:group>
            </w:pict>
          </mc:Fallback>
        </mc:AlternateContent>
      </w:r>
    </w:p>
    <w:p w:rsidR="003E68B2" w:rsidRPr="005E24D7" w:rsidRDefault="003E68B2" w:rsidP="00A701E0">
      <w:r w:rsidRPr="005E24D7">
        <w:rPr>
          <w:rtl/>
        </w:rPr>
        <w:t>يجب النظر في الأحوال الجوية ودرجات الحرارة والرطوبة المتوقعة، ويمكن اختيار المكان الداخلي أو الخارجي بناءً على ذلك.</w:t>
      </w:r>
    </w:p>
    <w:p w:rsidR="003E68B2" w:rsidRPr="005E24D7" w:rsidRDefault="00A701E0"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316A034E" wp14:editId="7D8BF468">
                <wp:extent cx="5731510" cy="890905"/>
                <wp:effectExtent l="0" t="0" r="2540" b="23495"/>
                <wp:docPr id="87404353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70752349" name="مجموعة 770752349"/>
                        <wpg:cNvGrpSpPr/>
                        <wpg:grpSpPr>
                          <a:xfrm>
                            <a:off x="0" y="0"/>
                            <a:ext cx="5731510" cy="895351"/>
                            <a:chOff x="0" y="0"/>
                            <a:chExt cx="5878196" cy="918845"/>
                          </a:xfrm>
                        </wpg:grpSpPr>
                        <wpg:grpSp>
                          <wpg:cNvPr id="85533333" name="مجموعة 85533333"/>
                          <wpg:cNvGrpSpPr/>
                          <wpg:grpSpPr>
                            <a:xfrm>
                              <a:off x="0" y="0"/>
                              <a:ext cx="5878196" cy="918845"/>
                              <a:chOff x="0" y="0"/>
                              <a:chExt cx="6240348" cy="919070"/>
                            </a:xfrm>
                          </wpg:grpSpPr>
                          <wpg:grpSp>
                            <wpg:cNvPr id="1951610549" name="مجموعة 1951610549"/>
                            <wpg:cNvGrpSpPr/>
                            <wpg:grpSpPr>
                              <a:xfrm>
                                <a:off x="0" y="169208"/>
                                <a:ext cx="5433072" cy="580613"/>
                                <a:chOff x="0" y="169208"/>
                                <a:chExt cx="5433072" cy="580613"/>
                              </a:xfrm>
                            </wpg:grpSpPr>
                            <wps:wsp>
                              <wps:cNvPr id="10631067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592604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0663038" name="شكل بيضاوي 51066303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0737000" name="مربع نص 41"/>
                          <wps:cNvSpPr txBox="1"/>
                          <wps:spPr>
                            <a:xfrm>
                              <a:off x="204484" y="256541"/>
                              <a:ext cx="4616122" cy="379598"/>
                            </a:xfrm>
                            <a:prstGeom prst="rect">
                              <a:avLst/>
                            </a:prstGeom>
                            <a:noFill/>
                          </wps:spPr>
                          <wps:txbx>
                            <w:txbxContent>
                              <w:p w:rsidR="00A701E0" w:rsidRPr="00767863" w:rsidRDefault="00A701E0" w:rsidP="00A701E0">
                                <w:pPr>
                                  <w:pStyle w:val="a0"/>
                                  <w:rPr>
                                    <w:sz w:val="40"/>
                                    <w:szCs w:val="40"/>
                                    <w:lang w:bidi="ar-SY"/>
                                  </w:rPr>
                                </w:pPr>
                                <w:r w:rsidRPr="005E24D7">
                                  <w:rPr>
                                    <w:sz w:val="40"/>
                                    <w:szCs w:val="40"/>
                                    <w:rtl/>
                                  </w:rPr>
                                  <w:t>الثقافة:</w:t>
                                </w:r>
                              </w:p>
                            </w:txbxContent>
                          </wps:txbx>
                          <wps:bodyPr wrap="square" rtlCol="1">
                            <a:spAutoFit/>
                          </wps:bodyPr>
                        </wps:wsp>
                      </wpg:grpSp>
                      <pic:pic xmlns:pic="http://schemas.openxmlformats.org/drawingml/2006/picture">
                        <pic:nvPicPr>
                          <pic:cNvPr id="806730997" name="صورة 806730997"/>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16A034E" id="_x0000_s141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3AasmgcAAAY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770752349" o:spid="_x0000_s14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">
                  <v:group id="مجموعة 85533333" o:spid="_x0000_s14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">
                    <v:group id="مجموعة 1951610549" o:spid="_x0000_s14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">
                      <v:shape id="شكل حر 50" o:spid="_x0000_s14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" fillcolor="#579da5" stroked="f" strokeweight="1pt">
                        <v:stroke joinstyle="miter"/>
                      </v:roundrect>
                    </v:group>
                    <v:oval id="شكل بيضاوي 510663038" o:spid="_x0000_s14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" filled="f" strokecolor="#2b5474" strokeweight="1pt">
                      <v:stroke joinstyle="miter"/>
                    </v:oval>
                  </v:group>
                  <v:shape id="مربع نص 41" o:spid="_x0000_s1423"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" filled="f" stroked="f">
                    <v:textbox style="mso-fit-shape-to-text:t">
                      <w:txbxContent>
                        <w:p w14:paraId="7402232B" w14:textId="249EB632" w:rsidR="00A701E0" w:rsidRPr="00767863" w:rsidRDefault="00A701E0" w:rsidP="00A701E0">
                          <w:pPr>
                            <w:pStyle w:val="a0"/>
                            <w:rPr>
                              <w:sz w:val="40"/>
                              <w:szCs w:val="40"/>
                              <w:lang w:bidi="ar-SY"/>
                            </w:rPr>
                          </w:pPr>
                          <w:r w:rsidRPr="005E24D7">
                            <w:rPr>
                              <w:sz w:val="40"/>
                              <w:szCs w:val="40"/>
                              <w:rtl/>
                            </w:rPr>
                            <w:t>الثقافة:</w:t>
                          </w:r>
                        </w:p>
                      </w:txbxContent>
                    </v:textbox>
                  </v:shape>
                </v:group>
                <v:shape id="صورة 806730997" o:spid="_x0000_s142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">
                  <v:imagedata r:id="rId74" o:title=""/>
                </v:shape>
                <w10:anchorlock/>
              </v:group>
            </w:pict>
          </mc:Fallback>
        </mc:AlternateContent>
      </w:r>
    </w:p>
    <w:p w:rsidR="003E68B2" w:rsidRPr="00A701E0" w:rsidRDefault="003E68B2" w:rsidP="00A701E0">
      <w:r w:rsidRPr="005E24D7">
        <w:rPr>
          <w:rtl/>
        </w:rPr>
        <w:t>يجب اختيار مكان يتوافق مع الثقافة والقيم والعادات المحلية.</w:t>
      </w:r>
    </w:p>
    <w:p w:rsidR="003E68B2" w:rsidRPr="00594F62" w:rsidRDefault="003E68B2" w:rsidP="00594F62">
      <w:pPr>
        <w:rPr>
          <w:color w:val="C00000"/>
        </w:rPr>
      </w:pPr>
      <w:r w:rsidRPr="00A701E0">
        <w:rPr>
          <w:rFonts w:hint="cs"/>
          <w:color w:val="C00000"/>
          <w:rtl/>
        </w:rPr>
        <w:t>و</w:t>
      </w:r>
      <w:r w:rsidRPr="00A701E0">
        <w:rPr>
          <w:color w:val="C00000"/>
          <w:rtl/>
        </w:rPr>
        <w:t xml:space="preserve">بالإضافة إلى العوامل </w:t>
      </w:r>
      <w:r w:rsidRPr="00A701E0">
        <w:rPr>
          <w:rFonts w:hint="cs"/>
          <w:color w:val="C00000"/>
          <w:rtl/>
        </w:rPr>
        <w:t>السابقة،</w:t>
      </w:r>
      <w:r w:rsidRPr="00A701E0">
        <w:rPr>
          <w:color w:val="C00000"/>
          <w:rtl/>
        </w:rPr>
        <w:t xml:space="preserve"> يمكن أن تؤثر بعض العوامل الأخرى على اختيار المكان المناسب للحدث، </w:t>
      </w:r>
      <w:hyperlink r:id="rId79" w:history="1">
        <w:r w:rsidRPr="00F9337C">
          <w:rPr>
            <w:rStyle w:val="Hyperlink"/>
            <w:rtl/>
          </w:rPr>
          <w:t>ومن بين هذه العوامل</w:t>
        </w:r>
      </w:hyperlink>
      <w:r w:rsidRPr="00A701E0">
        <w:rPr>
          <w:color w:val="C00000"/>
          <w:rtl/>
        </w:rPr>
        <w:t>:</w:t>
      </w:r>
    </w:p>
    <w:p w:rsidR="003E68B2" w:rsidRPr="00594F62" w:rsidRDefault="00594F62">
      <w:pPr>
        <w:pStyle w:val="NoSpacing"/>
        <w:numPr>
          <w:ilvl w:val="0"/>
          <w:numId w:val="11"/>
        </w:numPr>
        <w:spacing w:line="360" w:lineRule="auto"/>
        <w:jc w:val="both"/>
        <w:rPr>
          <w:b/>
          <w:bCs w:val="0"/>
          <w:color w:val="002060"/>
        </w:rPr>
      </w:pPr>
      <w:r>
        <w:rPr>
          <w:b/>
          <w:bCs w:val="0"/>
          <w:noProof/>
          <w:color w:val="002060"/>
        </w:rPr>
        <w:drawing>
          <wp:anchor distT="0" distB="0" distL="114300" distR="114300" simplePos="0" relativeHeight="252752896" behindDoc="0" locked="0" layoutInCell="1" allowOverlap="1" wp14:anchorId="1DECBD85" wp14:editId="7D2C32F0">
            <wp:simplePos x="0" y="0"/>
            <wp:positionH relativeFrom="margin">
              <wp:align>left</wp:align>
            </wp:positionH>
            <wp:positionV relativeFrom="paragraph">
              <wp:posOffset>1105427</wp:posOffset>
            </wp:positionV>
            <wp:extent cx="2113280" cy="853440"/>
            <wp:effectExtent l="0" t="0" r="1270" b="3810"/>
            <wp:wrapSquare wrapText="bothSides"/>
            <wp:docPr id="1253262201"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1807" t="20749" r="5719" b="7764"/>
                    <a:stretch/>
                  </pic:blipFill>
                  <pic:spPr bwMode="auto">
                    <a:xfrm>
                      <a:off x="0" y="0"/>
                      <a:ext cx="2113280" cy="8534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E68B2" w:rsidRPr="00594F62">
        <w:rPr>
          <w:color w:val="C00000"/>
          <w:rtl/>
        </w:rPr>
        <w:t>نوع الحدث:</w:t>
      </w:r>
      <w:r w:rsidR="003E68B2" w:rsidRPr="00594F62">
        <w:rPr>
          <w:b/>
          <w:bCs w:val="0"/>
          <w:color w:val="C00000"/>
          <w:rtl/>
        </w:rPr>
        <w:t xml:space="preserve"> </w:t>
      </w:r>
      <w:r w:rsidR="003E68B2" w:rsidRPr="00594F62">
        <w:rPr>
          <w:b/>
          <w:bCs w:val="0"/>
          <w:color w:val="002060"/>
          <w:rtl/>
        </w:rPr>
        <w:t>يجب مراعاة نوع الحدث الذي سيتم عقده عند اختيار المكان، مثل الحفلات الموسيقية أو المؤتمرات أو الفعاليات الرياضية، ويجب اختيار المكان الذي يتوافق مع متطلبات الحدث وطبيعته.</w:t>
      </w:r>
    </w:p>
    <w:p w:rsidR="003E68B2" w:rsidRPr="00594F62" w:rsidRDefault="003E68B2">
      <w:pPr>
        <w:pStyle w:val="NoSpacing"/>
        <w:numPr>
          <w:ilvl w:val="0"/>
          <w:numId w:val="11"/>
        </w:numPr>
        <w:spacing w:line="360" w:lineRule="auto"/>
        <w:jc w:val="both"/>
        <w:rPr>
          <w:b/>
          <w:bCs w:val="0"/>
          <w:color w:val="002060"/>
        </w:rPr>
      </w:pPr>
      <w:r w:rsidRPr="00594F62">
        <w:rPr>
          <w:color w:val="C00000"/>
          <w:rtl/>
        </w:rPr>
        <w:t>حجم الحدث:</w:t>
      </w:r>
      <w:r w:rsidRPr="00594F62">
        <w:rPr>
          <w:b/>
          <w:bCs w:val="0"/>
          <w:color w:val="002060"/>
          <w:rtl/>
        </w:rPr>
        <w:t xml:space="preserve"> يجب أن يتسع المكان لعدد الأشخاص المتوقع حضورها، ويجب أخذ هذا العامل بعين الاعتبار عند اختيار المكان.</w:t>
      </w:r>
    </w:p>
    <w:p w:rsidR="003E68B2" w:rsidRPr="00594F62" w:rsidRDefault="003E68B2">
      <w:pPr>
        <w:pStyle w:val="NoSpacing"/>
        <w:numPr>
          <w:ilvl w:val="0"/>
          <w:numId w:val="11"/>
        </w:numPr>
        <w:spacing w:line="360" w:lineRule="auto"/>
        <w:jc w:val="both"/>
        <w:rPr>
          <w:b/>
          <w:bCs w:val="0"/>
          <w:color w:val="002060"/>
        </w:rPr>
      </w:pPr>
      <w:r w:rsidRPr="00594F62">
        <w:rPr>
          <w:color w:val="C00000"/>
          <w:rtl/>
        </w:rPr>
        <w:t>الوقت:</w:t>
      </w:r>
      <w:r w:rsidRPr="00594F62">
        <w:rPr>
          <w:b/>
          <w:bCs w:val="0"/>
          <w:color w:val="002060"/>
          <w:rtl/>
        </w:rPr>
        <w:t xml:space="preserve"> يجب مراعاة وقت الحدث وتوافقه مع ساعات عمل الموظفين والأيام العطل والأحداث الأخرى التي يمكن أن تتزامن مع الحدث.</w:t>
      </w:r>
    </w:p>
    <w:p w:rsidR="003E68B2" w:rsidRPr="00594F62" w:rsidRDefault="003E68B2">
      <w:pPr>
        <w:pStyle w:val="NoSpacing"/>
        <w:numPr>
          <w:ilvl w:val="0"/>
          <w:numId w:val="11"/>
        </w:numPr>
        <w:spacing w:line="360" w:lineRule="auto"/>
        <w:jc w:val="both"/>
        <w:rPr>
          <w:b/>
          <w:bCs w:val="0"/>
          <w:color w:val="002060"/>
        </w:rPr>
      </w:pPr>
      <w:r w:rsidRPr="00594F62">
        <w:rPr>
          <w:color w:val="C00000"/>
          <w:rtl/>
        </w:rPr>
        <w:t>السعر:</w:t>
      </w:r>
      <w:r w:rsidRPr="00594F62">
        <w:rPr>
          <w:b/>
          <w:bCs w:val="0"/>
          <w:color w:val="002060"/>
          <w:rtl/>
        </w:rPr>
        <w:t xml:space="preserve"> يجب أخذ التكلفة في الاعتبار عند اختيار المكان، ويجب مراعاة تكلفة الإيجار والتأمين والخدمات الأخرى المرتبطة بالمكان.</w:t>
      </w:r>
    </w:p>
    <w:p w:rsidR="003E68B2" w:rsidRPr="00594F62" w:rsidRDefault="003E68B2">
      <w:pPr>
        <w:pStyle w:val="NoSpacing"/>
        <w:numPr>
          <w:ilvl w:val="0"/>
          <w:numId w:val="11"/>
        </w:numPr>
        <w:spacing w:line="360" w:lineRule="auto"/>
        <w:jc w:val="both"/>
        <w:rPr>
          <w:b/>
          <w:bCs w:val="0"/>
          <w:color w:val="002060"/>
        </w:rPr>
      </w:pPr>
      <w:r w:rsidRPr="00594F62">
        <w:rPr>
          <w:color w:val="C00000"/>
          <w:rtl/>
        </w:rPr>
        <w:lastRenderedPageBreak/>
        <w:t>التصميم والديكور:</w:t>
      </w:r>
      <w:r w:rsidRPr="00594F62">
        <w:rPr>
          <w:b/>
          <w:bCs w:val="0"/>
          <w:color w:val="002060"/>
          <w:rtl/>
        </w:rPr>
        <w:t xml:space="preserve"> يجب مراعاة تصميم وديكور المكان، ويجب أن يكون مناسباً لنوع الحدث والجمهور المستهدف.</w:t>
      </w:r>
    </w:p>
    <w:p w:rsidR="003E68B2" w:rsidRPr="00594F62" w:rsidRDefault="003E68B2">
      <w:pPr>
        <w:pStyle w:val="NoSpacing"/>
        <w:numPr>
          <w:ilvl w:val="0"/>
          <w:numId w:val="11"/>
        </w:numPr>
        <w:spacing w:line="360" w:lineRule="auto"/>
        <w:jc w:val="both"/>
        <w:rPr>
          <w:b/>
          <w:bCs w:val="0"/>
          <w:color w:val="002060"/>
        </w:rPr>
      </w:pPr>
      <w:r w:rsidRPr="00594F62">
        <w:rPr>
          <w:color w:val="C00000"/>
          <w:rtl/>
        </w:rPr>
        <w:t>الأماكن القريبة:</w:t>
      </w:r>
      <w:r w:rsidRPr="00594F62">
        <w:rPr>
          <w:b/>
          <w:bCs w:val="0"/>
          <w:color w:val="002060"/>
          <w:rtl/>
        </w:rPr>
        <w:t xml:space="preserve"> يمكن أن يؤثر وجود الأماكن القريبة من المكان، مثل الفنادق والمطاعم والمراكز التجارية، على اختيار المكان.</w:t>
      </w:r>
    </w:p>
    <w:p w:rsidR="003E68B2" w:rsidRPr="00594F62" w:rsidRDefault="003E68B2">
      <w:pPr>
        <w:pStyle w:val="NoSpacing"/>
        <w:numPr>
          <w:ilvl w:val="0"/>
          <w:numId w:val="11"/>
        </w:numPr>
        <w:spacing w:line="360" w:lineRule="auto"/>
        <w:jc w:val="both"/>
        <w:rPr>
          <w:b/>
          <w:bCs w:val="0"/>
          <w:color w:val="002060"/>
        </w:rPr>
      </w:pPr>
      <w:r w:rsidRPr="00594F62">
        <w:rPr>
          <w:color w:val="C00000"/>
          <w:rtl/>
        </w:rPr>
        <w:t>التفاصيل الصغيرة:</w:t>
      </w:r>
      <w:r w:rsidRPr="00594F62">
        <w:rPr>
          <w:b/>
          <w:bCs w:val="0"/>
          <w:color w:val="002060"/>
          <w:rtl/>
        </w:rPr>
        <w:t xml:space="preserve"> يجب مراعاة التفاصيل الصغيرة المرتبطة بالمكان، مثل وجود مواقف السيارات والمرافق الصحية والأماكن المخصصة لذوي الاحتياجات الخاصة.</w:t>
      </w:r>
    </w:p>
    <w:p w:rsidR="00A14FB8" w:rsidRDefault="003E68B2" w:rsidP="00594F62">
      <w:pPr>
        <w:rPr>
          <w:rFonts w:ascii="Adobe Arabic" w:hAnsi="Adobe Arabic" w:cs="Adobe Arabic"/>
          <w:b/>
          <w:bCs/>
          <w:color w:val="FF0000"/>
          <w:sz w:val="40"/>
          <w:szCs w:val="40"/>
          <w:rtl/>
        </w:rPr>
      </w:pPr>
      <w:r w:rsidRPr="005E24D7">
        <w:rPr>
          <w:rtl/>
        </w:rPr>
        <w:t>في النهاية، يجب أن يتم اختيار المكان المناسب بعناية وتحليل دقيق للعوامل المرتبطة بالحدث والجمهور المستهدف، ويجب مراعاة جميع العوامل المذكورة سابقاً لضمان نجاح الحدث وتحقيق الأهداف المحددة.</w:t>
      </w:r>
    </w:p>
    <w:p w:rsidR="00594F62" w:rsidRPr="00594F62" w:rsidRDefault="00594F62" w:rsidP="00594F62">
      <w:r w:rsidRPr="00BD5495">
        <w:rPr>
          <w:rFonts w:ascii="Sakkal Majalla" w:hAnsi="Sakkal Majalla"/>
          <w:noProof/>
          <w:color w:val="002060"/>
          <w:sz w:val="34"/>
        </w:rPr>
        <mc:AlternateContent>
          <mc:Choice Requires="wpg">
            <w:drawing>
              <wp:inline distT="0" distB="0" distL="0" distR="0" wp14:anchorId="36BA8672" wp14:editId="23AB1674">
                <wp:extent cx="5731510" cy="895350"/>
                <wp:effectExtent l="0" t="0" r="21590" b="19050"/>
                <wp:docPr id="162540045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700292736" name="صورة 1700292736"/>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49261831" name="مجموعة 1649261831"/>
                        <wpg:cNvGrpSpPr/>
                        <wpg:grpSpPr>
                          <a:xfrm>
                            <a:off x="0" y="0"/>
                            <a:ext cx="5731510" cy="895350"/>
                            <a:chOff x="0" y="0"/>
                            <a:chExt cx="5878196" cy="918845"/>
                          </a:xfrm>
                        </wpg:grpSpPr>
                        <wpg:grpSp>
                          <wpg:cNvPr id="971653618" name="مجموعة 971653618"/>
                          <wpg:cNvGrpSpPr/>
                          <wpg:grpSpPr>
                            <a:xfrm>
                              <a:off x="0" y="0"/>
                              <a:ext cx="5878196" cy="918845"/>
                              <a:chOff x="0" y="0"/>
                              <a:chExt cx="6240348" cy="919070"/>
                            </a:xfrm>
                          </wpg:grpSpPr>
                          <wpg:grpSp>
                            <wpg:cNvPr id="2007945928" name="مجموعة 2007945928"/>
                            <wpg:cNvGrpSpPr/>
                            <wpg:grpSpPr>
                              <a:xfrm>
                                <a:off x="0" y="169208"/>
                                <a:ext cx="5433072" cy="580613"/>
                                <a:chOff x="0" y="169208"/>
                                <a:chExt cx="5433072" cy="580613"/>
                              </a:xfrm>
                            </wpg:grpSpPr>
                            <wps:wsp>
                              <wps:cNvPr id="107547865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484771"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0631565" name="شكل بيضاوي 1950631565"/>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0229548" name="مربع نص 41"/>
                          <wps:cNvSpPr txBox="1"/>
                          <wps:spPr>
                            <a:xfrm>
                              <a:off x="204484" y="256874"/>
                              <a:ext cx="4616071" cy="377965"/>
                            </a:xfrm>
                            <a:prstGeom prst="rect">
                              <a:avLst/>
                            </a:prstGeom>
                            <a:noFill/>
                          </wps:spPr>
                          <wps:txbx>
                            <w:txbxContent>
                              <w:p w:rsidR="00594F62" w:rsidRPr="00594F62" w:rsidRDefault="00594F62" w:rsidP="00594F62">
                                <w:pPr>
                                  <w:pStyle w:val="a0"/>
                                  <w:rPr>
                                    <w:sz w:val="40"/>
                                    <w:szCs w:val="40"/>
                                  </w:rPr>
                                </w:pPr>
                                <w:r w:rsidRPr="00594F62">
                                  <w:rPr>
                                    <w:sz w:val="40"/>
                                    <w:szCs w:val="40"/>
                                    <w:rtl/>
                                  </w:rPr>
                                  <w:t>تنظيم إجراءات الدخول والخروج</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6BA8672" id="_x0000_s142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">
                <v:shape id="صورة 1700292736" o:spid="_x0000_s142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">
                  <v:imagedata r:id="rId69" o:title=""/>
                </v:shape>
                <v:group id="مجموعة 1649261831" o:spid="_x0000_s14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">
                  <v:group id="مجموعة 971653618" o:spid="_x0000_s14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">
                    <v:group id="مجموعة 2007945928" o:spid="_x0000_s14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">
                      <v:shape id="شكل حر 42" o:spid="_x0000_s14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4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" fillcolor="#2b5474" stroked="f" strokeweight="1pt">
                        <v:stroke joinstyle="miter"/>
                      </v:roundrect>
                    </v:group>
                    <v:oval id="شكل بيضاوي 1950631565" o:spid="_x0000_s14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" filled="f" strokecolor="#579da5" strokeweight="1pt">
                      <v:stroke joinstyle="miter"/>
                    </v:oval>
                  </v:group>
                  <v:shape id="مربع نص 41" o:spid="_x0000_s1433"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" filled="f" stroked="f">
                    <v:textbox style="mso-fit-shape-to-text:t">
                      <w:txbxContent>
                        <w:p w14:paraId="5B99E020" w14:textId="4503FD99" w:rsidR="00594F62" w:rsidRPr="00594F62" w:rsidRDefault="00594F62" w:rsidP="00594F62">
                          <w:pPr>
                            <w:pStyle w:val="a0"/>
                            <w:rPr>
                              <w:sz w:val="40"/>
                              <w:szCs w:val="40"/>
                            </w:rPr>
                          </w:pPr>
                          <w:r w:rsidRPr="00594F62">
                            <w:rPr>
                              <w:sz w:val="40"/>
                              <w:szCs w:val="40"/>
                              <w:rtl/>
                            </w:rPr>
                            <w:t>تنظيم إجراءات الدخول والخروج</w:t>
                          </w:r>
                        </w:p>
                      </w:txbxContent>
                    </v:textbox>
                  </v:shape>
                </v:group>
                <w10:anchorlock/>
              </v:group>
            </w:pict>
          </mc:Fallback>
        </mc:AlternateContent>
      </w:r>
    </w:p>
    <w:p w:rsidR="003E68B2" w:rsidRDefault="003E68B2" w:rsidP="00594F62">
      <w:pPr>
        <w:rPr>
          <w:rtl/>
        </w:rPr>
      </w:pPr>
      <w:r w:rsidRPr="005E24D7">
        <w:rPr>
          <w:rtl/>
        </w:rPr>
        <w:t>تنظيم إجراءات الدخول والخروج هو جزء هام من تنظيم الفعاليات والأحداث، حيث يساعد على تحديد عدد الحضور وضمان سلامتهم، ويساعد أيضا</w:t>
      </w:r>
      <w:r>
        <w:rPr>
          <w:rFonts w:hint="cs"/>
          <w:rtl/>
        </w:rPr>
        <w:t>ً</w:t>
      </w:r>
      <w:r w:rsidRPr="005E24D7">
        <w:rPr>
          <w:rtl/>
        </w:rPr>
        <w:t xml:space="preserve"> على تقليل الاكتظاظ والتكدس والفوضى عند الدخول أو الخروج. </w:t>
      </w:r>
    </w:p>
    <w:p w:rsidR="003E68B2" w:rsidRPr="00594F62" w:rsidRDefault="003E68B2" w:rsidP="00594F62">
      <w:pPr>
        <w:rPr>
          <w:color w:val="C00000"/>
        </w:rPr>
      </w:pPr>
      <w:r w:rsidRPr="00594F62">
        <w:rPr>
          <w:color w:val="C00000"/>
          <w:rtl/>
        </w:rPr>
        <w:t>ويمكن تنظيم إجراءات الدخول والخروج عن طريق اتباع الخطوات التالية:</w:t>
      </w:r>
    </w:p>
    <w:p w:rsidR="003E68B2" w:rsidRDefault="00594F62" w:rsidP="003E68B2">
      <w:pPr>
        <w:rPr>
          <w:rFonts w:ascii="Adobe Arabic" w:hAnsi="Adobe Arabic" w:cs="Adobe Arabic"/>
          <w:sz w:val="40"/>
          <w:szCs w:val="40"/>
          <w:rtl/>
        </w:rPr>
      </w:pPr>
      <w:r w:rsidRPr="00185A00">
        <w:rPr>
          <w:b/>
          <w:bCs/>
          <w:noProof/>
        </w:rPr>
        <mc:AlternateContent>
          <mc:Choice Requires="wpg">
            <w:drawing>
              <wp:inline distT="0" distB="0" distL="0" distR="0" wp14:anchorId="7C7FA9E2" wp14:editId="75891DF4">
                <wp:extent cx="5731510" cy="2311400"/>
                <wp:effectExtent l="19050" t="0" r="40640" b="12700"/>
                <wp:docPr id="785795" name="مجموعة 71"/>
                <wp:cNvGraphicFramePr/>
                <a:graphic xmlns:a="http://schemas.openxmlformats.org/drawingml/2006/main">
                  <a:graphicData uri="http://schemas.microsoft.com/office/word/2010/wordprocessingGroup">
                    <wpg:wgp>
                      <wpg:cNvGrpSpPr/>
                      <wpg:grpSpPr>
                        <a:xfrm>
                          <a:off x="0" y="0"/>
                          <a:ext cx="5731510" cy="2311400"/>
                          <a:chOff x="0" y="0"/>
                          <a:chExt cx="7683419" cy="3098841"/>
                        </a:xfrm>
                      </wpg:grpSpPr>
                      <wpg:grpSp>
                        <wpg:cNvPr id="785796" name="مجموعة 785796"/>
                        <wpg:cNvGrpSpPr/>
                        <wpg:grpSpPr>
                          <a:xfrm>
                            <a:off x="5941261" y="777863"/>
                            <a:ext cx="1742158" cy="1501861"/>
                            <a:chOff x="5941261" y="777863"/>
                            <a:chExt cx="1742158" cy="1501861"/>
                          </a:xfrm>
                        </wpg:grpSpPr>
                        <wps:wsp>
                          <wps:cNvPr id="785797" name="Hexagon 5"/>
                          <wps:cNvSpPr/>
                          <wps:spPr>
                            <a:xfrm>
                              <a:off x="5941261" y="777863"/>
                              <a:ext cx="1742158" cy="1501861"/>
                            </a:xfrm>
                            <a:prstGeom prst="hexagon">
                              <a:avLst/>
                            </a:prstGeom>
                            <a:no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798" name="TextBox 15"/>
                          <wps:cNvSpPr txBox="1"/>
                          <wps:spPr>
                            <a:xfrm>
                              <a:off x="6080608" y="903998"/>
                              <a:ext cx="1473195" cy="1306873"/>
                            </a:xfrm>
                            <a:prstGeom prst="rect">
                              <a:avLst/>
                            </a:prstGeom>
                            <a:noFill/>
                            <a:ln w="3175">
                              <a:noFill/>
                            </a:ln>
                          </wps:spPr>
                          <wps:txbx>
                            <w:txbxContent>
                              <w:p w:rsidR="00594F62" w:rsidRDefault="00594F62" w:rsidP="00594F62">
                                <w:pPr>
                                  <w:pStyle w:val="NormalWeb"/>
                                  <w:spacing w:before="0" w:beforeAutospacing="0" w:after="0" w:afterAutospacing="0"/>
                                  <w:jc w:val="center"/>
                                  <w:rPr>
                                    <w:lang w:bidi="ar-EG"/>
                                  </w:rPr>
                                </w:pPr>
                                <w:r w:rsidRPr="00594F62">
                                  <w:rPr>
                                    <w:rFonts w:ascii="Adobe Arabic" w:hAnsi="Adobe Arabic" w:cs="Adobe Arabic"/>
                                    <w:b/>
                                    <w:bCs/>
                                    <w:color w:val="343C4F"/>
                                    <w:kern w:val="24"/>
                                    <w:sz w:val="40"/>
                                    <w:szCs w:val="40"/>
                                    <w:rtl/>
                                    <w:lang w:bidi="ar-EG"/>
                                  </w:rPr>
                                  <w:t>تحديد نقاط الدخول</w:t>
                                </w:r>
                                <w:r w:rsidRPr="005E24D7">
                                  <w:rPr>
                                    <w:rFonts w:ascii="Adobe Arabic" w:hAnsi="Adobe Arabic" w:cs="Adobe Arabic"/>
                                    <w:sz w:val="40"/>
                                    <w:szCs w:val="40"/>
                                    <w:rtl/>
                                  </w:rPr>
                                  <w:t xml:space="preserve"> </w:t>
                                </w:r>
                                <w:r w:rsidRPr="00594F62">
                                  <w:rPr>
                                    <w:rFonts w:ascii="Adobe Arabic" w:hAnsi="Adobe Arabic" w:cs="Adobe Arabic"/>
                                    <w:b/>
                                    <w:bCs/>
                                    <w:color w:val="343C4F"/>
                                    <w:kern w:val="24"/>
                                    <w:sz w:val="40"/>
                                    <w:szCs w:val="40"/>
                                    <w:rtl/>
                                    <w:lang w:bidi="ar-EG"/>
                                  </w:rPr>
                                  <w:t>والخروج</w:t>
                                </w:r>
                              </w:p>
                            </w:txbxContent>
                          </wps:txbx>
                          <wps:bodyPr wrap="square" rtlCol="0" anchor="ctr">
                            <a:noAutofit/>
                          </wps:bodyPr>
                        </wps:wsp>
                      </wpg:grpSp>
                      <wpg:grpSp>
                        <wpg:cNvPr id="785799" name="مجموعة 785799"/>
                        <wpg:cNvGrpSpPr/>
                        <wpg:grpSpPr>
                          <a:xfrm>
                            <a:off x="810586" y="0"/>
                            <a:ext cx="5354924" cy="1501860"/>
                            <a:chOff x="810586" y="0"/>
                            <a:chExt cx="5354924" cy="1501860"/>
                          </a:xfrm>
                        </wpg:grpSpPr>
                        <wps:wsp>
                          <wps:cNvPr id="785800" name="Hexagon 6"/>
                          <wps:cNvSpPr/>
                          <wps:spPr>
                            <a:xfrm>
                              <a:off x="1467608" y="0"/>
                              <a:ext cx="1742159" cy="1501860"/>
                            </a:xfrm>
                            <a:prstGeom prst="hexagon">
                              <a:avLst/>
                            </a:prstGeom>
                            <a:solidFill>
                              <a:srgbClr val="31394C"/>
                            </a:solid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01" name="TextBox 11"/>
                          <wps:cNvSpPr txBox="1"/>
                          <wps:spPr>
                            <a:xfrm>
                              <a:off x="810586" y="203617"/>
                              <a:ext cx="908716" cy="523334"/>
                            </a:xfrm>
                            <a:prstGeom prst="rect">
                              <a:avLst/>
                            </a:prstGeom>
                            <a:noFill/>
                            <a:ln w="3175">
                              <a:noFill/>
                            </a:ln>
                          </wps:spPr>
                          <wps:bodyPr wrap="square" rtlCol="0" anchor="ctr">
                            <a:spAutoFit/>
                          </wps:bodyPr>
                        </wps:wsp>
                        <wps:wsp>
                          <wps:cNvPr id="785802" name="TextBox 15"/>
                          <wps:cNvSpPr txBox="1"/>
                          <wps:spPr>
                            <a:xfrm>
                              <a:off x="1566656" y="170434"/>
                              <a:ext cx="1460751" cy="1239535"/>
                            </a:xfrm>
                            <a:prstGeom prst="rect">
                              <a:avLst/>
                            </a:prstGeom>
                            <a:noFill/>
                            <a:ln w="3175">
                              <a:noFill/>
                            </a:ln>
                          </wps:spPr>
                          <wps:txbx>
                            <w:txbxContent>
                              <w:p w:rsidR="00594F62" w:rsidRPr="003A40D9" w:rsidRDefault="00594F62" w:rsidP="00594F62">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594F62">
                                  <w:rPr>
                                    <w:rFonts w:ascii="Adobe Arabic" w:hAnsi="Adobe Arabic" w:cs="Adobe Arabic"/>
                                    <w:b/>
                                    <w:bCs/>
                                    <w:color w:val="FFFFFF" w:themeColor="background1"/>
                                    <w:kern w:val="24"/>
                                    <w:sz w:val="40"/>
                                    <w:szCs w:val="40"/>
                                    <w:rtl/>
                                    <w:lang w:bidi="ar-EG"/>
                                  </w:rPr>
                                  <w:t>إعداد الجداول الزمنية</w:t>
                                </w:r>
                              </w:p>
                            </w:txbxContent>
                          </wps:txbx>
                          <wps:bodyPr wrap="square" rtlCol="0" anchor="ctr">
                            <a:spAutoFit/>
                          </wps:bodyPr>
                        </wps:wsp>
                        <wps:wsp>
                          <wps:cNvPr id="785803" name="Hexagon 6"/>
                          <wps:cNvSpPr/>
                          <wps:spPr>
                            <a:xfrm>
                              <a:off x="4423351" y="0"/>
                              <a:ext cx="1742159" cy="1501860"/>
                            </a:xfrm>
                            <a:prstGeom prst="hexagon">
                              <a:avLst/>
                            </a:prstGeom>
                            <a:solidFill>
                              <a:srgbClr val="31394C"/>
                            </a:solid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04" name="TextBox 15"/>
                          <wps:cNvSpPr txBox="1"/>
                          <wps:spPr>
                            <a:xfrm>
                              <a:off x="4550594" y="462819"/>
                              <a:ext cx="1460751" cy="498027"/>
                            </a:xfrm>
                            <a:prstGeom prst="rect">
                              <a:avLst/>
                            </a:prstGeom>
                            <a:noFill/>
                            <a:ln w="3175">
                              <a:noFill/>
                            </a:ln>
                          </wps:spPr>
                          <wps:txbx>
                            <w:txbxContent>
                              <w:p w:rsidR="00594F62" w:rsidRDefault="00594F62" w:rsidP="00594F62">
                                <w:pPr>
                                  <w:pStyle w:val="NormalWeb"/>
                                  <w:bidi/>
                                  <w:spacing w:before="0" w:beforeAutospacing="0" w:after="0" w:afterAutospacing="0"/>
                                  <w:jc w:val="center"/>
                                  <w:rPr>
                                    <w:lang w:bidi="ar-EG"/>
                                  </w:rPr>
                                </w:pPr>
                                <w:r w:rsidRPr="00594F62">
                                  <w:rPr>
                                    <w:rFonts w:ascii="Adobe Arabic" w:hAnsi="Adobe Arabic" w:cs="Adobe Arabic"/>
                                    <w:b/>
                                    <w:bCs/>
                                    <w:color w:val="FFFFFF" w:themeColor="background1"/>
                                    <w:kern w:val="24"/>
                                    <w:sz w:val="40"/>
                                    <w:szCs w:val="40"/>
                                    <w:rtl/>
                                    <w:lang w:bidi="ar-EG"/>
                                  </w:rPr>
                                  <w:t>المراقبة</w:t>
                                </w:r>
                              </w:p>
                            </w:txbxContent>
                          </wps:txbx>
                          <wps:bodyPr wrap="square" rtlCol="0" anchor="ctr">
                            <a:spAutoFit/>
                          </wps:bodyPr>
                        </wps:wsp>
                      </wpg:grpSp>
                      <wpg:grpSp>
                        <wpg:cNvPr id="785805" name="مجموعة 785805"/>
                        <wpg:cNvGrpSpPr/>
                        <wpg:grpSpPr>
                          <a:xfrm>
                            <a:off x="2952317" y="788448"/>
                            <a:ext cx="1742158" cy="1501860"/>
                            <a:chOff x="2952317" y="788448"/>
                            <a:chExt cx="1742158" cy="1501860"/>
                          </a:xfrm>
                        </wpg:grpSpPr>
                        <wps:wsp>
                          <wps:cNvPr id="785806" name="Hexagon 5"/>
                          <wps:cNvSpPr/>
                          <wps:spPr>
                            <a:xfrm>
                              <a:off x="2952317" y="788448"/>
                              <a:ext cx="1742158" cy="1501860"/>
                            </a:xfrm>
                            <a:prstGeom prst="hexagon">
                              <a:avLst/>
                            </a:prstGeom>
                            <a:no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07" name="TextBox 15"/>
                          <wps:cNvSpPr txBox="1"/>
                          <wps:spPr>
                            <a:xfrm>
                              <a:off x="3089843" y="1052366"/>
                              <a:ext cx="1460751" cy="868355"/>
                            </a:xfrm>
                            <a:prstGeom prst="rect">
                              <a:avLst/>
                            </a:prstGeom>
                            <a:noFill/>
                            <a:ln w="3175">
                              <a:noFill/>
                            </a:ln>
                          </wps:spPr>
                          <wps:txbx>
                            <w:txbxContent>
                              <w:p w:rsidR="00594F62" w:rsidRPr="003A40D9" w:rsidRDefault="00594F62" w:rsidP="00594F62">
                                <w:pPr>
                                  <w:pStyle w:val="NormalWeb"/>
                                  <w:spacing w:before="0" w:beforeAutospacing="0" w:after="0" w:afterAutospacing="0"/>
                                  <w:jc w:val="center"/>
                                  <w:rPr>
                                    <w:rFonts w:ascii="Adobe Arabic" w:hAnsi="Adobe Arabic" w:cs="Adobe Arabic"/>
                                    <w:b/>
                                    <w:bCs/>
                                    <w:color w:val="343C4F"/>
                                    <w:kern w:val="24"/>
                                    <w:sz w:val="40"/>
                                    <w:szCs w:val="40"/>
                                    <w:lang w:bidi="ar-EG"/>
                                  </w:rPr>
                                </w:pPr>
                                <w:r w:rsidRPr="00594F62">
                                  <w:rPr>
                                    <w:rFonts w:ascii="Adobe Arabic" w:hAnsi="Adobe Arabic" w:cs="Adobe Arabic"/>
                                    <w:b/>
                                    <w:bCs/>
                                    <w:color w:val="343C4F"/>
                                    <w:kern w:val="24"/>
                                    <w:sz w:val="40"/>
                                    <w:szCs w:val="40"/>
                                    <w:rtl/>
                                    <w:lang w:bidi="ar-EG"/>
                                  </w:rPr>
                                  <w:t>توزيع البطاقات</w:t>
                                </w:r>
                              </w:p>
                            </w:txbxContent>
                          </wps:txbx>
                          <wps:bodyPr wrap="square" rtlCol="0" anchor="ctr">
                            <a:spAutoFit/>
                          </wps:bodyPr>
                        </wps:wsp>
                      </wpg:grpSp>
                      <wpg:grpSp>
                        <wpg:cNvPr id="785808" name="مجموعة 785808"/>
                        <wpg:cNvGrpSpPr/>
                        <wpg:grpSpPr>
                          <a:xfrm>
                            <a:off x="1467609" y="1596981"/>
                            <a:ext cx="4697901" cy="1501860"/>
                            <a:chOff x="1467609" y="1596981"/>
                            <a:chExt cx="4697901" cy="1501860"/>
                          </a:xfrm>
                          <a:solidFill>
                            <a:srgbClr val="2B5474"/>
                          </a:solidFill>
                        </wpg:grpSpPr>
                        <wps:wsp>
                          <wps:cNvPr id="785809" name="Hexagon 6"/>
                          <wps:cNvSpPr/>
                          <wps:spPr>
                            <a:xfrm>
                              <a:off x="1467609" y="1596981"/>
                              <a:ext cx="1742158" cy="1501860"/>
                            </a:xfrm>
                            <a:prstGeom prst="hexagon">
                              <a:avLst/>
                            </a:prstGeom>
                            <a:grpFill/>
                            <a:ln w="254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10" name="TextBox 15"/>
                          <wps:cNvSpPr txBox="1"/>
                          <wps:spPr>
                            <a:xfrm>
                              <a:off x="1589783" y="1873067"/>
                              <a:ext cx="1460751" cy="868355"/>
                            </a:xfrm>
                            <a:prstGeom prst="rect">
                              <a:avLst/>
                            </a:prstGeom>
                            <a:noFill/>
                            <a:ln w="3175">
                              <a:noFill/>
                            </a:ln>
                          </wps:spPr>
                          <wps:txbx>
                            <w:txbxContent>
                              <w:p w:rsidR="00594F62" w:rsidRPr="003A40D9" w:rsidRDefault="00594F62" w:rsidP="00594F62">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594F62">
                                  <w:rPr>
                                    <w:rFonts w:ascii="Adobe Arabic" w:hAnsi="Adobe Arabic" w:cs="Adobe Arabic"/>
                                    <w:b/>
                                    <w:bCs/>
                                    <w:color w:val="FFFFFF" w:themeColor="background1"/>
                                    <w:kern w:val="24"/>
                                    <w:sz w:val="40"/>
                                    <w:szCs w:val="40"/>
                                    <w:rtl/>
                                    <w:lang w:bidi="ar-EG"/>
                                  </w:rPr>
                                  <w:t>توفير الخدمات</w:t>
                                </w:r>
                              </w:p>
                            </w:txbxContent>
                          </wps:txbx>
                          <wps:bodyPr wrap="square" rtlCol="0" anchor="ctr">
                            <a:spAutoFit/>
                          </wps:bodyPr>
                        </wps:wsp>
                        <wps:wsp>
                          <wps:cNvPr id="785811" name="Hexagon 6"/>
                          <wps:cNvSpPr/>
                          <wps:spPr>
                            <a:xfrm>
                              <a:off x="4423352" y="1596981"/>
                              <a:ext cx="1742158" cy="1501860"/>
                            </a:xfrm>
                            <a:prstGeom prst="hexagon">
                              <a:avLst/>
                            </a:prstGeom>
                            <a:grpFill/>
                            <a:ln w="254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12" name="TextBox 15"/>
                          <wps:cNvSpPr txBox="1"/>
                          <wps:spPr>
                            <a:xfrm>
                              <a:off x="4423352" y="1887976"/>
                              <a:ext cx="1718681" cy="868355"/>
                            </a:xfrm>
                            <a:prstGeom prst="rect">
                              <a:avLst/>
                            </a:prstGeom>
                            <a:noFill/>
                            <a:ln w="3175">
                              <a:noFill/>
                            </a:ln>
                          </wps:spPr>
                          <wps:txbx>
                            <w:txbxContent>
                              <w:p w:rsidR="00594F62" w:rsidRPr="003A40D9" w:rsidRDefault="00594F62" w:rsidP="00594F62">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594F62">
                                  <w:rPr>
                                    <w:rFonts w:ascii="Adobe Arabic" w:hAnsi="Adobe Arabic" w:cs="Adobe Arabic"/>
                                    <w:b/>
                                    <w:bCs/>
                                    <w:color w:val="FFFFFF" w:themeColor="background1"/>
                                    <w:kern w:val="24"/>
                                    <w:sz w:val="40"/>
                                    <w:szCs w:val="40"/>
                                    <w:rtl/>
                                    <w:lang w:bidi="ar-EG"/>
                                  </w:rPr>
                                  <w:t>التحقق من الهوية</w:t>
                                </w:r>
                              </w:p>
                            </w:txbxContent>
                          </wps:txbx>
                          <wps:bodyPr wrap="square" rtlCol="0" anchor="ctr">
                            <a:spAutoFit/>
                          </wps:bodyPr>
                        </wps:wsp>
                      </wpg:grpSp>
                      <wpg:grpSp>
                        <wpg:cNvPr id="785813" name="مجموعة 785813"/>
                        <wpg:cNvGrpSpPr/>
                        <wpg:grpSpPr>
                          <a:xfrm>
                            <a:off x="0" y="819049"/>
                            <a:ext cx="1742158" cy="1501860"/>
                            <a:chOff x="0" y="819049"/>
                            <a:chExt cx="1742158" cy="1501860"/>
                          </a:xfrm>
                        </wpg:grpSpPr>
                        <wps:wsp>
                          <wps:cNvPr id="785814" name="Hexagon 5"/>
                          <wps:cNvSpPr/>
                          <wps:spPr>
                            <a:xfrm>
                              <a:off x="0" y="819049"/>
                              <a:ext cx="1742158" cy="1501860"/>
                            </a:xfrm>
                            <a:prstGeom prst="hexagon">
                              <a:avLst/>
                            </a:prstGeom>
                            <a:noFill/>
                            <a:ln w="254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15" name="TextBox 15"/>
                          <wps:cNvSpPr txBox="1"/>
                          <wps:spPr>
                            <a:xfrm>
                              <a:off x="140950" y="1330171"/>
                              <a:ext cx="1461602" cy="498027"/>
                            </a:xfrm>
                            <a:prstGeom prst="rect">
                              <a:avLst/>
                            </a:prstGeom>
                            <a:noFill/>
                            <a:ln w="3175">
                              <a:noFill/>
                            </a:ln>
                          </wps:spPr>
                          <wps:txbx>
                            <w:txbxContent>
                              <w:p w:rsidR="00594F62" w:rsidRDefault="00594F62" w:rsidP="00594F62">
                                <w:pPr>
                                  <w:pStyle w:val="NormalWeb"/>
                                  <w:spacing w:before="0" w:beforeAutospacing="0" w:after="0" w:afterAutospacing="0"/>
                                  <w:jc w:val="center"/>
                                  <w:rPr>
                                    <w:lang w:bidi="ar-EG"/>
                                  </w:rPr>
                                </w:pPr>
                                <w:r>
                                  <w:rPr>
                                    <w:rFonts w:ascii="Adobe Arabic" w:hAnsi="Adobe Arabic" w:cs="Adobe Arabic" w:hint="cs"/>
                                    <w:b/>
                                    <w:bCs/>
                                    <w:color w:val="343C4F"/>
                                    <w:kern w:val="24"/>
                                    <w:sz w:val="40"/>
                                    <w:szCs w:val="40"/>
                                    <w:rtl/>
                                    <w:lang w:bidi="ar-EG"/>
                                  </w:rPr>
                                  <w:t>التواصل</w:t>
                                </w:r>
                              </w:p>
                            </w:txbxContent>
                          </wps:txbx>
                          <wps:bodyPr wrap="square" rtlCol="0" anchor="ctr">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C7FA9E2" id="مجموعة 71" o:spid="_x0000_s1434" style="width:451.3pt;height:182pt;mso-position-horizontal-relative:char;mso-position-vertical-relative:line" coordsize="76834,30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">
                <v:group id="مجموعة 785796" o:spid="_x0000_s1435" style="position:absolute;left:59412;top:7778;width:17422;height:15019" coordorigin="59412,7778" coordsize="17421,15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5" o:spid="_x0000_s1436" type="#_x0000_t9" style="position:absolute;left:59412;top:7778;width:17422;height:1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" adj="4655" filled="f" strokecolor="#31394c" strokeweight="2pt"/>
                  <v:shape id="TextBox 15" o:spid="_x0000_s1437" type="#_x0000_t202" style="position:absolute;left:60806;top:9039;width:14732;height:130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" filled="f" stroked="f" strokeweight=".25pt">
                    <v:textbox>
                      <w:txbxContent>
                        <w:p w14:paraId="7468A81F" w14:textId="50F7EB0B" w:rsidR="00594F62" w:rsidRDefault="00594F62" w:rsidP="00594F62">
                          <w:pPr>
                            <w:pStyle w:val="NormalWeb"/>
                            <w:spacing w:before="0" w:beforeAutospacing="0" w:after="0" w:afterAutospacing="0"/>
                            <w:jc w:val="center"/>
                            <w:rPr>
                              <w:lang w:bidi="ar-EG"/>
                            </w:rPr>
                          </w:pPr>
                          <w:r w:rsidRPr="00594F62">
                            <w:rPr>
                              <w:rFonts w:ascii="Adobe Arabic" w:hAnsi="Adobe Arabic" w:cs="Adobe Arabic"/>
                              <w:b/>
                              <w:bCs/>
                              <w:color w:val="343C4F"/>
                              <w:kern w:val="24"/>
                              <w:sz w:val="40"/>
                              <w:szCs w:val="40"/>
                              <w:rtl/>
                              <w:lang w:bidi="ar-EG"/>
                            </w:rPr>
                            <w:t>تحديد نقاط الدخول</w:t>
                          </w:r>
                          <w:r w:rsidRPr="005E24D7">
                            <w:rPr>
                              <w:rFonts w:ascii="Adobe Arabic" w:hAnsi="Adobe Arabic" w:cs="Adobe Arabic"/>
                              <w:sz w:val="40"/>
                              <w:szCs w:val="40"/>
                              <w:rtl/>
                            </w:rPr>
                            <w:t xml:space="preserve"> </w:t>
                          </w:r>
                          <w:r w:rsidRPr="00594F62">
                            <w:rPr>
                              <w:rFonts w:ascii="Adobe Arabic" w:hAnsi="Adobe Arabic" w:cs="Adobe Arabic"/>
                              <w:b/>
                              <w:bCs/>
                              <w:color w:val="343C4F"/>
                              <w:kern w:val="24"/>
                              <w:sz w:val="40"/>
                              <w:szCs w:val="40"/>
                              <w:rtl/>
                              <w:lang w:bidi="ar-EG"/>
                            </w:rPr>
                            <w:t>والخروج</w:t>
                          </w:r>
                        </w:p>
                      </w:txbxContent>
                    </v:textbox>
                  </v:shape>
                </v:group>
                <v:group id="مجموعة 785799" o:spid="_x0000_s1438" style="position:absolute;left:8105;width:53550;height:15018" coordorigin="8105" coordsize="53549,15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">
                  <v:shape id="Hexagon 6" o:spid="_x0000_s1439" type="#_x0000_t9" style="position:absolute;left:14676;width:17421;height:150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" adj="4655" fillcolor="#31394c" strokecolor="#31394c" strokeweight="2pt"/>
                  <v:shape id="TextBox 11" o:spid="_x0000_s1440" type="#_x0000_t202" style="position:absolute;left:8105;top:2036;width:9088;height:5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" filled="f" stroked="f" strokeweight=".25pt">
                    <v:textbox style="mso-fit-shape-to-text:t"/>
                  </v:shape>
                  <v:shape id="TextBox 15" o:spid="_x0000_s1441" type="#_x0000_t202" style="position:absolute;left:15666;top:1704;width:14608;height:12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" filled="f" stroked="f" strokeweight=".25pt">
                    <v:textbox style="mso-fit-shape-to-text:t">
                      <w:txbxContent>
                        <w:p w14:paraId="11649E1E" w14:textId="5C438322" w:rsidR="00594F62" w:rsidRPr="003A40D9" w:rsidRDefault="00594F62" w:rsidP="00594F62">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594F62">
                            <w:rPr>
                              <w:rFonts w:ascii="Adobe Arabic" w:hAnsi="Adobe Arabic" w:cs="Adobe Arabic"/>
                              <w:b/>
                              <w:bCs/>
                              <w:color w:val="FFFFFF" w:themeColor="background1"/>
                              <w:kern w:val="24"/>
                              <w:sz w:val="40"/>
                              <w:szCs w:val="40"/>
                              <w:rtl/>
                              <w:lang w:bidi="ar-EG"/>
                            </w:rPr>
                            <w:t>إعداد الجداول الزمنية</w:t>
                          </w:r>
                        </w:p>
                      </w:txbxContent>
                    </v:textbox>
                  </v:shape>
                  <v:shape id="Hexagon 6" o:spid="_x0000_s1442" type="#_x0000_t9" style="position:absolute;left:44233;width:17422;height:150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" adj="4655" fillcolor="#31394c" strokecolor="#31394c" strokeweight="2pt"/>
                  <v:shape id="TextBox 15" o:spid="_x0000_s1443" type="#_x0000_t202" style="position:absolute;left:45505;top:4628;width:14608;height:49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" filled="f" stroked="f" strokeweight=".25pt">
                    <v:textbox style="mso-fit-shape-to-text:t">
                      <w:txbxContent>
                        <w:p w14:paraId="4EF0FD9E" w14:textId="0AC7F99E" w:rsidR="00594F62" w:rsidRDefault="00594F62" w:rsidP="00594F62">
                          <w:pPr>
                            <w:pStyle w:val="NormalWeb"/>
                            <w:bidi/>
                            <w:spacing w:before="0" w:beforeAutospacing="0" w:after="0" w:afterAutospacing="0"/>
                            <w:jc w:val="center"/>
                            <w:rPr>
                              <w:lang w:bidi="ar-EG"/>
                            </w:rPr>
                          </w:pPr>
                          <w:r w:rsidRPr="00594F62">
                            <w:rPr>
                              <w:rFonts w:ascii="Adobe Arabic" w:hAnsi="Adobe Arabic" w:cs="Adobe Arabic"/>
                              <w:b/>
                              <w:bCs/>
                              <w:color w:val="FFFFFF" w:themeColor="background1"/>
                              <w:kern w:val="24"/>
                              <w:sz w:val="40"/>
                              <w:szCs w:val="40"/>
                              <w:rtl/>
                              <w:lang w:bidi="ar-EG"/>
                            </w:rPr>
                            <w:t>المراقبة</w:t>
                          </w:r>
                        </w:p>
                      </w:txbxContent>
                    </v:textbox>
                  </v:shape>
                </v:group>
                <v:group id="مجموعة 785805" o:spid="_x0000_s1444" style="position:absolute;left:29523;top:7884;width:17421;height:15019" coordorigin="29523,7884" coordsize="17421,15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">
                  <v:shape id="Hexagon 5" o:spid="_x0000_s1445" type="#_x0000_t9" style="position:absolute;left:29523;top:7884;width:17421;height:1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" adj="4655" filled="f" strokecolor="#31394c" strokeweight="2pt"/>
                  <v:shape id="TextBox 15" o:spid="_x0000_s1446" type="#_x0000_t202" style="position:absolute;left:30898;top:10523;width:14607;height:8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" filled="f" stroked="f" strokeweight=".25pt">
                    <v:textbox style="mso-fit-shape-to-text:t">
                      <w:txbxContent>
                        <w:p w14:paraId="0D5BDAB7" w14:textId="7CE68F09" w:rsidR="00594F62" w:rsidRPr="003A40D9" w:rsidRDefault="00594F62" w:rsidP="00594F62">
                          <w:pPr>
                            <w:pStyle w:val="NormalWeb"/>
                            <w:spacing w:before="0" w:beforeAutospacing="0" w:after="0" w:afterAutospacing="0"/>
                            <w:jc w:val="center"/>
                            <w:rPr>
                              <w:rFonts w:ascii="Adobe Arabic" w:hAnsi="Adobe Arabic" w:cs="Adobe Arabic"/>
                              <w:b/>
                              <w:bCs/>
                              <w:color w:val="343C4F"/>
                              <w:kern w:val="24"/>
                              <w:sz w:val="40"/>
                              <w:szCs w:val="40"/>
                              <w:lang w:bidi="ar-EG"/>
                            </w:rPr>
                          </w:pPr>
                          <w:r w:rsidRPr="00594F62">
                            <w:rPr>
                              <w:rFonts w:ascii="Adobe Arabic" w:hAnsi="Adobe Arabic" w:cs="Adobe Arabic"/>
                              <w:b/>
                              <w:bCs/>
                              <w:color w:val="343C4F"/>
                              <w:kern w:val="24"/>
                              <w:sz w:val="40"/>
                              <w:szCs w:val="40"/>
                              <w:rtl/>
                              <w:lang w:bidi="ar-EG"/>
                            </w:rPr>
                            <w:t>توزيع البطاقات</w:t>
                          </w:r>
                        </w:p>
                      </w:txbxContent>
                    </v:textbox>
                  </v:shape>
                </v:group>
                <v:group id="مجموعة 785808" o:spid="_x0000_s1447" style="position:absolute;left:14676;top:15969;width:46979;height:15019" coordorigin="14676,15969" coordsize="46979,15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">
                  <v:shape id="Hexagon 6" o:spid="_x0000_s1448" type="#_x0000_t9" style="position:absolute;left:14676;top:15969;width:17421;height:1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" adj="4655" filled="f" strokecolor="#2b5474" strokeweight="2pt"/>
                  <v:shape id="TextBox 15" o:spid="_x0000_s1449" type="#_x0000_t202" style="position:absolute;left:15897;top:18730;width:14608;height:8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" filled="f" stroked="f" strokeweight=".25pt">
                    <v:textbox style="mso-fit-shape-to-text:t">
                      <w:txbxContent>
                        <w:p w14:paraId="5EFF063A" w14:textId="6AC0A1ED" w:rsidR="00594F62" w:rsidRPr="003A40D9" w:rsidRDefault="00594F62" w:rsidP="00594F62">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594F62">
                            <w:rPr>
                              <w:rFonts w:ascii="Adobe Arabic" w:hAnsi="Adobe Arabic" w:cs="Adobe Arabic"/>
                              <w:b/>
                              <w:bCs/>
                              <w:color w:val="FFFFFF" w:themeColor="background1"/>
                              <w:kern w:val="24"/>
                              <w:sz w:val="40"/>
                              <w:szCs w:val="40"/>
                              <w:rtl/>
                              <w:lang w:bidi="ar-EG"/>
                            </w:rPr>
                            <w:t>توفير الخدمات</w:t>
                          </w:r>
                        </w:p>
                      </w:txbxContent>
                    </v:textbox>
                  </v:shape>
                  <v:shape id="Hexagon 6" o:spid="_x0000_s1450" type="#_x0000_t9" style="position:absolute;left:44233;top:15969;width:17422;height:1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" adj="4655" filled="f" strokecolor="#2b5474" strokeweight="2pt"/>
                  <v:shape id="TextBox 15" o:spid="_x0000_s1451" type="#_x0000_t202" style="position:absolute;left:44233;top:18879;width:17187;height:8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" filled="f" stroked="f" strokeweight=".25pt">
                    <v:textbox style="mso-fit-shape-to-text:t">
                      <w:txbxContent>
                        <w:p w14:paraId="0067236F" w14:textId="54F2B826" w:rsidR="00594F62" w:rsidRPr="003A40D9" w:rsidRDefault="00594F62" w:rsidP="00594F62">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594F62">
                            <w:rPr>
                              <w:rFonts w:ascii="Adobe Arabic" w:hAnsi="Adobe Arabic" w:cs="Adobe Arabic"/>
                              <w:b/>
                              <w:bCs/>
                              <w:color w:val="FFFFFF" w:themeColor="background1"/>
                              <w:kern w:val="24"/>
                              <w:sz w:val="40"/>
                              <w:szCs w:val="40"/>
                              <w:rtl/>
                              <w:lang w:bidi="ar-EG"/>
                            </w:rPr>
                            <w:t>التحقق من الهوية</w:t>
                          </w:r>
                        </w:p>
                      </w:txbxContent>
                    </v:textbox>
                  </v:shape>
                </v:group>
                <v:group id="مجموعة 785813" o:spid="_x0000_s1452" style="position:absolute;top:8190;width:17421;height:15019" coordorigin=",8190" coordsize="17421,15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">
                  <v:shape id="Hexagon 5" o:spid="_x0000_s1453" type="#_x0000_t9" style="position:absolute;top:8190;width:17421;height:1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" adj="4655" filled="f" strokecolor="#2b5474" strokeweight="2pt"/>
                  <v:shape id="TextBox 15" o:spid="_x0000_s1454" type="#_x0000_t202" style="position:absolute;left:1409;top:13301;width:14616;height:49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" filled="f" stroked="f" strokeweight=".25pt">
                    <v:textbox style="mso-fit-shape-to-text:t">
                      <w:txbxContent>
                        <w:p w14:paraId="64764CCC" w14:textId="1FBDD435" w:rsidR="00594F62" w:rsidRDefault="00594F62" w:rsidP="00594F62">
                          <w:pPr>
                            <w:pStyle w:val="NormalWeb"/>
                            <w:spacing w:before="0" w:beforeAutospacing="0" w:after="0" w:afterAutospacing="0"/>
                            <w:jc w:val="center"/>
                            <w:rPr>
                              <w:lang w:bidi="ar-EG"/>
                            </w:rPr>
                          </w:pPr>
                          <w:r>
                            <w:rPr>
                              <w:rFonts w:ascii="Adobe Arabic" w:hAnsi="Adobe Arabic" w:cs="Adobe Arabic" w:hint="cs"/>
                              <w:b/>
                              <w:bCs/>
                              <w:color w:val="343C4F"/>
                              <w:kern w:val="24"/>
                              <w:sz w:val="40"/>
                              <w:szCs w:val="40"/>
                              <w:rtl/>
                              <w:lang w:bidi="ar-EG"/>
                            </w:rPr>
                            <w:t>التواصل</w:t>
                          </w:r>
                        </w:p>
                      </w:txbxContent>
                    </v:textbox>
                  </v:shape>
                </v:group>
                <w10:anchorlock/>
              </v:group>
            </w:pict>
          </mc:Fallback>
        </mc:AlternateContent>
      </w:r>
    </w:p>
    <w:p w:rsidR="00594F62" w:rsidRPr="005E24D7" w:rsidRDefault="00594F62" w:rsidP="003E68B2">
      <w:pPr>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5CD6BB9E" wp14:editId="284F143A">
                <wp:extent cx="5731510" cy="890905"/>
                <wp:effectExtent l="0" t="0" r="2540" b="23495"/>
                <wp:docPr id="67324356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93300431" name="مجموعة 893300431"/>
                        <wpg:cNvGrpSpPr/>
                        <wpg:grpSpPr>
                          <a:xfrm>
                            <a:off x="0" y="0"/>
                            <a:ext cx="5731510" cy="895351"/>
                            <a:chOff x="0" y="0"/>
                            <a:chExt cx="5878196" cy="918845"/>
                          </a:xfrm>
                        </wpg:grpSpPr>
                        <wpg:grpSp>
                          <wpg:cNvPr id="219244045" name="مجموعة 219244045"/>
                          <wpg:cNvGrpSpPr/>
                          <wpg:grpSpPr>
                            <a:xfrm>
                              <a:off x="0" y="0"/>
                              <a:ext cx="5878196" cy="918845"/>
                              <a:chOff x="0" y="0"/>
                              <a:chExt cx="6240348" cy="919070"/>
                            </a:xfrm>
                          </wpg:grpSpPr>
                          <wpg:grpSp>
                            <wpg:cNvPr id="1779140259" name="مجموعة 1779140259"/>
                            <wpg:cNvGrpSpPr/>
                            <wpg:grpSpPr>
                              <a:xfrm>
                                <a:off x="0" y="169208"/>
                                <a:ext cx="5433072" cy="580613"/>
                                <a:chOff x="0" y="169208"/>
                                <a:chExt cx="5433072" cy="580613"/>
                              </a:xfrm>
                            </wpg:grpSpPr>
                            <wps:wsp>
                              <wps:cNvPr id="14047148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189411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5708445" name="شكل بيضاوي 151570844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6669116" name="مربع نص 41"/>
                          <wps:cNvSpPr txBox="1"/>
                          <wps:spPr>
                            <a:xfrm>
                              <a:off x="204484" y="256541"/>
                              <a:ext cx="4616122" cy="379598"/>
                            </a:xfrm>
                            <a:prstGeom prst="rect">
                              <a:avLst/>
                            </a:prstGeom>
                            <a:noFill/>
                          </wps:spPr>
                          <wps:txbx>
                            <w:txbxContent>
                              <w:p w:rsidR="00594F62" w:rsidRPr="00767863" w:rsidRDefault="00594F62" w:rsidP="00594F62">
                                <w:pPr>
                                  <w:pStyle w:val="a0"/>
                                  <w:rPr>
                                    <w:sz w:val="40"/>
                                    <w:szCs w:val="40"/>
                                    <w:lang w:bidi="ar-SY"/>
                                  </w:rPr>
                                </w:pPr>
                                <w:r w:rsidRPr="005E24D7">
                                  <w:rPr>
                                    <w:sz w:val="40"/>
                                    <w:szCs w:val="40"/>
                                    <w:rtl/>
                                  </w:rPr>
                                  <w:t>تحديد نقاط الدخول والخروج:</w:t>
                                </w:r>
                              </w:p>
                            </w:txbxContent>
                          </wps:txbx>
                          <wps:bodyPr wrap="square" rtlCol="1">
                            <a:spAutoFit/>
                          </wps:bodyPr>
                        </wps:wsp>
                      </wpg:grpSp>
                      <pic:pic xmlns:pic="http://schemas.openxmlformats.org/drawingml/2006/picture">
                        <pic:nvPicPr>
                          <pic:cNvPr id="162459933" name="صورة 162459933"/>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CD6BB9E" id="_x0000_s145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o1GV5nQcAAAo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893300431" o:spid="_x0000_s14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">
                  <v:group id="مجموعة 219244045" o:spid="_x0000_s14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">
                    <v:group id="مجموعة 1779140259" o:spid="_x0000_s14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">
                      <v:shape id="شكل حر 50" o:spid="_x0000_s14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" fillcolor="#579da5" stroked="f" strokeweight="1pt">
                        <v:stroke joinstyle="miter"/>
                      </v:roundrect>
                    </v:group>
                    <v:oval id="شكل بيضاوي 1515708445" o:spid="_x0000_s14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" filled="f" strokecolor="#2b5474" strokeweight="1pt">
                      <v:stroke joinstyle="miter"/>
                    </v:oval>
                  </v:group>
                  <v:shape id="مربع نص 41" o:spid="_x0000_s1462"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" filled="f" stroked="f">
                    <v:textbox style="mso-fit-shape-to-text:t">
                      <w:txbxContent>
                        <w:p w14:paraId="2EA23F7F" w14:textId="4AE484D4" w:rsidR="00594F62" w:rsidRPr="00767863" w:rsidRDefault="00594F62" w:rsidP="00594F62">
                          <w:pPr>
                            <w:pStyle w:val="a0"/>
                            <w:rPr>
                              <w:sz w:val="40"/>
                              <w:szCs w:val="40"/>
                              <w:lang w:bidi="ar-SY"/>
                            </w:rPr>
                          </w:pPr>
                          <w:r w:rsidRPr="005E24D7">
                            <w:rPr>
                              <w:sz w:val="40"/>
                              <w:szCs w:val="40"/>
                              <w:rtl/>
                            </w:rPr>
                            <w:t>تحديد نقاط الدخول والخروج:</w:t>
                          </w:r>
                        </w:p>
                      </w:txbxContent>
                    </v:textbox>
                  </v:shape>
                </v:group>
                <v:shape id="صورة 162459933" o:spid="_x0000_s146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">
                  <v:imagedata r:id="rId74" o:title=""/>
                </v:shape>
                <w10:anchorlock/>
              </v:group>
            </w:pict>
          </mc:Fallback>
        </mc:AlternateContent>
      </w:r>
    </w:p>
    <w:p w:rsidR="003E68B2" w:rsidRPr="005E24D7" w:rsidRDefault="003E68B2" w:rsidP="00594F62">
      <w:r w:rsidRPr="005E24D7">
        <w:rPr>
          <w:rtl/>
        </w:rPr>
        <w:t xml:space="preserve">يجب تحديد نقاط الدخول والخروج ووضع علامات وإرشادات واضحة لتوجيه الحضور، ويمكن توفير عدة نقاط للدخول والخروج إذا كان العدد </w:t>
      </w:r>
      <w:r>
        <w:rPr>
          <w:rtl/>
        </w:rPr>
        <w:t>كبير</w:t>
      </w:r>
      <w:r w:rsidRPr="005E24D7">
        <w:rPr>
          <w:rtl/>
        </w:rPr>
        <w:t>ا</w:t>
      </w:r>
      <w:r>
        <w:rPr>
          <w:rFonts w:hint="cs"/>
          <w:rtl/>
        </w:rPr>
        <w:t>ً</w:t>
      </w:r>
      <w:r w:rsidRPr="005E24D7">
        <w:rPr>
          <w:rtl/>
        </w:rPr>
        <w:t>.</w:t>
      </w:r>
    </w:p>
    <w:p w:rsidR="003E68B2" w:rsidRPr="005E24D7" w:rsidRDefault="00594F62"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5455B7A4" wp14:editId="7CC7AED6">
                <wp:extent cx="5731510" cy="890905"/>
                <wp:effectExtent l="0" t="0" r="2540" b="23495"/>
                <wp:docPr id="183597563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06815860" name="مجموعة 1606815860"/>
                        <wpg:cNvGrpSpPr/>
                        <wpg:grpSpPr>
                          <a:xfrm>
                            <a:off x="0" y="0"/>
                            <a:ext cx="5731510" cy="895351"/>
                            <a:chOff x="0" y="0"/>
                            <a:chExt cx="5878196" cy="918845"/>
                          </a:xfrm>
                        </wpg:grpSpPr>
                        <wpg:grpSp>
                          <wpg:cNvPr id="1541659221" name="مجموعة 1541659221"/>
                          <wpg:cNvGrpSpPr/>
                          <wpg:grpSpPr>
                            <a:xfrm>
                              <a:off x="0" y="0"/>
                              <a:ext cx="5878196" cy="918845"/>
                              <a:chOff x="0" y="0"/>
                              <a:chExt cx="6240348" cy="919070"/>
                            </a:xfrm>
                          </wpg:grpSpPr>
                          <wpg:grpSp>
                            <wpg:cNvPr id="676927992" name="مجموعة 676927992"/>
                            <wpg:cNvGrpSpPr/>
                            <wpg:grpSpPr>
                              <a:xfrm>
                                <a:off x="0" y="169208"/>
                                <a:ext cx="5433072" cy="580613"/>
                                <a:chOff x="0" y="169208"/>
                                <a:chExt cx="5433072" cy="580613"/>
                              </a:xfrm>
                            </wpg:grpSpPr>
                            <wps:wsp>
                              <wps:cNvPr id="165157668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1300234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2135007" name="شكل بيضاوي 164213500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31046804" name="مربع نص 41"/>
                          <wps:cNvSpPr txBox="1"/>
                          <wps:spPr>
                            <a:xfrm>
                              <a:off x="204484" y="256541"/>
                              <a:ext cx="4616122" cy="379598"/>
                            </a:xfrm>
                            <a:prstGeom prst="rect">
                              <a:avLst/>
                            </a:prstGeom>
                            <a:noFill/>
                          </wps:spPr>
                          <wps:txbx>
                            <w:txbxContent>
                              <w:p w:rsidR="00594F62" w:rsidRPr="00767863" w:rsidRDefault="00594F62" w:rsidP="00594F62">
                                <w:pPr>
                                  <w:pStyle w:val="a0"/>
                                  <w:rPr>
                                    <w:sz w:val="40"/>
                                    <w:szCs w:val="40"/>
                                    <w:lang w:bidi="ar-SY"/>
                                  </w:rPr>
                                </w:pPr>
                                <w:r w:rsidRPr="005E24D7">
                                  <w:rPr>
                                    <w:sz w:val="40"/>
                                    <w:szCs w:val="40"/>
                                    <w:rtl/>
                                  </w:rPr>
                                  <w:t>المراقبة:</w:t>
                                </w:r>
                              </w:p>
                            </w:txbxContent>
                          </wps:txbx>
                          <wps:bodyPr wrap="square" rtlCol="1">
                            <a:spAutoFit/>
                          </wps:bodyPr>
                        </wps:wsp>
                      </wpg:grpSp>
                      <pic:pic xmlns:pic="http://schemas.openxmlformats.org/drawingml/2006/picture">
                        <pic:nvPicPr>
                          <pic:cNvPr id="2137465239" name="صورة 2137465239"/>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55B7A4" id="_x0000_s146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&#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">
                <v:group id="مجموعة 1606815860" o:spid="_x0000_s14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">
                  <v:group id="مجموعة 1541659221" o:spid="_x0000_s14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">
                    <v:group id="مجموعة 676927992" o:spid="_x0000_s14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">
                      <v:shape id="شكل حر 50" o:spid="_x0000_s14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" fillcolor="#579da5" stroked="f" strokeweight="1pt">
                        <v:stroke joinstyle="miter"/>
                      </v:roundrect>
                    </v:group>
                    <v:oval id="شكل بيضاوي 1642135007" o:spid="_x0000_s14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" filled="f" strokecolor="#2b5474" strokeweight="1pt">
                      <v:stroke joinstyle="miter"/>
                    </v:oval>
                  </v:group>
                  <v:shape id="مربع نص 41" o:spid="_x0000_s1471"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" filled="f" stroked="f">
                    <v:textbox style="mso-fit-shape-to-text:t">
                      <w:txbxContent>
                        <w:p w14:paraId="532771CA" w14:textId="127CC0C9" w:rsidR="00594F62" w:rsidRPr="00767863" w:rsidRDefault="00594F62" w:rsidP="00594F62">
                          <w:pPr>
                            <w:pStyle w:val="a0"/>
                            <w:rPr>
                              <w:sz w:val="40"/>
                              <w:szCs w:val="40"/>
                              <w:lang w:bidi="ar-SY"/>
                            </w:rPr>
                          </w:pPr>
                          <w:r w:rsidRPr="005E24D7">
                            <w:rPr>
                              <w:sz w:val="40"/>
                              <w:szCs w:val="40"/>
                              <w:rtl/>
                            </w:rPr>
                            <w:t>المراقبة:</w:t>
                          </w:r>
                        </w:p>
                      </w:txbxContent>
                    </v:textbox>
                  </v:shape>
                </v:group>
                <v:shape id="صورة 2137465239" o:spid="_x0000_s147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">
                  <v:imagedata r:id="rId74" o:title=""/>
                </v:shape>
                <w10:anchorlock/>
              </v:group>
            </w:pict>
          </mc:Fallback>
        </mc:AlternateContent>
      </w:r>
    </w:p>
    <w:p w:rsidR="003E68B2" w:rsidRPr="005E24D7" w:rsidRDefault="003E68B2" w:rsidP="00594F62">
      <w:r w:rsidRPr="005E24D7">
        <w:rPr>
          <w:rtl/>
        </w:rPr>
        <w:t>يجب توفير عناصر أمنية للمراقبة عند نقاط الدخول والخروج، ويمكن استخدام أجهزة الكشف عن المعادن والتفتيش عند الحاجة.</w:t>
      </w:r>
    </w:p>
    <w:p w:rsidR="003E68B2" w:rsidRPr="005E24D7" w:rsidRDefault="00594F62"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64E19A5E" wp14:editId="138B49AC">
                <wp:extent cx="5731510" cy="890905"/>
                <wp:effectExtent l="0" t="0" r="2540" b="23495"/>
                <wp:docPr id="115041052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31034050" name="مجموعة 1631034050"/>
                        <wpg:cNvGrpSpPr/>
                        <wpg:grpSpPr>
                          <a:xfrm>
                            <a:off x="0" y="0"/>
                            <a:ext cx="5731510" cy="895351"/>
                            <a:chOff x="0" y="0"/>
                            <a:chExt cx="5878196" cy="918845"/>
                          </a:xfrm>
                        </wpg:grpSpPr>
                        <wpg:grpSp>
                          <wpg:cNvPr id="1740322753" name="مجموعة 1740322753"/>
                          <wpg:cNvGrpSpPr/>
                          <wpg:grpSpPr>
                            <a:xfrm>
                              <a:off x="0" y="0"/>
                              <a:ext cx="5878196" cy="918845"/>
                              <a:chOff x="0" y="0"/>
                              <a:chExt cx="6240348" cy="919070"/>
                            </a:xfrm>
                          </wpg:grpSpPr>
                          <wpg:grpSp>
                            <wpg:cNvPr id="1511431630" name="مجموعة 1511431630"/>
                            <wpg:cNvGrpSpPr/>
                            <wpg:grpSpPr>
                              <a:xfrm>
                                <a:off x="0" y="169208"/>
                                <a:ext cx="5433072" cy="580613"/>
                                <a:chOff x="0" y="169208"/>
                                <a:chExt cx="5433072" cy="580613"/>
                              </a:xfrm>
                            </wpg:grpSpPr>
                            <wps:wsp>
                              <wps:cNvPr id="4536301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293856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0505475" name="شكل بيضاوي 91050547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22902207" name="مربع نص 41"/>
                          <wps:cNvSpPr txBox="1"/>
                          <wps:spPr>
                            <a:xfrm>
                              <a:off x="204484" y="256541"/>
                              <a:ext cx="4616122" cy="379598"/>
                            </a:xfrm>
                            <a:prstGeom prst="rect">
                              <a:avLst/>
                            </a:prstGeom>
                            <a:noFill/>
                          </wps:spPr>
                          <wps:txbx>
                            <w:txbxContent>
                              <w:p w:rsidR="00594F62" w:rsidRPr="00767863" w:rsidRDefault="00594F62" w:rsidP="00594F62">
                                <w:pPr>
                                  <w:pStyle w:val="a0"/>
                                  <w:rPr>
                                    <w:sz w:val="40"/>
                                    <w:szCs w:val="40"/>
                                    <w:lang w:bidi="ar-SY"/>
                                  </w:rPr>
                                </w:pPr>
                                <w:r w:rsidRPr="005E24D7">
                                  <w:rPr>
                                    <w:sz w:val="40"/>
                                    <w:szCs w:val="40"/>
                                    <w:rtl/>
                                  </w:rPr>
                                  <w:t>التحقق من الهوية:</w:t>
                                </w:r>
                              </w:p>
                            </w:txbxContent>
                          </wps:txbx>
                          <wps:bodyPr wrap="square" rtlCol="1">
                            <a:spAutoFit/>
                          </wps:bodyPr>
                        </wps:wsp>
                      </wpg:grpSp>
                      <pic:pic xmlns:pic="http://schemas.openxmlformats.org/drawingml/2006/picture">
                        <pic:nvPicPr>
                          <pic:cNvPr id="1506307123" name="صورة 1506307123"/>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4E19A5E" id="_x0000_s147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pIUTJnQcAAAw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1631034050" o:spid="_x0000_s14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">
                  <v:group id="مجموعة 1740322753" o:spid="_x0000_s14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">
                    <v:group id="مجموعة 1511431630" o:spid="_x0000_s14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">
                      <v:shape id="شكل حر 50" o:spid="_x0000_s14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" fillcolor="#579da5" stroked="f" strokeweight="1pt">
                        <v:stroke joinstyle="miter"/>
                      </v:roundrect>
                    </v:group>
                    <v:oval id="شكل بيضاوي 910505475" o:spid="_x0000_s14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" filled="f" strokecolor="#2b5474" strokeweight="1pt">
                      <v:stroke joinstyle="miter"/>
                    </v:oval>
                  </v:group>
                  <v:shape id="مربع نص 41" o:spid="_x0000_s1480"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" filled="f" stroked="f">
                    <v:textbox style="mso-fit-shape-to-text:t">
                      <w:txbxContent>
                        <w:p w14:paraId="4A28E3E6" w14:textId="6A5791A3" w:rsidR="00594F62" w:rsidRPr="00767863" w:rsidRDefault="00594F62" w:rsidP="00594F62">
                          <w:pPr>
                            <w:pStyle w:val="a0"/>
                            <w:rPr>
                              <w:sz w:val="40"/>
                              <w:szCs w:val="40"/>
                              <w:lang w:bidi="ar-SY"/>
                            </w:rPr>
                          </w:pPr>
                          <w:r w:rsidRPr="005E24D7">
                            <w:rPr>
                              <w:sz w:val="40"/>
                              <w:szCs w:val="40"/>
                              <w:rtl/>
                            </w:rPr>
                            <w:t>التحقق من الهوية:</w:t>
                          </w:r>
                        </w:p>
                      </w:txbxContent>
                    </v:textbox>
                  </v:shape>
                </v:group>
                <v:shape id="صورة 1506307123" o:spid="_x0000_s148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">
                  <v:imagedata r:id="rId74" o:title=""/>
                </v:shape>
                <w10:anchorlock/>
              </v:group>
            </w:pict>
          </mc:Fallback>
        </mc:AlternateContent>
      </w:r>
    </w:p>
    <w:p w:rsidR="003E68B2" w:rsidRPr="005E24D7" w:rsidRDefault="003E68B2" w:rsidP="00594F62">
      <w:r w:rsidRPr="005E24D7">
        <w:rPr>
          <w:rtl/>
        </w:rPr>
        <w:t>يجب التحقق من هوية الحضور والتأكد من صحة بياناتهم، ويمكن ذلك عن طريق البطاقات الشخصية أو الإثباتات الرسمية الأخرى، ويمكن أيضا</w:t>
      </w:r>
      <w:r>
        <w:rPr>
          <w:rFonts w:hint="cs"/>
          <w:rtl/>
        </w:rPr>
        <w:t>ً</w:t>
      </w:r>
      <w:r w:rsidRPr="005E24D7">
        <w:rPr>
          <w:rtl/>
        </w:rPr>
        <w:t xml:space="preserve"> تحديد فئات معينة من الحضور وتوفير إجراءات خاصة لهم.</w:t>
      </w:r>
    </w:p>
    <w:p w:rsidR="003E68B2" w:rsidRPr="005E24D7" w:rsidRDefault="00594F62"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62018A30" wp14:editId="6195FDC2">
                <wp:extent cx="5731510" cy="890905"/>
                <wp:effectExtent l="0" t="0" r="2540" b="23495"/>
                <wp:docPr id="178737123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84057399" name="مجموعة 1284057399"/>
                        <wpg:cNvGrpSpPr/>
                        <wpg:grpSpPr>
                          <a:xfrm>
                            <a:off x="0" y="0"/>
                            <a:ext cx="5731510" cy="895351"/>
                            <a:chOff x="0" y="0"/>
                            <a:chExt cx="5878196" cy="918845"/>
                          </a:xfrm>
                        </wpg:grpSpPr>
                        <wpg:grpSp>
                          <wpg:cNvPr id="96529577" name="مجموعة 96529577"/>
                          <wpg:cNvGrpSpPr/>
                          <wpg:grpSpPr>
                            <a:xfrm>
                              <a:off x="0" y="0"/>
                              <a:ext cx="5878196" cy="918845"/>
                              <a:chOff x="0" y="0"/>
                              <a:chExt cx="6240348" cy="919070"/>
                            </a:xfrm>
                          </wpg:grpSpPr>
                          <wpg:grpSp>
                            <wpg:cNvPr id="927497913" name="مجموعة 927497913"/>
                            <wpg:cNvGrpSpPr/>
                            <wpg:grpSpPr>
                              <a:xfrm>
                                <a:off x="0" y="169208"/>
                                <a:ext cx="5433072" cy="580613"/>
                                <a:chOff x="0" y="169208"/>
                                <a:chExt cx="5433072" cy="580613"/>
                              </a:xfrm>
                            </wpg:grpSpPr>
                            <wps:wsp>
                              <wps:cNvPr id="20709021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76751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71067328" name="شكل بيضاوي 57106732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2325022" name="مربع نص 41"/>
                          <wps:cNvSpPr txBox="1"/>
                          <wps:spPr>
                            <a:xfrm>
                              <a:off x="204484" y="256541"/>
                              <a:ext cx="4616122" cy="379598"/>
                            </a:xfrm>
                            <a:prstGeom prst="rect">
                              <a:avLst/>
                            </a:prstGeom>
                            <a:noFill/>
                          </wps:spPr>
                          <wps:txbx>
                            <w:txbxContent>
                              <w:p w:rsidR="00594F62" w:rsidRPr="00767863" w:rsidRDefault="00594F62" w:rsidP="00594F62">
                                <w:pPr>
                                  <w:pStyle w:val="a0"/>
                                  <w:rPr>
                                    <w:sz w:val="40"/>
                                    <w:szCs w:val="40"/>
                                    <w:lang w:bidi="ar-SY"/>
                                  </w:rPr>
                                </w:pPr>
                                <w:r w:rsidRPr="005E24D7">
                                  <w:rPr>
                                    <w:sz w:val="40"/>
                                    <w:szCs w:val="40"/>
                                    <w:rtl/>
                                  </w:rPr>
                                  <w:t>توزيع البطاقات:</w:t>
                                </w:r>
                              </w:p>
                            </w:txbxContent>
                          </wps:txbx>
                          <wps:bodyPr wrap="square" rtlCol="1">
                            <a:spAutoFit/>
                          </wps:bodyPr>
                        </wps:wsp>
                      </wpg:grpSp>
                      <pic:pic xmlns:pic="http://schemas.openxmlformats.org/drawingml/2006/picture">
                        <pic:nvPicPr>
                          <pic:cNvPr id="656842393" name="صورة 656842393"/>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2018A30" id="_x0000_s148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">
                <v:group id="مجموعة 1284057399" o:spid="_x0000_s14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">
                  <v:group id="مجموعة 96529577" o:spid="_x0000_s14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">
                    <v:group id="مجموعة 927497913" o:spid="_x0000_s14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">
                      <v:shape id="شكل حر 50" o:spid="_x0000_s14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&#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" fillcolor="#579da5" stroked="f" strokeweight="1pt">
                        <v:stroke joinstyle="miter"/>
                      </v:roundrect>
                    </v:group>
                    <v:oval id="شكل بيضاوي 571067328" o:spid="_x0000_s14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" filled="f" strokecolor="#2b5474" strokeweight="1pt">
                      <v:stroke joinstyle="miter"/>
                    </v:oval>
                  </v:group>
                  <v:shape id="مربع نص 41" o:spid="_x0000_s1489"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" filled="f" stroked="f">
                    <v:textbox style="mso-fit-shape-to-text:t">
                      <w:txbxContent>
                        <w:p w14:paraId="36E23C4C" w14:textId="3D75292A" w:rsidR="00594F62" w:rsidRPr="00767863" w:rsidRDefault="00594F62" w:rsidP="00594F62">
                          <w:pPr>
                            <w:pStyle w:val="a0"/>
                            <w:rPr>
                              <w:sz w:val="40"/>
                              <w:szCs w:val="40"/>
                              <w:lang w:bidi="ar-SY"/>
                            </w:rPr>
                          </w:pPr>
                          <w:r w:rsidRPr="005E24D7">
                            <w:rPr>
                              <w:sz w:val="40"/>
                              <w:szCs w:val="40"/>
                              <w:rtl/>
                            </w:rPr>
                            <w:t>توزيع البطاقات:</w:t>
                          </w:r>
                        </w:p>
                      </w:txbxContent>
                    </v:textbox>
                  </v:shape>
                </v:group>
                <v:shape id="صورة 656842393" o:spid="_x0000_s149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">
                  <v:imagedata r:id="rId74" o:title=""/>
                </v:shape>
                <w10:anchorlock/>
              </v:group>
            </w:pict>
          </mc:Fallback>
        </mc:AlternateContent>
      </w:r>
    </w:p>
    <w:p w:rsidR="003E68B2" w:rsidRPr="005E24D7" w:rsidRDefault="003E68B2" w:rsidP="00594F62">
      <w:r w:rsidRPr="005E24D7">
        <w:rPr>
          <w:rtl/>
        </w:rPr>
        <w:t>يمكن توزيع بطاقات الدخول المسبقة لتجنب التكدس والفوضى عند نقاط الدخول، ويمكن إجراء بعض التحق</w:t>
      </w:r>
      <w:r>
        <w:rPr>
          <w:rFonts w:hint="cs"/>
          <w:rtl/>
        </w:rPr>
        <w:t>ي</w:t>
      </w:r>
      <w:r w:rsidRPr="005E24D7">
        <w:rPr>
          <w:rtl/>
        </w:rPr>
        <w:t>قات عند توزيع البطاقات.</w:t>
      </w:r>
    </w:p>
    <w:p w:rsidR="003E68B2" w:rsidRPr="005E24D7" w:rsidRDefault="00594F62"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113A1519" wp14:editId="5234F71C">
                <wp:extent cx="5731510" cy="890905"/>
                <wp:effectExtent l="0" t="0" r="2540" b="23495"/>
                <wp:docPr id="171440476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17964379" name="مجموعة 717964379"/>
                        <wpg:cNvGrpSpPr/>
                        <wpg:grpSpPr>
                          <a:xfrm>
                            <a:off x="0" y="0"/>
                            <a:ext cx="5731510" cy="895351"/>
                            <a:chOff x="0" y="0"/>
                            <a:chExt cx="5878196" cy="918845"/>
                          </a:xfrm>
                        </wpg:grpSpPr>
                        <wpg:grpSp>
                          <wpg:cNvPr id="908226000" name="مجموعة 908226000"/>
                          <wpg:cNvGrpSpPr/>
                          <wpg:grpSpPr>
                            <a:xfrm>
                              <a:off x="0" y="0"/>
                              <a:ext cx="5878196" cy="918845"/>
                              <a:chOff x="0" y="0"/>
                              <a:chExt cx="6240348" cy="919070"/>
                            </a:xfrm>
                          </wpg:grpSpPr>
                          <wpg:grpSp>
                            <wpg:cNvPr id="1210776" name="مجموعة 1210776"/>
                            <wpg:cNvGrpSpPr/>
                            <wpg:grpSpPr>
                              <a:xfrm>
                                <a:off x="0" y="169208"/>
                                <a:ext cx="5433072" cy="580613"/>
                                <a:chOff x="0" y="169208"/>
                                <a:chExt cx="5433072" cy="580613"/>
                              </a:xfrm>
                            </wpg:grpSpPr>
                            <wps:wsp>
                              <wps:cNvPr id="3923672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0707271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5095773" name="شكل بيضاوي 140509577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3885375" name="مربع نص 41"/>
                          <wps:cNvSpPr txBox="1"/>
                          <wps:spPr>
                            <a:xfrm>
                              <a:off x="204484" y="256541"/>
                              <a:ext cx="4616122" cy="379598"/>
                            </a:xfrm>
                            <a:prstGeom prst="rect">
                              <a:avLst/>
                            </a:prstGeom>
                            <a:noFill/>
                          </wps:spPr>
                          <wps:txbx>
                            <w:txbxContent>
                              <w:p w:rsidR="00594F62" w:rsidRPr="00767863" w:rsidRDefault="00594F62" w:rsidP="00594F62">
                                <w:pPr>
                                  <w:pStyle w:val="a0"/>
                                  <w:rPr>
                                    <w:sz w:val="40"/>
                                    <w:szCs w:val="40"/>
                                    <w:lang w:bidi="ar-SY"/>
                                  </w:rPr>
                                </w:pPr>
                                <w:r w:rsidRPr="005E24D7">
                                  <w:rPr>
                                    <w:sz w:val="40"/>
                                    <w:szCs w:val="40"/>
                                    <w:rtl/>
                                  </w:rPr>
                                  <w:t>إعداد الجداول الزمنية:</w:t>
                                </w:r>
                              </w:p>
                            </w:txbxContent>
                          </wps:txbx>
                          <wps:bodyPr wrap="square" rtlCol="1">
                            <a:spAutoFit/>
                          </wps:bodyPr>
                        </wps:wsp>
                      </wpg:grpSp>
                      <pic:pic xmlns:pic="http://schemas.openxmlformats.org/drawingml/2006/picture">
                        <pic:nvPicPr>
                          <pic:cNvPr id="777164613" name="صورة 777164613"/>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13A1519" id="_x0000_s149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">
                <v:group id="مجموعة 717964379" o:spid="_x0000_s14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">
                  <v:group id="مجموعة 908226000" o:spid="_x0000_s14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">
                    <v:group id="مجموعة 1210776" o:spid="_x0000_s14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">
                      <v:shape id="شكل حر 50" o:spid="_x0000_s14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" fillcolor="#579da5" stroked="f" strokeweight="1pt">
                        <v:stroke joinstyle="miter"/>
                      </v:roundrect>
                    </v:group>
                    <v:oval id="شكل بيضاوي 1405095773" o:spid="_x0000_s14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" filled="f" strokecolor="#2b5474" strokeweight="1pt">
                      <v:stroke joinstyle="miter"/>
                    </v:oval>
                  </v:group>
                  <v:shape id="مربع نص 41" o:spid="_x0000_s1498"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" filled="f" stroked="f">
                    <v:textbox style="mso-fit-shape-to-text:t">
                      <w:txbxContent>
                        <w:p w14:paraId="533B471D" w14:textId="5B059BCD" w:rsidR="00594F62" w:rsidRPr="00767863" w:rsidRDefault="00594F62" w:rsidP="00594F62">
                          <w:pPr>
                            <w:pStyle w:val="a0"/>
                            <w:rPr>
                              <w:sz w:val="40"/>
                              <w:szCs w:val="40"/>
                              <w:lang w:bidi="ar-SY"/>
                            </w:rPr>
                          </w:pPr>
                          <w:r w:rsidRPr="005E24D7">
                            <w:rPr>
                              <w:sz w:val="40"/>
                              <w:szCs w:val="40"/>
                              <w:rtl/>
                            </w:rPr>
                            <w:t>إعداد الجداول الزمنية:</w:t>
                          </w:r>
                        </w:p>
                      </w:txbxContent>
                    </v:textbox>
                  </v:shape>
                </v:group>
                <v:shape id="صورة 777164613" o:spid="_x0000_s149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">
                  <v:imagedata r:id="rId74" o:title=""/>
                </v:shape>
                <w10:anchorlock/>
              </v:group>
            </w:pict>
          </mc:Fallback>
        </mc:AlternateContent>
      </w:r>
    </w:p>
    <w:p w:rsidR="003E68B2" w:rsidRPr="005E24D7" w:rsidRDefault="003E68B2" w:rsidP="00594F62">
      <w:r w:rsidRPr="005E24D7">
        <w:rPr>
          <w:rtl/>
        </w:rPr>
        <w:t>يجب إعداد جداول زمنية دقيقة للتنظيم والتخطيط لعملية الدخول والخروج، ويمكن تحديد فترات زمنية محددة للدخول والخروج.</w:t>
      </w:r>
    </w:p>
    <w:p w:rsidR="003E68B2" w:rsidRPr="005E24D7" w:rsidRDefault="00594F62" w:rsidP="003E68B2">
      <w:pPr>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7263BF13" wp14:editId="54F8BBC5">
                <wp:extent cx="5731510" cy="890905"/>
                <wp:effectExtent l="0" t="0" r="2540" b="23495"/>
                <wp:docPr id="107398933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2667401" name="مجموعة 62667401"/>
                        <wpg:cNvGrpSpPr/>
                        <wpg:grpSpPr>
                          <a:xfrm>
                            <a:off x="0" y="0"/>
                            <a:ext cx="5731510" cy="895351"/>
                            <a:chOff x="0" y="0"/>
                            <a:chExt cx="5878196" cy="918845"/>
                          </a:xfrm>
                        </wpg:grpSpPr>
                        <wpg:grpSp>
                          <wpg:cNvPr id="1280027768" name="مجموعة 1280027768"/>
                          <wpg:cNvGrpSpPr/>
                          <wpg:grpSpPr>
                            <a:xfrm>
                              <a:off x="0" y="0"/>
                              <a:ext cx="5878196" cy="918845"/>
                              <a:chOff x="0" y="0"/>
                              <a:chExt cx="6240348" cy="919070"/>
                            </a:xfrm>
                          </wpg:grpSpPr>
                          <wpg:grpSp>
                            <wpg:cNvPr id="684901829" name="مجموعة 684901829"/>
                            <wpg:cNvGrpSpPr/>
                            <wpg:grpSpPr>
                              <a:xfrm>
                                <a:off x="0" y="169208"/>
                                <a:ext cx="5433072" cy="580613"/>
                                <a:chOff x="0" y="169208"/>
                                <a:chExt cx="5433072" cy="580613"/>
                              </a:xfrm>
                            </wpg:grpSpPr>
                            <wps:wsp>
                              <wps:cNvPr id="16085362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141207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2577386" name="شكل بيضاوي 58257738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0865058" name="مربع نص 41"/>
                          <wps:cNvSpPr txBox="1"/>
                          <wps:spPr>
                            <a:xfrm>
                              <a:off x="204484" y="256541"/>
                              <a:ext cx="4616122" cy="379598"/>
                            </a:xfrm>
                            <a:prstGeom prst="rect">
                              <a:avLst/>
                            </a:prstGeom>
                            <a:noFill/>
                          </wps:spPr>
                          <wps:txbx>
                            <w:txbxContent>
                              <w:p w:rsidR="00594F62" w:rsidRPr="00767863" w:rsidRDefault="00594F62" w:rsidP="00594F62">
                                <w:pPr>
                                  <w:pStyle w:val="a0"/>
                                  <w:rPr>
                                    <w:sz w:val="40"/>
                                    <w:szCs w:val="40"/>
                                    <w:lang w:bidi="ar-SY"/>
                                  </w:rPr>
                                </w:pPr>
                                <w:r w:rsidRPr="005E24D7">
                                  <w:rPr>
                                    <w:sz w:val="40"/>
                                    <w:szCs w:val="40"/>
                                    <w:rtl/>
                                  </w:rPr>
                                  <w:t>توفير الخدمات:</w:t>
                                </w:r>
                              </w:p>
                            </w:txbxContent>
                          </wps:txbx>
                          <wps:bodyPr wrap="square" rtlCol="1">
                            <a:spAutoFit/>
                          </wps:bodyPr>
                        </wps:wsp>
                      </wpg:grpSp>
                      <pic:pic xmlns:pic="http://schemas.openxmlformats.org/drawingml/2006/picture">
                        <pic:nvPicPr>
                          <pic:cNvPr id="485195154" name="صورة 4851951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263BF13" id="_x0000_s150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u4rMgJsHAAAH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62667401" o:spid="_x0000_s15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">
                  <v:group id="مجموعة 1280027768" o:spid="_x0000_s15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">
                    <v:group id="مجموعة 684901829" o:spid="_x0000_s15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">
                      <v:shape id="شكل حر 50" o:spid="_x0000_s15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" fillcolor="#579da5" stroked="f" strokeweight="1pt">
                        <v:stroke joinstyle="miter"/>
                      </v:roundrect>
                    </v:group>
                    <v:oval id="شكل بيضاوي 582577386" o:spid="_x0000_s15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" filled="f" strokecolor="#2b5474" strokeweight="1pt">
                      <v:stroke joinstyle="miter"/>
                    </v:oval>
                  </v:group>
                  <v:shape id="مربع نص 41" o:spid="_x0000_s1507"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" filled="f" stroked="f">
                    <v:textbox style="mso-fit-shape-to-text:t">
                      <w:txbxContent>
                        <w:p w14:paraId="7E6F8A2B" w14:textId="48123570" w:rsidR="00594F62" w:rsidRPr="00767863" w:rsidRDefault="00594F62" w:rsidP="00594F62">
                          <w:pPr>
                            <w:pStyle w:val="a0"/>
                            <w:rPr>
                              <w:sz w:val="40"/>
                              <w:szCs w:val="40"/>
                              <w:lang w:bidi="ar-SY"/>
                            </w:rPr>
                          </w:pPr>
                          <w:r w:rsidRPr="005E24D7">
                            <w:rPr>
                              <w:sz w:val="40"/>
                              <w:szCs w:val="40"/>
                              <w:rtl/>
                            </w:rPr>
                            <w:t>توفير الخدمات:</w:t>
                          </w:r>
                        </w:p>
                      </w:txbxContent>
                    </v:textbox>
                  </v:shape>
                </v:group>
                <v:shape id="صورة 485195154" o:spid="_x0000_s150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">
                  <v:imagedata r:id="rId74" o:title=""/>
                </v:shape>
                <w10:anchorlock/>
              </v:group>
            </w:pict>
          </mc:Fallback>
        </mc:AlternateContent>
      </w:r>
    </w:p>
    <w:p w:rsidR="003E68B2" w:rsidRDefault="003E68B2" w:rsidP="00594F62">
      <w:pPr>
        <w:rPr>
          <w:rtl/>
        </w:rPr>
      </w:pPr>
      <w:r w:rsidRPr="005E24D7">
        <w:rPr>
          <w:rtl/>
        </w:rPr>
        <w:t>يجب توفير الخدمات اللازمة للحضور، مثل المرافق الصحية والمياه والوجبات الخفيفة، ويمكن تحديد نقاط محددة لتوفير هذه الخدمات.</w:t>
      </w:r>
    </w:p>
    <w:p w:rsidR="00594F62" w:rsidRPr="005E24D7" w:rsidRDefault="00594F62"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5A7F1EB4" wp14:editId="65486329">
                <wp:extent cx="5731510" cy="890905"/>
                <wp:effectExtent l="0" t="0" r="2540" b="23495"/>
                <wp:docPr id="198240634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1128710" name="مجموعة 151128710"/>
                        <wpg:cNvGrpSpPr/>
                        <wpg:grpSpPr>
                          <a:xfrm>
                            <a:off x="0" y="0"/>
                            <a:ext cx="5731510" cy="895351"/>
                            <a:chOff x="0" y="0"/>
                            <a:chExt cx="5878196" cy="918845"/>
                          </a:xfrm>
                        </wpg:grpSpPr>
                        <wpg:grpSp>
                          <wpg:cNvPr id="2010323747" name="مجموعة 2010323747"/>
                          <wpg:cNvGrpSpPr/>
                          <wpg:grpSpPr>
                            <a:xfrm>
                              <a:off x="0" y="0"/>
                              <a:ext cx="5878196" cy="918845"/>
                              <a:chOff x="0" y="0"/>
                              <a:chExt cx="6240348" cy="919070"/>
                            </a:xfrm>
                          </wpg:grpSpPr>
                          <wpg:grpSp>
                            <wpg:cNvPr id="1773477659" name="مجموعة 1773477659"/>
                            <wpg:cNvGrpSpPr/>
                            <wpg:grpSpPr>
                              <a:xfrm>
                                <a:off x="0" y="169208"/>
                                <a:ext cx="5433072" cy="580613"/>
                                <a:chOff x="0" y="169208"/>
                                <a:chExt cx="5433072" cy="580613"/>
                              </a:xfrm>
                            </wpg:grpSpPr>
                            <wps:wsp>
                              <wps:cNvPr id="108219560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5336202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3391727" name="شكل بيضاوي 68339172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064988" name="مربع نص 41"/>
                          <wps:cNvSpPr txBox="1"/>
                          <wps:spPr>
                            <a:xfrm>
                              <a:off x="204484" y="256541"/>
                              <a:ext cx="4616122" cy="379598"/>
                            </a:xfrm>
                            <a:prstGeom prst="rect">
                              <a:avLst/>
                            </a:prstGeom>
                            <a:noFill/>
                          </wps:spPr>
                          <wps:txbx>
                            <w:txbxContent>
                              <w:p w:rsidR="00594F62" w:rsidRPr="00767863" w:rsidRDefault="00594F62" w:rsidP="00594F62">
                                <w:pPr>
                                  <w:pStyle w:val="a0"/>
                                  <w:rPr>
                                    <w:sz w:val="40"/>
                                    <w:szCs w:val="40"/>
                                    <w:lang w:bidi="ar-SY"/>
                                  </w:rPr>
                                </w:pPr>
                                <w:r w:rsidRPr="005E24D7">
                                  <w:rPr>
                                    <w:sz w:val="40"/>
                                    <w:szCs w:val="40"/>
                                    <w:rtl/>
                                  </w:rPr>
                                  <w:t>التواصل:</w:t>
                                </w:r>
                              </w:p>
                            </w:txbxContent>
                          </wps:txbx>
                          <wps:bodyPr wrap="square" rtlCol="1">
                            <a:spAutoFit/>
                          </wps:bodyPr>
                        </wps:wsp>
                      </wpg:grpSp>
                      <pic:pic xmlns:pic="http://schemas.openxmlformats.org/drawingml/2006/picture">
                        <pic:nvPicPr>
                          <pic:cNvPr id="1619167650" name="صورة 161916765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A7F1EB4" id="_x0000_s150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jefiqoAcAAAs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151128710" o:spid="_x0000_s15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">
                  <v:group id="مجموعة 2010323747" o:spid="_x0000_s15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">
                    <v:group id="مجموعة 1773477659" o:spid="_x0000_s15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">
                      <v:shape id="شكل حر 50" o:spid="_x0000_s15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" fillcolor="#579da5" stroked="f" strokeweight="1pt">
                        <v:stroke joinstyle="miter"/>
                      </v:roundrect>
                    </v:group>
                    <v:oval id="شكل بيضاوي 683391727" o:spid="_x0000_s15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" filled="f" strokecolor="#2b5474" strokeweight="1pt">
                      <v:stroke joinstyle="miter"/>
                    </v:oval>
                  </v:group>
                  <v:shape id="مربع نص 41" o:spid="_x0000_s1516"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" filled="f" stroked="f">
                    <v:textbox style="mso-fit-shape-to-text:t">
                      <w:txbxContent>
                        <w:p w14:paraId="471CBB0C" w14:textId="5BB8EB40" w:rsidR="00594F62" w:rsidRPr="00767863" w:rsidRDefault="00594F62" w:rsidP="00594F62">
                          <w:pPr>
                            <w:pStyle w:val="a0"/>
                            <w:rPr>
                              <w:sz w:val="40"/>
                              <w:szCs w:val="40"/>
                              <w:lang w:bidi="ar-SY"/>
                            </w:rPr>
                          </w:pPr>
                          <w:r w:rsidRPr="005E24D7">
                            <w:rPr>
                              <w:sz w:val="40"/>
                              <w:szCs w:val="40"/>
                              <w:rtl/>
                            </w:rPr>
                            <w:t>التواصل:</w:t>
                          </w:r>
                        </w:p>
                      </w:txbxContent>
                    </v:textbox>
                  </v:shape>
                </v:group>
                <v:shape id="صورة 1619167650" o:spid="_x0000_s151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">
                  <v:imagedata r:id="rId74" o:title=""/>
                </v:shape>
                <w10:anchorlock/>
              </v:group>
            </w:pict>
          </mc:Fallback>
        </mc:AlternateContent>
      </w:r>
    </w:p>
    <w:p w:rsidR="003E68B2" w:rsidRPr="005E24D7" w:rsidRDefault="003E68B2" w:rsidP="00594F62">
      <w:r w:rsidRPr="005E24D7">
        <w:rPr>
          <w:rtl/>
        </w:rPr>
        <w:t>يجب إجراء حملات توعوية والتواصل مع الحضور وتزويدهم بالمعلومات اللازمة حول إجراءات الدخول والخروج والتعليمات الأخرى المتعلقة بالحدث.</w:t>
      </w:r>
    </w:p>
    <w:p w:rsidR="003E68B2" w:rsidRPr="00594F62" w:rsidRDefault="003E68B2">
      <w:pPr>
        <w:pStyle w:val="ListParagraph"/>
        <w:numPr>
          <w:ilvl w:val="0"/>
          <w:numId w:val="12"/>
        </w:numPr>
        <w:jc w:val="both"/>
        <w:rPr>
          <w:rFonts w:ascii="Sakkal Majalla" w:hAnsi="Sakkal Majalla" w:cs="Sakkal Majalla"/>
          <w:sz w:val="34"/>
          <w:szCs w:val="34"/>
          <w:rtl/>
        </w:rPr>
      </w:pPr>
      <w:r w:rsidRPr="00594F62">
        <w:rPr>
          <w:rFonts w:ascii="Sakkal Majalla" w:hAnsi="Sakkal Majalla" w:cs="Sakkal Majalla"/>
          <w:sz w:val="34"/>
          <w:szCs w:val="34"/>
          <w:rtl/>
        </w:rPr>
        <w:t>بهذه الخطوات يمكن تنظيم إجراءات الدخول والخروج بشكل فعال للحفاظ على سلامة الحضور وضمان تنظيم الفعالية أو الحدث بشكل جيد.</w:t>
      </w:r>
    </w:p>
    <w:p w:rsidR="003E68B2" w:rsidRPr="00594F62" w:rsidRDefault="003E68B2">
      <w:pPr>
        <w:pStyle w:val="ListParagraph"/>
        <w:numPr>
          <w:ilvl w:val="0"/>
          <w:numId w:val="12"/>
        </w:numPr>
        <w:jc w:val="both"/>
        <w:rPr>
          <w:rFonts w:ascii="Sakkal Majalla" w:hAnsi="Sakkal Majalla" w:cs="Sakkal Majalla"/>
          <w:sz w:val="34"/>
          <w:szCs w:val="34"/>
        </w:rPr>
      </w:pPr>
      <w:r w:rsidRPr="00594F62">
        <w:rPr>
          <w:rFonts w:ascii="Sakkal Majalla" w:hAnsi="Sakkal Majalla" w:cs="Sakkal Majalla"/>
          <w:sz w:val="34"/>
          <w:szCs w:val="34"/>
          <w:rtl/>
        </w:rPr>
        <w:t>ومن الجدير بالذكر أنه لا يمكن تنظيم إجراءات الدخول والخروج بنفس الطريقة في الأحداث الكبيرة والأحداث الصغيرة، حيث تختلف الاحتياجات والتحديات بين النوعين من الأحداث.</w:t>
      </w:r>
    </w:p>
    <w:p w:rsidR="003E68B2" w:rsidRPr="00594F62" w:rsidRDefault="003E68B2">
      <w:pPr>
        <w:pStyle w:val="ListParagraph"/>
        <w:numPr>
          <w:ilvl w:val="0"/>
          <w:numId w:val="12"/>
        </w:numPr>
        <w:jc w:val="both"/>
        <w:rPr>
          <w:rFonts w:ascii="Sakkal Majalla" w:hAnsi="Sakkal Majalla" w:cs="Sakkal Majalla"/>
          <w:sz w:val="34"/>
          <w:szCs w:val="34"/>
        </w:rPr>
      </w:pPr>
      <w:r w:rsidRPr="00594F62">
        <w:rPr>
          <w:rFonts w:ascii="Sakkal Majalla" w:hAnsi="Sakkal Majalla" w:cs="Sakkal Majalla"/>
          <w:sz w:val="34"/>
          <w:szCs w:val="34"/>
          <w:rtl/>
        </w:rPr>
        <w:t>ففي الأحداث الكبيرة، مثل المهرجانات والحفلات الكبرى والمؤتمرات الضخمة، يتوقع وجود عدد كبير من الحضور، وبالتالي يجب تنظيم إجراءات الدخول والخروج بشكل متقن ودقيق لتجنب التكدس والفوضى، وتحتاج إلى توفير نقاط دخول وخروج متعددة ومراقبة أمنية مكثفة، وتوفير خدمات إضافية مثل مواقف السيارات والحمامات والوجبات الخفيفة. كما يمكن توزيع بطاقات الدخول المسبقة لتسهيل الدخول وتجنب التكدس.</w:t>
      </w:r>
    </w:p>
    <w:p w:rsidR="003E68B2" w:rsidRPr="00594F62" w:rsidRDefault="00913352">
      <w:pPr>
        <w:pStyle w:val="ListParagraph"/>
        <w:numPr>
          <w:ilvl w:val="0"/>
          <w:numId w:val="12"/>
        </w:numPr>
        <w:jc w:val="both"/>
        <w:rPr>
          <w:rFonts w:ascii="Sakkal Majalla" w:hAnsi="Sakkal Majalla" w:cs="Sakkal Majalla"/>
          <w:sz w:val="34"/>
          <w:szCs w:val="34"/>
        </w:rPr>
      </w:pPr>
      <w:r>
        <w:rPr>
          <w:rFonts w:ascii="Sakkal Majalla" w:hAnsi="Sakkal Majalla" w:cs="Sakkal Majalla"/>
          <w:noProof/>
          <w:sz w:val="34"/>
          <w:szCs w:val="34"/>
        </w:rPr>
        <w:drawing>
          <wp:anchor distT="0" distB="0" distL="114300" distR="114300" simplePos="0" relativeHeight="252753920" behindDoc="0" locked="0" layoutInCell="1" allowOverlap="1" wp14:anchorId="20ED5D73" wp14:editId="2510F9A2">
            <wp:simplePos x="0" y="0"/>
            <wp:positionH relativeFrom="column">
              <wp:posOffset>-57150</wp:posOffset>
            </wp:positionH>
            <wp:positionV relativeFrom="paragraph">
              <wp:posOffset>114300</wp:posOffset>
            </wp:positionV>
            <wp:extent cx="2088515" cy="1238250"/>
            <wp:effectExtent l="0" t="0" r="6985" b="0"/>
            <wp:wrapSquare wrapText="bothSides"/>
            <wp:docPr id="260828916"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4912" t="15982" r="5439" b="14840"/>
                    <a:stretch/>
                  </pic:blipFill>
                  <pic:spPr bwMode="auto">
                    <a:xfrm>
                      <a:off x="0" y="0"/>
                      <a:ext cx="2088515" cy="1238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E68B2" w:rsidRPr="00594F62">
        <w:rPr>
          <w:rFonts w:ascii="Sakkal Majalla" w:hAnsi="Sakkal Majalla" w:cs="Sakkal Majalla"/>
          <w:sz w:val="34"/>
          <w:szCs w:val="34"/>
          <w:rtl/>
        </w:rPr>
        <w:t>أما في الأحداث الصغيرة، مثل الاجتماعات الصغيرة أو الورش العمل والندوات، فمن المتوقع وجود أعداد أقل من الحضور، وبالتالي يمكن تنظيم إجراءات الدخول والخروج بسهولة، ويمكن استخدام بطاقات الدخول إذا لزم الأمر، ويمكن توفير خدمات بسيطة مثل المياه والوجبات الخفيفة.</w:t>
      </w:r>
    </w:p>
    <w:p w:rsidR="003E68B2" w:rsidRPr="00913352" w:rsidRDefault="003E68B2">
      <w:pPr>
        <w:pStyle w:val="ListParagraph"/>
        <w:numPr>
          <w:ilvl w:val="0"/>
          <w:numId w:val="12"/>
        </w:numPr>
        <w:jc w:val="both"/>
        <w:rPr>
          <w:rFonts w:ascii="Sakkal Majalla" w:hAnsi="Sakkal Majalla" w:cs="Sakkal Majalla"/>
          <w:sz w:val="34"/>
          <w:szCs w:val="34"/>
        </w:rPr>
      </w:pPr>
      <w:r w:rsidRPr="00594F62">
        <w:rPr>
          <w:rFonts w:ascii="Sakkal Majalla" w:hAnsi="Sakkal Majalla" w:cs="Sakkal Majalla"/>
          <w:sz w:val="34"/>
          <w:szCs w:val="34"/>
          <w:rtl/>
        </w:rPr>
        <w:lastRenderedPageBreak/>
        <w:t>وبالتالي، يجب تنظيم إجراءات الدخول والخروج بحسب نوع الحدث وعدد الحضور المتوقع، ومن المهم تقييم الاحتياجات والتحديات المختلفة واتخاذ الإجراءات اللازمة لتنظيم الحدث بشكل جيد.</w:t>
      </w:r>
    </w:p>
    <w:p w:rsidR="003E68B2" w:rsidRPr="00913352" w:rsidRDefault="003E68B2">
      <w:pPr>
        <w:pStyle w:val="bold"/>
        <w:keepNext/>
        <w:numPr>
          <w:ilvl w:val="0"/>
          <w:numId w:val="9"/>
        </w:numPr>
        <w:shd w:val="clear" w:color="auto" w:fill="F2F2F2" w:themeFill="background1" w:themeFillShade="F2"/>
        <w:spacing w:before="240" w:after="240"/>
        <w:jc w:val="both"/>
        <w:rPr>
          <w:rtl/>
        </w:rPr>
      </w:pPr>
      <w:r w:rsidRPr="00913352">
        <w:rPr>
          <w:rFonts w:hint="cs"/>
          <w:rtl/>
        </w:rPr>
        <w:t>توظيف تقنيات الذكاء الاصطناعي:</w:t>
      </w:r>
    </w:p>
    <w:p w:rsidR="003E68B2" w:rsidRPr="00913352" w:rsidRDefault="003E68B2">
      <w:pPr>
        <w:pStyle w:val="ListParagraph"/>
        <w:numPr>
          <w:ilvl w:val="0"/>
          <w:numId w:val="13"/>
        </w:numPr>
        <w:jc w:val="both"/>
        <w:rPr>
          <w:rFonts w:ascii="Sakkal Majalla" w:hAnsi="Sakkal Majalla" w:cs="Sakkal Majalla"/>
          <w:sz w:val="34"/>
          <w:szCs w:val="34"/>
        </w:rPr>
      </w:pPr>
      <w:r w:rsidRPr="00913352">
        <w:rPr>
          <w:rFonts w:ascii="Sakkal Majalla" w:hAnsi="Sakkal Majalla" w:cs="Sakkal Majalla"/>
          <w:sz w:val="34"/>
          <w:szCs w:val="34"/>
          <w:rtl/>
        </w:rPr>
        <w:t>يمكن استخدام تقنيات الذكاء الاصطناعي لتنظيم الدخول والخروج في الأحداث الكبيرة. تعتمد تقنيات الذكاء الاصطناعي في هذا السياق على استخدام أنظمة التعرف على الوجوه والتعرف الآلي على الصوت وغيرها من التقنيات لتسهيل إجراءات الدخول والخروج.</w:t>
      </w:r>
    </w:p>
    <w:p w:rsidR="003E68B2" w:rsidRPr="00913352" w:rsidRDefault="003E68B2">
      <w:pPr>
        <w:pStyle w:val="ListParagraph"/>
        <w:numPr>
          <w:ilvl w:val="0"/>
          <w:numId w:val="13"/>
        </w:numPr>
        <w:jc w:val="both"/>
        <w:rPr>
          <w:rFonts w:ascii="Sakkal Majalla" w:hAnsi="Sakkal Majalla" w:cs="Sakkal Majalla"/>
          <w:sz w:val="34"/>
          <w:szCs w:val="34"/>
        </w:rPr>
      </w:pPr>
      <w:r w:rsidRPr="00913352">
        <w:rPr>
          <w:rFonts w:ascii="Sakkal Majalla" w:hAnsi="Sakkal Majalla" w:cs="Sakkal Majalla"/>
          <w:sz w:val="34"/>
          <w:szCs w:val="34"/>
          <w:rtl/>
        </w:rPr>
        <w:t>من خلال تقنيات التعرف على الوجوه، يمكن لأنظمة الذكاء الاصطناعي تحليل الصور الملتقطة لوجوه الحضور ومقارنتها بالصور المخزنة مسبقا</w:t>
      </w:r>
      <w:r w:rsidRPr="00913352">
        <w:rPr>
          <w:rFonts w:ascii="Sakkal Majalla" w:hAnsi="Sakkal Majalla" w:cs="Sakkal Majalla" w:hint="cs"/>
          <w:sz w:val="34"/>
          <w:szCs w:val="34"/>
          <w:rtl/>
        </w:rPr>
        <w:t>ً</w:t>
      </w:r>
      <w:r w:rsidRPr="00913352">
        <w:rPr>
          <w:rFonts w:ascii="Sakkal Majalla" w:hAnsi="Sakkal Majalla" w:cs="Sakkal Majalla"/>
          <w:sz w:val="34"/>
          <w:szCs w:val="34"/>
          <w:rtl/>
        </w:rPr>
        <w:t xml:space="preserve"> للتحقق من هوية الحضور وسرعة إنهاء إجراءات الدخول والخروج. ويمكن أيضا</w:t>
      </w:r>
      <w:r w:rsidRPr="00913352">
        <w:rPr>
          <w:rFonts w:ascii="Sakkal Majalla" w:hAnsi="Sakkal Majalla" w:cs="Sakkal Majalla" w:hint="cs"/>
          <w:sz w:val="34"/>
          <w:szCs w:val="34"/>
          <w:rtl/>
        </w:rPr>
        <w:t>ً</w:t>
      </w:r>
      <w:r w:rsidRPr="00913352">
        <w:rPr>
          <w:rFonts w:ascii="Sakkal Majalla" w:hAnsi="Sakkal Majalla" w:cs="Sakkal Majalla"/>
          <w:sz w:val="34"/>
          <w:szCs w:val="34"/>
          <w:rtl/>
        </w:rPr>
        <w:t xml:space="preserve"> توفير نظام تعرف صوتي يتسم بالسرعة والدقة والموثوقية في التحقق من هوية الحضور.</w:t>
      </w:r>
    </w:p>
    <w:p w:rsidR="003E68B2" w:rsidRPr="00913352" w:rsidRDefault="003E68B2">
      <w:pPr>
        <w:pStyle w:val="ListParagraph"/>
        <w:numPr>
          <w:ilvl w:val="0"/>
          <w:numId w:val="13"/>
        </w:numPr>
        <w:jc w:val="both"/>
        <w:rPr>
          <w:rFonts w:ascii="Sakkal Majalla" w:hAnsi="Sakkal Majalla" w:cs="Sakkal Majalla"/>
          <w:sz w:val="34"/>
          <w:szCs w:val="34"/>
        </w:rPr>
      </w:pPr>
      <w:r w:rsidRPr="00913352">
        <w:rPr>
          <w:rFonts w:ascii="Sakkal Majalla" w:hAnsi="Sakkal Majalla" w:cs="Sakkal Majalla"/>
          <w:sz w:val="34"/>
          <w:szCs w:val="34"/>
          <w:rtl/>
        </w:rPr>
        <w:t>وبالإضافة إلى تسهيل إجراءات الدخول والخروج، يمكن استخدام تقنيات الذكاء الاصطناعي في مراقبة وتحليل حركة الحضور داخل الفعالية وتحديد الأماكن الأكثر ازدحاما</w:t>
      </w:r>
      <w:r w:rsidRPr="00913352">
        <w:rPr>
          <w:rFonts w:ascii="Sakkal Majalla" w:hAnsi="Sakkal Majalla" w:cs="Sakkal Majalla" w:hint="cs"/>
          <w:sz w:val="34"/>
          <w:szCs w:val="34"/>
          <w:rtl/>
        </w:rPr>
        <w:t>ً</w:t>
      </w:r>
      <w:r w:rsidRPr="00913352">
        <w:rPr>
          <w:rFonts w:ascii="Sakkal Majalla" w:hAnsi="Sakkal Majalla" w:cs="Sakkal Majalla"/>
          <w:sz w:val="34"/>
          <w:szCs w:val="34"/>
          <w:rtl/>
        </w:rPr>
        <w:t xml:space="preserve"> والأوقات الأكثر ازدحاما</w:t>
      </w:r>
      <w:r w:rsidRPr="00913352">
        <w:rPr>
          <w:rFonts w:ascii="Sakkal Majalla" w:hAnsi="Sakkal Majalla" w:cs="Sakkal Majalla" w:hint="cs"/>
          <w:sz w:val="34"/>
          <w:szCs w:val="34"/>
          <w:rtl/>
        </w:rPr>
        <w:t>ً</w:t>
      </w:r>
      <w:r w:rsidRPr="00913352">
        <w:rPr>
          <w:rFonts w:ascii="Sakkal Majalla" w:hAnsi="Sakkal Majalla" w:cs="Sakkal Majalla"/>
          <w:sz w:val="34"/>
          <w:szCs w:val="34"/>
          <w:rtl/>
        </w:rPr>
        <w:t xml:space="preserve"> والعمل على إدارة حركة الحضور بشكل فعال.</w:t>
      </w:r>
    </w:p>
    <w:p w:rsidR="003E68B2" w:rsidRDefault="003E68B2">
      <w:pPr>
        <w:pStyle w:val="ListParagraph"/>
        <w:numPr>
          <w:ilvl w:val="0"/>
          <w:numId w:val="13"/>
        </w:numPr>
        <w:jc w:val="both"/>
        <w:rPr>
          <w:rFonts w:ascii="Sakkal Majalla" w:hAnsi="Sakkal Majalla" w:cs="Sakkal Majalla"/>
          <w:sz w:val="34"/>
          <w:szCs w:val="34"/>
        </w:rPr>
      </w:pPr>
      <w:r w:rsidRPr="00913352">
        <w:rPr>
          <w:rFonts w:ascii="Sakkal Majalla" w:hAnsi="Sakkal Majalla" w:cs="Sakkal Majalla"/>
          <w:sz w:val="34"/>
          <w:szCs w:val="34"/>
          <w:rtl/>
        </w:rPr>
        <w:t>ومن المهم الإشارة إلى أن استخدام تقنيات الذكاء الاصطناعي لتنظيم الدخول والخروج يتطلب اتخاذ الإجراءات الأمنية اللازمة لحماية بيانات الحضور وضمان عدم اختراق الأنظمة الأمنية المستخدمة. كما يجب التأكد من توافر البنية التحتية اللازمة لتشغيل هذه التقنيات بشكل فعال.</w:t>
      </w:r>
    </w:p>
    <w:p w:rsidR="00913352" w:rsidRDefault="00913352" w:rsidP="00913352">
      <w:pPr>
        <w:rPr>
          <w:rFonts w:ascii="Sakkal Majalla" w:hAnsi="Sakkal Majalla"/>
          <w:sz w:val="34"/>
          <w:rtl/>
        </w:rPr>
      </w:pPr>
    </w:p>
    <w:p w:rsidR="00913352" w:rsidRPr="00913352" w:rsidRDefault="00913352" w:rsidP="00913352">
      <w:pPr>
        <w:jc w:val="center"/>
        <w:rPr>
          <w:rFonts w:ascii="Sakkal Majalla" w:hAnsi="Sakkal Majalla"/>
          <w:sz w:val="34"/>
        </w:rPr>
      </w:pPr>
      <w:r>
        <w:rPr>
          <w:rFonts w:ascii="Sakkal Majalla" w:hAnsi="Sakkal Majalla"/>
          <w:noProof/>
          <w:sz w:val="34"/>
        </w:rPr>
        <w:drawing>
          <wp:inline distT="0" distB="0" distL="0" distR="0" wp14:anchorId="0266D925" wp14:editId="1745783F">
            <wp:extent cx="1894720" cy="1738196"/>
            <wp:effectExtent l="0" t="0" r="0" b="0"/>
            <wp:docPr id="544900648"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82">
                      <a:extLst>
                        <a:ext uri="{28A0092B-C50C-407E-A947-70E740481C1C}">
                          <a14:useLocalDpi xmlns:a14="http://schemas.microsoft.com/office/drawing/2010/main" val="0"/>
                        </a:ext>
                      </a:extLst>
                    </a:blip>
                    <a:srcRect l="4402" t="9799" r="5998" b="8001"/>
                    <a:stretch/>
                  </pic:blipFill>
                  <pic:spPr bwMode="auto">
                    <a:xfrm>
                      <a:off x="0" y="0"/>
                      <a:ext cx="1898830" cy="1741967"/>
                    </a:xfrm>
                    <a:prstGeom prst="rect">
                      <a:avLst/>
                    </a:prstGeom>
                    <a:noFill/>
                    <a:ln>
                      <a:noFill/>
                    </a:ln>
                    <a:extLst>
                      <a:ext uri="{53640926-AAD7-44D8-BBD7-CCE9431645EC}">
                        <a14:shadowObscured xmlns:a14="http://schemas.microsoft.com/office/drawing/2010/main"/>
                      </a:ext>
                    </a:extLst>
                  </pic:spPr>
                </pic:pic>
              </a:graphicData>
            </a:graphic>
          </wp:inline>
        </w:drawing>
      </w:r>
    </w:p>
    <w:p w:rsidR="003E68B2" w:rsidRPr="009A0E03" w:rsidRDefault="00A14FB8" w:rsidP="00913352">
      <w:pPr>
        <w:pageBreakBefore/>
        <w:rPr>
          <w:rFonts w:ascii="Adobe Arabic" w:hAnsi="Adobe Arabic" w:cs="Adobe Arabic"/>
          <w:b/>
          <w:bCs/>
          <w:color w:val="FF0000"/>
          <w:sz w:val="40"/>
          <w:szCs w:val="40"/>
        </w:rPr>
      </w:pPr>
      <w:r w:rsidRPr="00BD5495">
        <w:rPr>
          <w:rFonts w:ascii="Sakkal Majalla" w:hAnsi="Sakkal Majalla"/>
          <w:noProof/>
          <w:color w:val="002060"/>
          <w:sz w:val="34"/>
        </w:rPr>
        <w:lastRenderedPageBreak/>
        <mc:AlternateContent>
          <mc:Choice Requires="wpg">
            <w:drawing>
              <wp:inline distT="0" distB="0" distL="0" distR="0" wp14:anchorId="0BCA26E1" wp14:editId="5F22CBCC">
                <wp:extent cx="5731510" cy="895350"/>
                <wp:effectExtent l="0" t="0" r="21590" b="19050"/>
                <wp:docPr id="97444901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64381766" name="صورة 1864381766"/>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62229045" name="مجموعة 762229045"/>
                        <wpg:cNvGrpSpPr/>
                        <wpg:grpSpPr>
                          <a:xfrm>
                            <a:off x="0" y="0"/>
                            <a:ext cx="5731510" cy="895350"/>
                            <a:chOff x="0" y="0"/>
                            <a:chExt cx="5878196" cy="918845"/>
                          </a:xfrm>
                        </wpg:grpSpPr>
                        <wpg:grpSp>
                          <wpg:cNvPr id="1297206620" name="مجموعة 1297206620"/>
                          <wpg:cNvGrpSpPr/>
                          <wpg:grpSpPr>
                            <a:xfrm>
                              <a:off x="0" y="0"/>
                              <a:ext cx="5878196" cy="918845"/>
                              <a:chOff x="0" y="0"/>
                              <a:chExt cx="6240348" cy="919070"/>
                            </a:xfrm>
                          </wpg:grpSpPr>
                          <wpg:grpSp>
                            <wpg:cNvPr id="530067708" name="مجموعة 530067708"/>
                            <wpg:cNvGrpSpPr/>
                            <wpg:grpSpPr>
                              <a:xfrm>
                                <a:off x="0" y="169208"/>
                                <a:ext cx="5433072" cy="580613"/>
                                <a:chOff x="0" y="169208"/>
                                <a:chExt cx="5433072" cy="580613"/>
                              </a:xfrm>
                            </wpg:grpSpPr>
                            <wps:wsp>
                              <wps:cNvPr id="213427420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28615028"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8093366" name="شكل بيضاوي 1658093366"/>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6922550" name="مربع نص 41"/>
                          <wps:cNvSpPr txBox="1"/>
                          <wps:spPr>
                            <a:xfrm>
                              <a:off x="204484" y="256874"/>
                              <a:ext cx="4616071" cy="377965"/>
                            </a:xfrm>
                            <a:prstGeom prst="rect">
                              <a:avLst/>
                            </a:prstGeom>
                            <a:noFill/>
                          </wps:spPr>
                          <wps:txbx>
                            <w:txbxContent>
                              <w:p w:rsidR="00A14FB8" w:rsidRPr="00913352" w:rsidRDefault="00913352" w:rsidP="00913352">
                                <w:pPr>
                                  <w:pStyle w:val="a0"/>
                                  <w:rPr>
                                    <w:sz w:val="40"/>
                                    <w:szCs w:val="40"/>
                                  </w:rPr>
                                </w:pPr>
                                <w:r w:rsidRPr="00913352">
                                  <w:rPr>
                                    <w:sz w:val="40"/>
                                    <w:szCs w:val="40"/>
                                    <w:rtl/>
                                  </w:rPr>
                                  <w:t>وضع خطة طوارئ وإخلاء</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CA26E1" id="_x0000_s151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">
                <v:shape id="صورة 1864381766" o:spid="_x0000_s151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">
                  <v:imagedata r:id="rId69" o:title=""/>
                </v:shape>
                <v:group id="مجموعة 762229045" o:spid="_x0000_s15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">
                  <v:group id="مجموعة 1297206620" o:spid="_x0000_s15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">
                    <v:group id="مجموعة 530067708" o:spid="_x0000_s15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">
                      <v:shape id="شكل حر 42" o:spid="_x0000_s15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5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" fillcolor="#2b5474" stroked="f" strokeweight="1pt">
                        <v:stroke joinstyle="miter"/>
                      </v:roundrect>
                    </v:group>
                    <v:oval id="شكل بيضاوي 1658093366" o:spid="_x0000_s15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" filled="f" strokecolor="#579da5" strokeweight="1pt">
                      <v:stroke joinstyle="miter"/>
                    </v:oval>
                  </v:group>
                  <v:shape id="مربع نص 41" o:spid="_x0000_s1526"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" filled="f" stroked="f">
                    <v:textbox style="mso-fit-shape-to-text:t">
                      <w:txbxContent>
                        <w:p w14:paraId="52BC003F" w14:textId="55DB202D" w:rsidR="00A14FB8" w:rsidRPr="00913352" w:rsidRDefault="00913352" w:rsidP="00913352">
                          <w:pPr>
                            <w:pStyle w:val="a0"/>
                            <w:rPr>
                              <w:sz w:val="40"/>
                              <w:szCs w:val="40"/>
                            </w:rPr>
                          </w:pPr>
                          <w:r w:rsidRPr="00913352">
                            <w:rPr>
                              <w:sz w:val="40"/>
                              <w:szCs w:val="40"/>
                              <w:rtl/>
                            </w:rPr>
                            <w:t>وضع خطة طوارئ وإخلاء</w:t>
                          </w:r>
                        </w:p>
                      </w:txbxContent>
                    </v:textbox>
                  </v:shape>
                </v:group>
                <w10:anchorlock/>
              </v:group>
            </w:pict>
          </mc:Fallback>
        </mc:AlternateContent>
      </w:r>
    </w:p>
    <w:p w:rsidR="003E68B2" w:rsidRPr="00913352" w:rsidRDefault="003E68B2" w:rsidP="00913352">
      <w:r w:rsidRPr="005E24D7">
        <w:rPr>
          <w:rtl/>
        </w:rPr>
        <w:t>وضع خطة طوارئ وإخلاء هو عملية مهمة لتحديد الإجراءات التي يجب اتباعها في حالة وقوع حدث طارئ أو حالة طوارئ مثل حريق أو انفجار أو زلزال أو عاصفة شديدة أو تهديد أمني وغيرها.</w:t>
      </w:r>
    </w:p>
    <w:p w:rsidR="003E68B2" w:rsidRDefault="00F9337C" w:rsidP="00913352">
      <w:pPr>
        <w:rPr>
          <w:color w:val="C00000"/>
          <w:rtl/>
        </w:rPr>
      </w:pPr>
      <w:hyperlink r:id="rId83" w:history="1">
        <w:r w:rsidR="003E68B2" w:rsidRPr="00F9337C">
          <w:rPr>
            <w:rStyle w:val="Hyperlink"/>
            <w:rtl/>
          </w:rPr>
          <w:t>وفيما يلي بعض الخطوات التي يمكن اتباعها لوضع خطة طوارئ وإخلاء:</w:t>
        </w:r>
      </w:hyperlink>
    </w:p>
    <w:p w:rsidR="00913352" w:rsidRPr="00913352" w:rsidRDefault="00913352" w:rsidP="00913352">
      <w:pPr>
        <w:ind w:left="720"/>
        <w:rPr>
          <w:color w:val="C00000"/>
          <w:rtl/>
        </w:rPr>
      </w:pPr>
      <w:r w:rsidRPr="007C56A5">
        <w:rPr>
          <w:rFonts w:ascii="Simplified Arabic" w:hAnsi="Simplified Arabic" w:cs="Simplified Arabic"/>
          <w:noProof/>
          <w:sz w:val="32"/>
          <w:szCs w:val="32"/>
        </w:rPr>
        <mc:AlternateContent>
          <mc:Choice Requires="wpg">
            <w:drawing>
              <wp:inline distT="0" distB="0" distL="0" distR="0" wp14:anchorId="478E3DB6" wp14:editId="54F132D1">
                <wp:extent cx="4941594" cy="2604135"/>
                <wp:effectExtent l="0" t="0" r="0" b="0"/>
                <wp:docPr id="785496" name="مجموعة 30"/>
                <wp:cNvGraphicFramePr/>
                <a:graphic xmlns:a="http://schemas.openxmlformats.org/drawingml/2006/main">
                  <a:graphicData uri="http://schemas.microsoft.com/office/word/2010/wordprocessingGroup">
                    <wpg:wgp>
                      <wpg:cNvGrpSpPr/>
                      <wpg:grpSpPr>
                        <a:xfrm>
                          <a:off x="0" y="0"/>
                          <a:ext cx="4941594" cy="2604135"/>
                          <a:chOff x="-164312" y="0"/>
                          <a:chExt cx="4941594" cy="2604135"/>
                        </a:xfrm>
                      </wpg:grpSpPr>
                      <wpg:grpSp>
                        <wpg:cNvPr id="785497" name="مجموعة 785497"/>
                        <wpg:cNvGrpSpPr/>
                        <wpg:grpSpPr>
                          <a:xfrm>
                            <a:off x="-20" y="0"/>
                            <a:ext cx="4777148" cy="1343025"/>
                            <a:chOff x="-20" y="0"/>
                            <a:chExt cx="4777148" cy="1343025"/>
                          </a:xfrm>
                        </wpg:grpSpPr>
                        <wps:wsp>
                          <wps:cNvPr id="785498" name="Rectangle 2"/>
                          <wps:cNvSpPr/>
                          <wps:spPr>
                            <a:xfrm>
                              <a:off x="186404" y="453868"/>
                              <a:ext cx="1131925" cy="117645"/>
                            </a:xfrm>
                            <a:prstGeom prst="rect">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499" name="TextBox 3"/>
                          <wps:cNvSpPr txBox="1"/>
                          <wps:spPr>
                            <a:xfrm>
                              <a:off x="-20" y="733389"/>
                              <a:ext cx="1403364" cy="428661"/>
                            </a:xfrm>
                            <a:prstGeom prst="rect">
                              <a:avLst/>
                            </a:prstGeom>
                            <a:noFill/>
                          </wps:spPr>
                          <wps:txbx>
                            <w:txbxContent>
                              <w:p w:rsidR="00913352" w:rsidRPr="00913352" w:rsidRDefault="00913352" w:rsidP="00913352">
                                <w:pPr>
                                  <w:pStyle w:val="NormalWeb"/>
                                  <w:bidi/>
                                  <w:spacing w:before="0" w:beforeAutospacing="0" w:after="0" w:afterAutospacing="0"/>
                                  <w:jc w:val="center"/>
                                  <w:rPr>
                                    <w:rFonts w:eastAsia="Times New Roman" w:hAnsi="Adobe Arabic" w:cs="Adobe Arabic"/>
                                    <w:b/>
                                    <w:bCs/>
                                    <w:color w:val="31394C"/>
                                    <w:kern w:val="24"/>
                                    <w:sz w:val="36"/>
                                    <w:szCs w:val="36"/>
                                    <w:lang w:bidi="ar-SY"/>
                                  </w:rPr>
                                </w:pPr>
                                <w:r w:rsidRPr="00913352">
                                  <w:rPr>
                                    <w:rFonts w:eastAsia="Times New Roman" w:hAnsi="Adobe Arabic" w:cs="Adobe Arabic"/>
                                    <w:b/>
                                    <w:bCs/>
                                    <w:color w:val="31394C"/>
                                    <w:kern w:val="24"/>
                                    <w:sz w:val="36"/>
                                    <w:szCs w:val="36"/>
                                    <w:rtl/>
                                    <w:lang w:bidi="ar-SY"/>
                                  </w:rPr>
                                  <w:t>توفير الإرشادات</w:t>
                                </w:r>
                              </w:p>
                            </w:txbxContent>
                          </wps:txbx>
                          <wps:bodyPr wrap="square" rtlCol="0">
                            <a:noAutofit/>
                          </wps:bodyPr>
                        </wps:wsp>
                        <wps:wsp>
                          <wps:cNvPr id="785500" name="Oval 7"/>
                          <wps:cNvSpPr/>
                          <wps:spPr>
                            <a:xfrm>
                              <a:off x="257414" y="0"/>
                              <a:ext cx="392152" cy="392179"/>
                            </a:xfrm>
                            <a:prstGeom prst="ellipse">
                              <a:avLst/>
                            </a:prstGeom>
                            <a:solidFill>
                              <a:srgbClr val="31394C"/>
                            </a:solidFill>
                            <a:ln w="63500">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501" name="Rectangle 2"/>
                          <wps:cNvSpPr/>
                          <wps:spPr>
                            <a:xfrm>
                              <a:off x="1872455" y="453868"/>
                              <a:ext cx="1131925" cy="117645"/>
                            </a:xfrm>
                            <a:prstGeom prst="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502" name="TextBox 3"/>
                          <wps:cNvSpPr txBox="1"/>
                          <wps:spPr>
                            <a:xfrm>
                              <a:off x="1695498" y="676236"/>
                              <a:ext cx="1403953" cy="666789"/>
                            </a:xfrm>
                            <a:prstGeom prst="rect">
                              <a:avLst/>
                            </a:prstGeom>
                            <a:noFill/>
                          </wps:spPr>
                          <wps:txbx>
                            <w:txbxContent>
                              <w:p w:rsidR="00913352" w:rsidRPr="00913352" w:rsidRDefault="00913352" w:rsidP="00913352">
                                <w:pPr>
                                  <w:pStyle w:val="NormalWeb"/>
                                  <w:bidi/>
                                  <w:spacing w:before="0" w:beforeAutospacing="0" w:after="0" w:afterAutospacing="0"/>
                                  <w:jc w:val="center"/>
                                  <w:rPr>
                                    <w:rFonts w:eastAsia="Times New Roman" w:hAnsi="Adobe Arabic" w:cs="Adobe Arabic"/>
                                    <w:b/>
                                    <w:bCs/>
                                    <w:color w:val="2B5474"/>
                                    <w:kern w:val="24"/>
                                    <w:sz w:val="36"/>
                                    <w:szCs w:val="36"/>
                                    <w:lang w:bidi="ar-SY"/>
                                  </w:rPr>
                                </w:pPr>
                                <w:r w:rsidRPr="00913352">
                                  <w:rPr>
                                    <w:rFonts w:eastAsia="Times New Roman" w:hAnsi="Adobe Arabic" w:cs="Adobe Arabic"/>
                                    <w:b/>
                                    <w:bCs/>
                                    <w:color w:val="2B5474"/>
                                    <w:kern w:val="24"/>
                                    <w:sz w:val="36"/>
                                    <w:szCs w:val="36"/>
                                    <w:rtl/>
                                    <w:lang w:bidi="ar-SY"/>
                                  </w:rPr>
                                  <w:t>تحديد نقاط الدخول والخروج</w:t>
                                </w:r>
                              </w:p>
                            </w:txbxContent>
                          </wps:txbx>
                          <wps:bodyPr wrap="square" rtlCol="0">
                            <a:noAutofit/>
                          </wps:bodyPr>
                        </wps:wsp>
                        <wps:wsp>
                          <wps:cNvPr id="785503" name="Oval 7"/>
                          <wps:cNvSpPr/>
                          <wps:spPr>
                            <a:xfrm>
                              <a:off x="1943466" y="0"/>
                              <a:ext cx="392152" cy="392179"/>
                            </a:xfrm>
                            <a:prstGeom prst="ellipse">
                              <a:avLst/>
                            </a:prstGeom>
                            <a:solidFill>
                              <a:srgbClr val="2B5474"/>
                            </a:solidFill>
                            <a:ln w="63500">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504" name="Rectangle 2"/>
                          <wps:cNvSpPr/>
                          <wps:spPr>
                            <a:xfrm>
                              <a:off x="3540276" y="453868"/>
                              <a:ext cx="1131925" cy="117645"/>
                            </a:xfrm>
                            <a:prstGeom prst="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505" name="TextBox 3"/>
                          <wps:cNvSpPr txBox="1"/>
                          <wps:spPr>
                            <a:xfrm>
                              <a:off x="3373175" y="666712"/>
                              <a:ext cx="1403953" cy="619163"/>
                            </a:xfrm>
                            <a:prstGeom prst="rect">
                              <a:avLst/>
                            </a:prstGeom>
                            <a:noFill/>
                          </wps:spPr>
                          <wps:txbx>
                            <w:txbxContent>
                              <w:p w:rsidR="00913352" w:rsidRDefault="00913352" w:rsidP="00913352">
                                <w:pPr>
                                  <w:pStyle w:val="NormalWeb"/>
                                  <w:bidi/>
                                  <w:spacing w:before="0" w:beforeAutospacing="0" w:after="0" w:afterAutospacing="0"/>
                                  <w:jc w:val="center"/>
                                  <w:rPr>
                                    <w:lang w:bidi="ar-SY"/>
                                  </w:rPr>
                                </w:pPr>
                                <w:r>
                                  <w:rPr>
                                    <w:rFonts w:eastAsia="Times New Roman" w:hAnsi="Adobe Arabic" w:cs="Adobe Arabic" w:hint="cs"/>
                                    <w:b/>
                                    <w:bCs/>
                                    <w:color w:val="579DA5"/>
                                    <w:kern w:val="24"/>
                                    <w:sz w:val="36"/>
                                    <w:szCs w:val="36"/>
                                    <w:rtl/>
                                    <w:lang w:bidi="ar-SY"/>
                                  </w:rPr>
                                  <w:t>تحديد المخاطر المحتملة</w:t>
                                </w:r>
                              </w:p>
                            </w:txbxContent>
                          </wps:txbx>
                          <wps:bodyPr wrap="square" rtlCol="0">
                            <a:noAutofit/>
                          </wps:bodyPr>
                        </wps:wsp>
                        <wps:wsp>
                          <wps:cNvPr id="785506" name="Oval 7"/>
                          <wps:cNvSpPr/>
                          <wps:spPr>
                            <a:xfrm>
                              <a:off x="3611287" y="0"/>
                              <a:ext cx="392152" cy="392179"/>
                            </a:xfrm>
                            <a:prstGeom prst="ellipse">
                              <a:avLst/>
                            </a:prstGeom>
                            <a:solidFill>
                              <a:srgbClr val="579DA5"/>
                            </a:solidFill>
                            <a:ln w="63500">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785510" name="مجموعة 785510"/>
                        <wpg:cNvGrpSpPr/>
                        <wpg:grpSpPr>
                          <a:xfrm>
                            <a:off x="-164312" y="1358538"/>
                            <a:ext cx="4941594" cy="1245597"/>
                            <a:chOff x="-164312" y="1358538"/>
                            <a:chExt cx="4941594" cy="1245597"/>
                          </a:xfrm>
                        </wpg:grpSpPr>
                        <wps:wsp>
                          <wps:cNvPr id="785511" name="Rectangle 2"/>
                          <wps:cNvSpPr/>
                          <wps:spPr>
                            <a:xfrm>
                              <a:off x="186404" y="1812406"/>
                              <a:ext cx="1131925" cy="117645"/>
                            </a:xfrm>
                            <a:prstGeom prst="rect">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512" name="TextBox 3"/>
                          <wps:cNvSpPr txBox="1"/>
                          <wps:spPr>
                            <a:xfrm>
                              <a:off x="-164312" y="2095501"/>
                              <a:ext cx="1731856" cy="454322"/>
                            </a:xfrm>
                            <a:prstGeom prst="rect">
                              <a:avLst/>
                            </a:prstGeom>
                            <a:noFill/>
                          </wps:spPr>
                          <wps:txbx>
                            <w:txbxContent>
                              <w:p w:rsidR="00913352" w:rsidRPr="00913352" w:rsidRDefault="00913352" w:rsidP="00913352">
                                <w:pPr>
                                  <w:pStyle w:val="NormalWeb"/>
                                  <w:bidi/>
                                  <w:spacing w:before="0" w:beforeAutospacing="0" w:after="0" w:afterAutospacing="0"/>
                                  <w:jc w:val="center"/>
                                  <w:rPr>
                                    <w:rFonts w:eastAsia="Times New Roman" w:hAnsi="Adobe Arabic" w:cs="Adobe Arabic"/>
                                    <w:b/>
                                    <w:bCs/>
                                    <w:color w:val="31394C"/>
                                    <w:kern w:val="24"/>
                                    <w:sz w:val="36"/>
                                    <w:szCs w:val="36"/>
                                    <w:lang w:bidi="ar-SY"/>
                                  </w:rPr>
                                </w:pPr>
                                <w:r w:rsidRPr="00913352">
                                  <w:rPr>
                                    <w:rFonts w:eastAsia="Times New Roman" w:hAnsi="Adobe Arabic" w:cs="Adobe Arabic"/>
                                    <w:b/>
                                    <w:bCs/>
                                    <w:color w:val="31394C"/>
                                    <w:kern w:val="24"/>
                                    <w:sz w:val="36"/>
                                    <w:szCs w:val="36"/>
                                    <w:rtl/>
                                    <w:lang w:bidi="ar-SY"/>
                                  </w:rPr>
                                  <w:t>تحديث خطة الطوارئ</w:t>
                                </w:r>
                              </w:p>
                            </w:txbxContent>
                          </wps:txbx>
                          <wps:bodyPr wrap="square" rtlCol="0">
                            <a:noAutofit/>
                          </wps:bodyPr>
                        </wps:wsp>
                        <wps:wsp>
                          <wps:cNvPr id="785513" name="Oval 7"/>
                          <wps:cNvSpPr/>
                          <wps:spPr>
                            <a:xfrm>
                              <a:off x="257414" y="1358538"/>
                              <a:ext cx="392152" cy="392179"/>
                            </a:xfrm>
                            <a:prstGeom prst="ellipse">
                              <a:avLst/>
                            </a:prstGeom>
                            <a:solidFill>
                              <a:srgbClr val="31394C"/>
                            </a:solidFill>
                            <a:ln w="63500">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514" name="Rectangle 2"/>
                          <wps:cNvSpPr/>
                          <wps:spPr>
                            <a:xfrm>
                              <a:off x="1872455" y="1812406"/>
                              <a:ext cx="1131925" cy="117645"/>
                            </a:xfrm>
                            <a:prstGeom prst="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515" name="TextBox 3"/>
                          <wps:cNvSpPr txBox="1"/>
                          <wps:spPr>
                            <a:xfrm>
                              <a:off x="1673627" y="2019300"/>
                              <a:ext cx="1641480" cy="584835"/>
                            </a:xfrm>
                            <a:prstGeom prst="rect">
                              <a:avLst/>
                            </a:prstGeom>
                            <a:noFill/>
                          </wps:spPr>
                          <wps:txbx>
                            <w:txbxContent>
                              <w:p w:rsidR="00913352" w:rsidRPr="00913352" w:rsidRDefault="00913352" w:rsidP="00913352">
                                <w:pPr>
                                  <w:pStyle w:val="NormalWeb"/>
                                  <w:bidi/>
                                  <w:spacing w:before="0" w:beforeAutospacing="0" w:after="0" w:afterAutospacing="0"/>
                                  <w:jc w:val="center"/>
                                  <w:rPr>
                                    <w:rFonts w:eastAsia="Times New Roman" w:hAnsi="Adobe Arabic" w:cs="Adobe Arabic"/>
                                    <w:b/>
                                    <w:bCs/>
                                    <w:color w:val="2B5474"/>
                                    <w:kern w:val="24"/>
                                    <w:sz w:val="36"/>
                                    <w:szCs w:val="36"/>
                                    <w:lang w:bidi="ar-SY"/>
                                  </w:rPr>
                                </w:pPr>
                                <w:r w:rsidRPr="00913352">
                                  <w:rPr>
                                    <w:rFonts w:eastAsia="Times New Roman" w:hAnsi="Adobe Arabic" w:cs="Adobe Arabic"/>
                                    <w:b/>
                                    <w:bCs/>
                                    <w:color w:val="2B5474"/>
                                    <w:kern w:val="24"/>
                                    <w:sz w:val="36"/>
                                    <w:szCs w:val="36"/>
                                    <w:rtl/>
                                    <w:lang w:bidi="ar-SY"/>
                                  </w:rPr>
                                  <w:t>إجراء تدريبات وممارسات</w:t>
                                </w:r>
                              </w:p>
                            </w:txbxContent>
                          </wps:txbx>
                          <wps:bodyPr wrap="square" rtlCol="0">
                            <a:noAutofit/>
                          </wps:bodyPr>
                        </wps:wsp>
                        <wps:wsp>
                          <wps:cNvPr id="785516" name="Oval 7"/>
                          <wps:cNvSpPr/>
                          <wps:spPr>
                            <a:xfrm>
                              <a:off x="1943466" y="1358538"/>
                              <a:ext cx="392152" cy="392179"/>
                            </a:xfrm>
                            <a:prstGeom prst="ellipse">
                              <a:avLst/>
                            </a:prstGeom>
                            <a:solidFill>
                              <a:srgbClr val="2B5474"/>
                            </a:solidFill>
                            <a:ln w="63500">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517" name="Rectangle 2"/>
                          <wps:cNvSpPr/>
                          <wps:spPr>
                            <a:xfrm>
                              <a:off x="3540276" y="1812406"/>
                              <a:ext cx="1131925" cy="117645"/>
                            </a:xfrm>
                            <a:prstGeom prst="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518" name="TextBox 3"/>
                          <wps:cNvSpPr txBox="1"/>
                          <wps:spPr>
                            <a:xfrm>
                              <a:off x="3373329" y="2009659"/>
                              <a:ext cx="1403953" cy="594476"/>
                            </a:xfrm>
                            <a:prstGeom prst="rect">
                              <a:avLst/>
                            </a:prstGeom>
                            <a:noFill/>
                          </wps:spPr>
                          <wps:txbx>
                            <w:txbxContent>
                              <w:p w:rsidR="00913352" w:rsidRPr="00913352" w:rsidRDefault="00913352" w:rsidP="00913352">
                                <w:pPr>
                                  <w:pStyle w:val="NormalWeb"/>
                                  <w:bidi/>
                                  <w:spacing w:before="0" w:beforeAutospacing="0" w:after="0" w:afterAutospacing="0"/>
                                  <w:jc w:val="center"/>
                                  <w:rPr>
                                    <w:rFonts w:eastAsia="Times New Roman" w:hAnsi="Adobe Arabic" w:cs="Adobe Arabic"/>
                                    <w:b/>
                                    <w:bCs/>
                                    <w:color w:val="579DA5"/>
                                    <w:kern w:val="24"/>
                                    <w:sz w:val="36"/>
                                    <w:szCs w:val="36"/>
                                    <w:lang w:bidi="ar-SY"/>
                                  </w:rPr>
                                </w:pPr>
                                <w:r w:rsidRPr="00913352">
                                  <w:rPr>
                                    <w:rFonts w:eastAsia="Times New Roman" w:hAnsi="Adobe Arabic" w:cs="Adobe Arabic"/>
                                    <w:b/>
                                    <w:bCs/>
                                    <w:color w:val="579DA5"/>
                                    <w:kern w:val="24"/>
                                    <w:sz w:val="36"/>
                                    <w:szCs w:val="36"/>
                                    <w:rtl/>
                                    <w:lang w:bidi="ar-SY"/>
                                  </w:rPr>
                                  <w:t>توفير التجهيزات اللازمة</w:t>
                                </w:r>
                              </w:p>
                            </w:txbxContent>
                          </wps:txbx>
                          <wps:bodyPr wrap="square" rtlCol="0">
                            <a:noAutofit/>
                          </wps:bodyPr>
                        </wps:wsp>
                        <wps:wsp>
                          <wps:cNvPr id="785519" name="Oval 7"/>
                          <wps:cNvSpPr/>
                          <wps:spPr>
                            <a:xfrm>
                              <a:off x="3611287" y="1358538"/>
                              <a:ext cx="392152" cy="392179"/>
                            </a:xfrm>
                            <a:prstGeom prst="ellipse">
                              <a:avLst/>
                            </a:prstGeom>
                            <a:solidFill>
                              <a:srgbClr val="579DA5"/>
                            </a:solidFill>
                            <a:ln w="63500">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78E3DB6" id="مجموعة 30" o:spid="_x0000_s1527" style="width:389.1pt;height:205.05pt;mso-position-horizontal-relative:char;mso-position-vertical-relative:line" coordorigin="-1643" coordsize="49415,260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">
                <v:group id="مجموعة 785497" o:spid="_x0000_s1528" style="position:absolute;width:47771;height:13430" coordorigin="" coordsize="47771,13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">
                  <v:rect id="Rectangle 2" o:spid="_x0000_s1529" style="position:absolute;left:1864;top:4538;width:11319;height:1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" fillcolor="#31394c" stroked="f" strokeweight="1pt"/>
                  <v:shape id="TextBox 3" o:spid="_x0000_s1530" type="#_x0000_t202" style="position:absolute;top:7333;width:14033;height:4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" filled="f" stroked="f">
                    <v:textbox>
                      <w:txbxContent>
                        <w:p w14:paraId="17DAE940" w14:textId="2CFE5C7E" w:rsidR="00913352" w:rsidRPr="00913352" w:rsidRDefault="00913352" w:rsidP="00913352">
                          <w:pPr>
                            <w:pStyle w:val="NormalWeb"/>
                            <w:bidi/>
                            <w:spacing w:before="0" w:beforeAutospacing="0" w:after="0" w:afterAutospacing="0"/>
                            <w:jc w:val="center"/>
                            <w:rPr>
                              <w:rFonts w:eastAsia="Times New Roman" w:hAnsi="Adobe Arabic" w:cs="Adobe Arabic"/>
                              <w:b/>
                              <w:bCs/>
                              <w:color w:val="31394C"/>
                              <w:kern w:val="24"/>
                              <w:sz w:val="36"/>
                              <w:szCs w:val="36"/>
                              <w:lang w:bidi="ar-SY"/>
                            </w:rPr>
                          </w:pPr>
                          <w:r w:rsidRPr="00913352">
                            <w:rPr>
                              <w:rFonts w:eastAsia="Times New Roman" w:hAnsi="Adobe Arabic" w:cs="Adobe Arabic"/>
                              <w:b/>
                              <w:bCs/>
                              <w:color w:val="31394C"/>
                              <w:kern w:val="24"/>
                              <w:sz w:val="36"/>
                              <w:szCs w:val="36"/>
                              <w:rtl/>
                              <w:lang w:bidi="ar-SY"/>
                            </w:rPr>
                            <w:t>توفير الإرشادات</w:t>
                          </w:r>
                        </w:p>
                      </w:txbxContent>
                    </v:textbox>
                  </v:shape>
                  <v:oval id="Oval 7" o:spid="_x0000_s1531" style="position:absolute;left:2574;width:3921;height:3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" fillcolor="#31394c" stroked="f" strokeweight="5pt">
                    <v:stroke joinstyle="miter"/>
                  </v:oval>
                  <v:rect id="Rectangle 2" o:spid="_x0000_s1532" style="position:absolute;left:18724;top:4538;width:11319;height:1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" fillcolor="#2b5474" stroked="f" strokeweight="1pt"/>
                  <v:shape id="TextBox 3" o:spid="_x0000_s1533" type="#_x0000_t202" style="position:absolute;left:16954;top:6762;width:14040;height:6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" filled="f" stroked="f">
                    <v:textbox>
                      <w:txbxContent>
                        <w:p w14:paraId="7296538E" w14:textId="43C14AB3" w:rsidR="00913352" w:rsidRPr="00913352" w:rsidRDefault="00913352" w:rsidP="00913352">
                          <w:pPr>
                            <w:pStyle w:val="NormalWeb"/>
                            <w:bidi/>
                            <w:spacing w:before="0" w:beforeAutospacing="0" w:after="0" w:afterAutospacing="0"/>
                            <w:jc w:val="center"/>
                            <w:rPr>
                              <w:rFonts w:eastAsia="Times New Roman" w:hAnsi="Adobe Arabic" w:cs="Adobe Arabic"/>
                              <w:b/>
                              <w:bCs/>
                              <w:color w:val="2B5474"/>
                              <w:kern w:val="24"/>
                              <w:sz w:val="36"/>
                              <w:szCs w:val="36"/>
                              <w:lang w:bidi="ar-SY"/>
                            </w:rPr>
                          </w:pPr>
                          <w:r w:rsidRPr="00913352">
                            <w:rPr>
                              <w:rFonts w:eastAsia="Times New Roman" w:hAnsi="Adobe Arabic" w:cs="Adobe Arabic"/>
                              <w:b/>
                              <w:bCs/>
                              <w:color w:val="2B5474"/>
                              <w:kern w:val="24"/>
                              <w:sz w:val="36"/>
                              <w:szCs w:val="36"/>
                              <w:rtl/>
                              <w:lang w:bidi="ar-SY"/>
                            </w:rPr>
                            <w:t>تحديد نقاط الدخول والخروج</w:t>
                          </w:r>
                        </w:p>
                      </w:txbxContent>
                    </v:textbox>
                  </v:shape>
                  <v:oval id="Oval 7" o:spid="_x0000_s1534" style="position:absolute;left:19434;width:3922;height:3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" fillcolor="#2b5474" stroked="f" strokeweight="5pt">
                    <v:stroke joinstyle="miter"/>
                  </v:oval>
                  <v:rect id="Rectangle 2" o:spid="_x0000_s1535" style="position:absolute;left:35402;top:4538;width:11320;height:1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" fillcolor="#579da5" stroked="f" strokeweight="1pt"/>
                  <v:shape id="TextBox 3" o:spid="_x0000_s1536" type="#_x0000_t202" style="position:absolute;left:33731;top:6667;width:14040;height:6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" filled="f" stroked="f">
                    <v:textbox>
                      <w:txbxContent>
                        <w:p w14:paraId="6E37A48A" w14:textId="005EB06D" w:rsidR="00913352" w:rsidRDefault="00913352" w:rsidP="00913352">
                          <w:pPr>
                            <w:pStyle w:val="NormalWeb"/>
                            <w:bidi/>
                            <w:spacing w:before="0" w:beforeAutospacing="0" w:after="0" w:afterAutospacing="0"/>
                            <w:jc w:val="center"/>
                            <w:rPr>
                              <w:lang w:bidi="ar-SY"/>
                            </w:rPr>
                          </w:pPr>
                          <w:r>
                            <w:rPr>
                              <w:rFonts w:eastAsia="Times New Roman" w:hAnsi="Adobe Arabic" w:cs="Adobe Arabic" w:hint="cs"/>
                              <w:b/>
                              <w:bCs/>
                              <w:color w:val="579DA5"/>
                              <w:kern w:val="24"/>
                              <w:sz w:val="36"/>
                              <w:szCs w:val="36"/>
                              <w:rtl/>
                              <w:lang w:bidi="ar-SY"/>
                            </w:rPr>
                            <w:t>تحديد المخاطر المحتملة</w:t>
                          </w:r>
                        </w:p>
                      </w:txbxContent>
                    </v:textbox>
                  </v:shape>
                  <v:oval id="Oval 7" o:spid="_x0000_s1537" style="position:absolute;left:36112;width:3922;height:3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" fillcolor="#579da5" stroked="f" strokeweight="5pt">
                    <v:stroke joinstyle="miter"/>
                  </v:oval>
                </v:group>
                <v:group id="مجموعة 785510" o:spid="_x0000_s1538" style="position:absolute;left:-1643;top:13585;width:49415;height:12456" coordorigin="-1643,13585" coordsize="49415,12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">
                  <v:rect id="Rectangle 2" o:spid="_x0000_s1539" style="position:absolute;left:1864;top:18124;width:11319;height:11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" fillcolor="#31394c" stroked="f" strokeweight="1pt"/>
                  <v:shape id="TextBox 3" o:spid="_x0000_s1540" type="#_x0000_t202" style="position:absolute;left:-1643;top:20955;width:17318;height:4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" filled="f" stroked="f">
                    <v:textbox>
                      <w:txbxContent>
                        <w:p w14:paraId="6B11070F" w14:textId="2AAFF0EF" w:rsidR="00913352" w:rsidRPr="00913352" w:rsidRDefault="00913352" w:rsidP="00913352">
                          <w:pPr>
                            <w:pStyle w:val="NormalWeb"/>
                            <w:bidi/>
                            <w:spacing w:before="0" w:beforeAutospacing="0" w:after="0" w:afterAutospacing="0"/>
                            <w:jc w:val="center"/>
                            <w:rPr>
                              <w:rFonts w:eastAsia="Times New Roman" w:hAnsi="Adobe Arabic" w:cs="Adobe Arabic"/>
                              <w:b/>
                              <w:bCs/>
                              <w:color w:val="31394C"/>
                              <w:kern w:val="24"/>
                              <w:sz w:val="36"/>
                              <w:szCs w:val="36"/>
                              <w:lang w:bidi="ar-SY"/>
                            </w:rPr>
                          </w:pPr>
                          <w:r w:rsidRPr="00913352">
                            <w:rPr>
                              <w:rFonts w:eastAsia="Times New Roman" w:hAnsi="Adobe Arabic" w:cs="Adobe Arabic"/>
                              <w:b/>
                              <w:bCs/>
                              <w:color w:val="31394C"/>
                              <w:kern w:val="24"/>
                              <w:sz w:val="36"/>
                              <w:szCs w:val="36"/>
                              <w:rtl/>
                              <w:lang w:bidi="ar-SY"/>
                            </w:rPr>
                            <w:t>تحديث خطة الطوارئ</w:t>
                          </w:r>
                        </w:p>
                      </w:txbxContent>
                    </v:textbox>
                  </v:shape>
                  <v:oval id="Oval 7" o:spid="_x0000_s1541" style="position:absolute;left:2574;top:13585;width:3921;height:39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" fillcolor="#31394c" stroked="f" strokeweight="5pt">
                    <v:stroke joinstyle="miter"/>
                  </v:oval>
                  <v:rect id="Rectangle 2" o:spid="_x0000_s1542" style="position:absolute;left:18724;top:18124;width:11319;height:11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" fillcolor="#2b5474" stroked="f" strokeweight="1pt"/>
                  <v:shape id="TextBox 3" o:spid="_x0000_s1543" type="#_x0000_t202" style="position:absolute;left:16736;top:20193;width:16415;height:5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" filled="f" stroked="f">
                    <v:textbox>
                      <w:txbxContent>
                        <w:p w14:paraId="0DCCE36B" w14:textId="0C25AFD7" w:rsidR="00913352" w:rsidRPr="00913352" w:rsidRDefault="00913352" w:rsidP="00913352">
                          <w:pPr>
                            <w:pStyle w:val="NormalWeb"/>
                            <w:bidi/>
                            <w:spacing w:before="0" w:beforeAutospacing="0" w:after="0" w:afterAutospacing="0"/>
                            <w:jc w:val="center"/>
                            <w:rPr>
                              <w:rFonts w:eastAsia="Times New Roman" w:hAnsi="Adobe Arabic" w:cs="Adobe Arabic"/>
                              <w:b/>
                              <w:bCs/>
                              <w:color w:val="2B5474"/>
                              <w:kern w:val="24"/>
                              <w:sz w:val="36"/>
                              <w:szCs w:val="36"/>
                              <w:lang w:bidi="ar-SY"/>
                            </w:rPr>
                          </w:pPr>
                          <w:r w:rsidRPr="00913352">
                            <w:rPr>
                              <w:rFonts w:eastAsia="Times New Roman" w:hAnsi="Adobe Arabic" w:cs="Adobe Arabic"/>
                              <w:b/>
                              <w:bCs/>
                              <w:color w:val="2B5474"/>
                              <w:kern w:val="24"/>
                              <w:sz w:val="36"/>
                              <w:szCs w:val="36"/>
                              <w:rtl/>
                              <w:lang w:bidi="ar-SY"/>
                            </w:rPr>
                            <w:t>إجراء تدريبات وممارسات</w:t>
                          </w:r>
                        </w:p>
                      </w:txbxContent>
                    </v:textbox>
                  </v:shape>
                  <v:oval id="Oval 7" o:spid="_x0000_s1544" style="position:absolute;left:19434;top:13585;width:3922;height:39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" fillcolor="#2b5474" stroked="f" strokeweight="5pt">
                    <v:stroke joinstyle="miter"/>
                  </v:oval>
                  <v:rect id="Rectangle 2" o:spid="_x0000_s1545" style="position:absolute;left:35402;top:18124;width:11320;height:11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" fillcolor="#579da5" stroked="f" strokeweight="1pt"/>
                  <v:shape id="TextBox 3" o:spid="_x0000_s1546" type="#_x0000_t202" style="position:absolute;left:33733;top:20096;width:14039;height:5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" filled="f" stroked="f">
                    <v:textbox>
                      <w:txbxContent>
                        <w:p w14:paraId="2D8BDEA7" w14:textId="390C5D03" w:rsidR="00913352" w:rsidRPr="00913352" w:rsidRDefault="00913352" w:rsidP="00913352">
                          <w:pPr>
                            <w:pStyle w:val="NormalWeb"/>
                            <w:bidi/>
                            <w:spacing w:before="0" w:beforeAutospacing="0" w:after="0" w:afterAutospacing="0"/>
                            <w:jc w:val="center"/>
                            <w:rPr>
                              <w:rFonts w:eastAsia="Times New Roman" w:hAnsi="Adobe Arabic" w:cs="Adobe Arabic"/>
                              <w:b/>
                              <w:bCs/>
                              <w:color w:val="579DA5"/>
                              <w:kern w:val="24"/>
                              <w:sz w:val="36"/>
                              <w:szCs w:val="36"/>
                              <w:lang w:bidi="ar-SY"/>
                            </w:rPr>
                          </w:pPr>
                          <w:r w:rsidRPr="00913352">
                            <w:rPr>
                              <w:rFonts w:eastAsia="Times New Roman" w:hAnsi="Adobe Arabic" w:cs="Adobe Arabic"/>
                              <w:b/>
                              <w:bCs/>
                              <w:color w:val="579DA5"/>
                              <w:kern w:val="24"/>
                              <w:sz w:val="36"/>
                              <w:szCs w:val="36"/>
                              <w:rtl/>
                              <w:lang w:bidi="ar-SY"/>
                            </w:rPr>
                            <w:t>توفير التجهيزات اللازمة</w:t>
                          </w:r>
                        </w:p>
                      </w:txbxContent>
                    </v:textbox>
                  </v:shape>
                  <v:oval id="Oval 7" o:spid="_x0000_s1547" style="position:absolute;left:36112;top:13585;width:3922;height:39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" fillcolor="#579da5" stroked="f" strokeweight="5pt">
                    <v:stroke joinstyle="miter"/>
                  </v:oval>
                </v:group>
                <w10:anchorlock/>
              </v:group>
            </w:pict>
          </mc:Fallback>
        </mc:AlternateContent>
      </w:r>
    </w:p>
    <w:p w:rsidR="003E68B2" w:rsidRPr="005E24D7" w:rsidRDefault="00913352"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701564B1" wp14:editId="4437505F">
                <wp:extent cx="5731510" cy="890905"/>
                <wp:effectExtent l="0" t="0" r="2540" b="23495"/>
                <wp:docPr id="117418162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16144160" name="مجموعة 816144160"/>
                        <wpg:cNvGrpSpPr/>
                        <wpg:grpSpPr>
                          <a:xfrm>
                            <a:off x="0" y="0"/>
                            <a:ext cx="5731510" cy="895351"/>
                            <a:chOff x="0" y="0"/>
                            <a:chExt cx="5878196" cy="918845"/>
                          </a:xfrm>
                        </wpg:grpSpPr>
                        <wpg:grpSp>
                          <wpg:cNvPr id="988791951" name="مجموعة 988791951"/>
                          <wpg:cNvGrpSpPr/>
                          <wpg:grpSpPr>
                            <a:xfrm>
                              <a:off x="0" y="0"/>
                              <a:ext cx="5878196" cy="918845"/>
                              <a:chOff x="0" y="0"/>
                              <a:chExt cx="6240348" cy="919070"/>
                            </a:xfrm>
                          </wpg:grpSpPr>
                          <wpg:grpSp>
                            <wpg:cNvPr id="1568694263" name="مجموعة 1568694263"/>
                            <wpg:cNvGrpSpPr/>
                            <wpg:grpSpPr>
                              <a:xfrm>
                                <a:off x="0" y="169208"/>
                                <a:ext cx="5433072" cy="580613"/>
                                <a:chOff x="0" y="169208"/>
                                <a:chExt cx="5433072" cy="580613"/>
                              </a:xfrm>
                            </wpg:grpSpPr>
                            <wps:wsp>
                              <wps:cNvPr id="5392986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1525654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5783001" name="شكل بيضاوي 157578300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4287857" name="مربع نص 41"/>
                          <wps:cNvSpPr txBox="1"/>
                          <wps:spPr>
                            <a:xfrm>
                              <a:off x="204484" y="256541"/>
                              <a:ext cx="4616122" cy="379598"/>
                            </a:xfrm>
                            <a:prstGeom prst="rect">
                              <a:avLst/>
                            </a:prstGeom>
                            <a:noFill/>
                          </wps:spPr>
                          <wps:txbx>
                            <w:txbxContent>
                              <w:p w:rsidR="00913352" w:rsidRPr="00767863" w:rsidRDefault="00913352" w:rsidP="00913352">
                                <w:pPr>
                                  <w:pStyle w:val="a0"/>
                                  <w:rPr>
                                    <w:sz w:val="40"/>
                                    <w:szCs w:val="40"/>
                                    <w:lang w:bidi="ar-SY"/>
                                  </w:rPr>
                                </w:pPr>
                                <w:r w:rsidRPr="005E24D7">
                                  <w:rPr>
                                    <w:sz w:val="40"/>
                                    <w:szCs w:val="40"/>
                                    <w:rtl/>
                                  </w:rPr>
                                  <w:t>تحديد المخاطر المحتملة:</w:t>
                                </w:r>
                              </w:p>
                            </w:txbxContent>
                          </wps:txbx>
                          <wps:bodyPr wrap="square" rtlCol="1">
                            <a:spAutoFit/>
                          </wps:bodyPr>
                        </wps:wsp>
                      </wpg:grpSp>
                      <pic:pic xmlns:pic="http://schemas.openxmlformats.org/drawingml/2006/picture">
                        <pic:nvPicPr>
                          <pic:cNvPr id="590954635" name="صورة 590954635"/>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01564B1" id="_x0000_s154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DzZW1aiBwAACx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816144160" o:spid="_x0000_s154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">
                  <v:group id="مجموعة 988791951" o:spid="_x0000_s155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">
                    <v:group id="مجموعة 1568694263" o:spid="_x0000_s155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">
                      <v:shape id="شكل حر 50" o:spid="_x0000_s155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5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" fillcolor="#579da5" stroked="f" strokeweight="1pt">
                        <v:stroke joinstyle="miter"/>
                      </v:roundrect>
                    </v:group>
                    <v:oval id="شكل بيضاوي 1575783001" o:spid="_x0000_s155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" filled="f" strokecolor="#2b5474" strokeweight="1pt">
                      <v:stroke joinstyle="miter"/>
                    </v:oval>
                  </v:group>
                  <v:shape id="مربع نص 41" o:spid="_x0000_s1555"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" filled="f" stroked="f">
                    <v:textbox style="mso-fit-shape-to-text:t">
                      <w:txbxContent>
                        <w:p w14:paraId="07E9BD36" w14:textId="499A744C" w:rsidR="00913352" w:rsidRPr="00767863" w:rsidRDefault="00913352" w:rsidP="00913352">
                          <w:pPr>
                            <w:pStyle w:val="a0"/>
                            <w:rPr>
                              <w:sz w:val="40"/>
                              <w:szCs w:val="40"/>
                              <w:lang w:bidi="ar-SY"/>
                            </w:rPr>
                          </w:pPr>
                          <w:r w:rsidRPr="005E24D7">
                            <w:rPr>
                              <w:sz w:val="40"/>
                              <w:szCs w:val="40"/>
                              <w:rtl/>
                            </w:rPr>
                            <w:t>تحديد المخاطر المحتملة:</w:t>
                          </w:r>
                        </w:p>
                      </w:txbxContent>
                    </v:textbox>
                  </v:shape>
                </v:group>
                <v:shape id="صورة 590954635" o:spid="_x0000_s155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">
                  <v:imagedata r:id="rId74" o:title=""/>
                </v:shape>
                <w10:anchorlock/>
              </v:group>
            </w:pict>
          </mc:Fallback>
        </mc:AlternateContent>
      </w:r>
    </w:p>
    <w:p w:rsidR="003E68B2" w:rsidRPr="005E24D7" w:rsidRDefault="003E68B2" w:rsidP="00913352">
      <w:r w:rsidRPr="005E24D7">
        <w:rPr>
          <w:rtl/>
        </w:rPr>
        <w:t>يجب تحديد المخاطر المحتملة التي يمكن أن تواجه الحدث وتقييم مدى الأضرار التي يمكن أن تحدث في حالة وقوع المخاطر.</w:t>
      </w:r>
    </w:p>
    <w:p w:rsidR="003E68B2" w:rsidRPr="005E24D7" w:rsidRDefault="00913352"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16F84E4D" wp14:editId="19131B30">
                <wp:extent cx="5731510" cy="890905"/>
                <wp:effectExtent l="0" t="0" r="2540" b="23495"/>
                <wp:docPr id="97678860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068703580" name="مجموعة 2068703580"/>
                        <wpg:cNvGrpSpPr/>
                        <wpg:grpSpPr>
                          <a:xfrm>
                            <a:off x="0" y="0"/>
                            <a:ext cx="5731510" cy="895351"/>
                            <a:chOff x="0" y="0"/>
                            <a:chExt cx="5878196" cy="918845"/>
                          </a:xfrm>
                        </wpg:grpSpPr>
                        <wpg:grpSp>
                          <wpg:cNvPr id="1562171196" name="مجموعة 1562171196"/>
                          <wpg:cNvGrpSpPr/>
                          <wpg:grpSpPr>
                            <a:xfrm>
                              <a:off x="0" y="0"/>
                              <a:ext cx="5878196" cy="918845"/>
                              <a:chOff x="0" y="0"/>
                              <a:chExt cx="6240348" cy="919070"/>
                            </a:xfrm>
                          </wpg:grpSpPr>
                          <wpg:grpSp>
                            <wpg:cNvPr id="86979118" name="مجموعة 86979118"/>
                            <wpg:cNvGrpSpPr/>
                            <wpg:grpSpPr>
                              <a:xfrm>
                                <a:off x="0" y="169208"/>
                                <a:ext cx="5433072" cy="580613"/>
                                <a:chOff x="0" y="169208"/>
                                <a:chExt cx="5433072" cy="580613"/>
                              </a:xfrm>
                            </wpg:grpSpPr>
                            <wps:wsp>
                              <wps:cNvPr id="70879238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5824297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692092" name="شكل بيضاوي 3569209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0536887" name="مربع نص 41"/>
                          <wps:cNvSpPr txBox="1"/>
                          <wps:spPr>
                            <a:xfrm>
                              <a:off x="204484" y="256541"/>
                              <a:ext cx="4616122" cy="379598"/>
                            </a:xfrm>
                            <a:prstGeom prst="rect">
                              <a:avLst/>
                            </a:prstGeom>
                            <a:noFill/>
                          </wps:spPr>
                          <wps:txbx>
                            <w:txbxContent>
                              <w:p w:rsidR="00913352" w:rsidRPr="00767863" w:rsidRDefault="00913352" w:rsidP="00913352">
                                <w:pPr>
                                  <w:pStyle w:val="a0"/>
                                  <w:rPr>
                                    <w:sz w:val="40"/>
                                    <w:szCs w:val="40"/>
                                    <w:lang w:bidi="ar-SY"/>
                                  </w:rPr>
                                </w:pPr>
                                <w:r w:rsidRPr="005E24D7">
                                  <w:rPr>
                                    <w:sz w:val="40"/>
                                    <w:szCs w:val="40"/>
                                    <w:rtl/>
                                  </w:rPr>
                                  <w:t>تحديد نقاط الدخول والخروج:</w:t>
                                </w:r>
                              </w:p>
                            </w:txbxContent>
                          </wps:txbx>
                          <wps:bodyPr wrap="square" rtlCol="1">
                            <a:spAutoFit/>
                          </wps:bodyPr>
                        </wps:wsp>
                      </wpg:grpSp>
                      <pic:pic xmlns:pic="http://schemas.openxmlformats.org/drawingml/2006/picture">
                        <pic:nvPicPr>
                          <pic:cNvPr id="1258229540" name="صورة 125822954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6F84E4D" id="_x0000_s155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EzgZmScBwAACB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2068703580" o:spid="_x0000_s155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">
                  <v:group id="مجموعة 1562171196" o:spid="_x0000_s15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">
                    <v:group id="مجموعة 86979118" o:spid="_x0000_s15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">
                      <v:shape id="شكل حر 50" o:spid="_x0000_s15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" fillcolor="#579da5" stroked="f" strokeweight="1pt">
                        <v:stroke joinstyle="miter"/>
                      </v:roundrect>
                    </v:group>
                    <v:oval id="شكل بيضاوي 35692092" o:spid="_x0000_s15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" filled="f" strokecolor="#2b5474" strokeweight="1pt">
                      <v:stroke joinstyle="miter"/>
                    </v:oval>
                  </v:group>
                  <v:shape id="مربع نص 41" o:spid="_x0000_s1564"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" filled="f" stroked="f">
                    <v:textbox style="mso-fit-shape-to-text:t">
                      <w:txbxContent>
                        <w:p w14:paraId="4DC3FB0E" w14:textId="1FECB195" w:rsidR="00913352" w:rsidRPr="00767863" w:rsidRDefault="00913352" w:rsidP="00913352">
                          <w:pPr>
                            <w:pStyle w:val="a0"/>
                            <w:rPr>
                              <w:sz w:val="40"/>
                              <w:szCs w:val="40"/>
                              <w:lang w:bidi="ar-SY"/>
                            </w:rPr>
                          </w:pPr>
                          <w:r w:rsidRPr="005E24D7">
                            <w:rPr>
                              <w:sz w:val="40"/>
                              <w:szCs w:val="40"/>
                              <w:rtl/>
                            </w:rPr>
                            <w:t>تحديد نقاط الدخول والخروج:</w:t>
                          </w:r>
                        </w:p>
                      </w:txbxContent>
                    </v:textbox>
                  </v:shape>
                </v:group>
                <v:shape id="صورة 1258229540" o:spid="_x0000_s156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">
                  <v:imagedata r:id="rId74" o:title=""/>
                </v:shape>
                <w10:anchorlock/>
              </v:group>
            </w:pict>
          </mc:Fallback>
        </mc:AlternateContent>
      </w:r>
    </w:p>
    <w:p w:rsidR="003E68B2" w:rsidRPr="005E24D7" w:rsidRDefault="003E68B2" w:rsidP="00913352">
      <w:r w:rsidRPr="005E24D7">
        <w:rPr>
          <w:rtl/>
        </w:rPr>
        <w:t>يجب تحديد نقاط الدخول والخروج وتحديد الطريق الأمثل للخروج في حالة الطوارئ.</w:t>
      </w:r>
    </w:p>
    <w:p w:rsidR="003E68B2" w:rsidRPr="005E24D7" w:rsidRDefault="00913352" w:rsidP="00913352">
      <w:pPr>
        <w:keepNext/>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5FE2D36E" wp14:editId="0D06CFA4">
                <wp:extent cx="5731510" cy="890905"/>
                <wp:effectExtent l="0" t="0" r="2540" b="23495"/>
                <wp:docPr id="57245533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68450038" name="مجموعة 668450038"/>
                        <wpg:cNvGrpSpPr/>
                        <wpg:grpSpPr>
                          <a:xfrm>
                            <a:off x="0" y="0"/>
                            <a:ext cx="5731510" cy="895351"/>
                            <a:chOff x="0" y="0"/>
                            <a:chExt cx="5878196" cy="918845"/>
                          </a:xfrm>
                        </wpg:grpSpPr>
                        <wpg:grpSp>
                          <wpg:cNvPr id="461916198" name="مجموعة 461916198"/>
                          <wpg:cNvGrpSpPr/>
                          <wpg:grpSpPr>
                            <a:xfrm>
                              <a:off x="0" y="0"/>
                              <a:ext cx="5878196" cy="918845"/>
                              <a:chOff x="0" y="0"/>
                              <a:chExt cx="6240348" cy="919070"/>
                            </a:xfrm>
                          </wpg:grpSpPr>
                          <wpg:grpSp>
                            <wpg:cNvPr id="1840965644" name="مجموعة 1840965644"/>
                            <wpg:cNvGrpSpPr/>
                            <wpg:grpSpPr>
                              <a:xfrm>
                                <a:off x="0" y="169208"/>
                                <a:ext cx="5433072" cy="580613"/>
                                <a:chOff x="0" y="169208"/>
                                <a:chExt cx="5433072" cy="580613"/>
                              </a:xfrm>
                            </wpg:grpSpPr>
                            <wps:wsp>
                              <wps:cNvPr id="7669116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1622595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03162593" name="شكل بيضاوي 40316259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18856614" name="مربع نص 41"/>
                          <wps:cNvSpPr txBox="1"/>
                          <wps:spPr>
                            <a:xfrm>
                              <a:off x="204484" y="256541"/>
                              <a:ext cx="4616122" cy="379598"/>
                            </a:xfrm>
                            <a:prstGeom prst="rect">
                              <a:avLst/>
                            </a:prstGeom>
                            <a:noFill/>
                          </wps:spPr>
                          <wps:txbx>
                            <w:txbxContent>
                              <w:p w:rsidR="00913352" w:rsidRPr="00767863" w:rsidRDefault="00913352" w:rsidP="00913352">
                                <w:pPr>
                                  <w:pStyle w:val="a0"/>
                                  <w:rPr>
                                    <w:sz w:val="40"/>
                                    <w:szCs w:val="40"/>
                                    <w:lang w:bidi="ar-SY"/>
                                  </w:rPr>
                                </w:pPr>
                                <w:r w:rsidRPr="005E24D7">
                                  <w:rPr>
                                    <w:sz w:val="40"/>
                                    <w:szCs w:val="40"/>
                                    <w:rtl/>
                                  </w:rPr>
                                  <w:t>توفير الإرشادات:</w:t>
                                </w:r>
                              </w:p>
                            </w:txbxContent>
                          </wps:txbx>
                          <wps:bodyPr wrap="square" rtlCol="1">
                            <a:spAutoFit/>
                          </wps:bodyPr>
                        </wps:wsp>
                      </wpg:grpSp>
                      <pic:pic xmlns:pic="http://schemas.openxmlformats.org/drawingml/2006/picture">
                        <pic:nvPicPr>
                          <pic:cNvPr id="987295238" name="صورة 987295238"/>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FE2D36E" id="_x0000_s156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GYkY3CfBwAACB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668450038" o:spid="_x0000_s15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">
                  <v:group id="مجموعة 461916198" o:spid="_x0000_s15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">
                    <v:group id="مجموعة 1840965644" o:spid="_x0000_s15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">
                      <v:shape id="شكل حر 50" o:spid="_x0000_s15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" fillcolor="#579da5" stroked="f" strokeweight="1pt">
                        <v:stroke joinstyle="miter"/>
                      </v:roundrect>
                    </v:group>
                    <v:oval id="شكل بيضاوي 403162593" o:spid="_x0000_s15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" filled="f" strokecolor="#2b5474" strokeweight="1pt">
                      <v:stroke joinstyle="miter"/>
                    </v:oval>
                  </v:group>
                  <v:shape id="مربع نص 41" o:spid="_x0000_s1573"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" filled="f" stroked="f">
                    <v:textbox style="mso-fit-shape-to-text:t">
                      <w:txbxContent>
                        <w:p w14:paraId="4EE8342D" w14:textId="7BF6A7C8" w:rsidR="00913352" w:rsidRPr="00767863" w:rsidRDefault="00913352" w:rsidP="00913352">
                          <w:pPr>
                            <w:pStyle w:val="a0"/>
                            <w:rPr>
                              <w:sz w:val="40"/>
                              <w:szCs w:val="40"/>
                              <w:lang w:bidi="ar-SY"/>
                            </w:rPr>
                          </w:pPr>
                          <w:r w:rsidRPr="005E24D7">
                            <w:rPr>
                              <w:sz w:val="40"/>
                              <w:szCs w:val="40"/>
                              <w:rtl/>
                            </w:rPr>
                            <w:t>توفير الإرشادات:</w:t>
                          </w:r>
                        </w:p>
                      </w:txbxContent>
                    </v:textbox>
                  </v:shape>
                </v:group>
                <v:shape id="صورة 987295238" o:spid="_x0000_s157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">
                  <v:imagedata r:id="rId74" o:title=""/>
                </v:shape>
                <w10:anchorlock/>
              </v:group>
            </w:pict>
          </mc:Fallback>
        </mc:AlternateContent>
      </w:r>
    </w:p>
    <w:p w:rsidR="003E68B2" w:rsidRPr="005E24D7" w:rsidRDefault="003E68B2" w:rsidP="00913352">
      <w:r w:rsidRPr="005E24D7">
        <w:rPr>
          <w:rtl/>
        </w:rPr>
        <w:t>يجب توفير الإرشادات اللازمة للحضور لتحديد مواقع الخروج والمناطق الآمنة والإجراءات التي يجب اتباعها في حالة الطوارئ.</w:t>
      </w:r>
    </w:p>
    <w:p w:rsidR="003E68B2" w:rsidRPr="005E24D7" w:rsidRDefault="00913352"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53D01954" wp14:editId="595879D4">
                <wp:extent cx="5731510" cy="890905"/>
                <wp:effectExtent l="0" t="0" r="2540" b="23495"/>
                <wp:docPr id="140873584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19228421" name="مجموعة 819228421"/>
                        <wpg:cNvGrpSpPr/>
                        <wpg:grpSpPr>
                          <a:xfrm>
                            <a:off x="0" y="0"/>
                            <a:ext cx="5731510" cy="895351"/>
                            <a:chOff x="0" y="0"/>
                            <a:chExt cx="5878196" cy="918845"/>
                          </a:xfrm>
                        </wpg:grpSpPr>
                        <wpg:grpSp>
                          <wpg:cNvPr id="2017052461" name="مجموعة 2017052461"/>
                          <wpg:cNvGrpSpPr/>
                          <wpg:grpSpPr>
                            <a:xfrm>
                              <a:off x="0" y="0"/>
                              <a:ext cx="5878196" cy="918845"/>
                              <a:chOff x="0" y="0"/>
                              <a:chExt cx="6240348" cy="919070"/>
                            </a:xfrm>
                          </wpg:grpSpPr>
                          <wpg:grpSp>
                            <wpg:cNvPr id="2002412812" name="مجموعة 2002412812"/>
                            <wpg:cNvGrpSpPr/>
                            <wpg:grpSpPr>
                              <a:xfrm>
                                <a:off x="0" y="169208"/>
                                <a:ext cx="5433072" cy="580613"/>
                                <a:chOff x="0" y="169208"/>
                                <a:chExt cx="5433072" cy="580613"/>
                              </a:xfrm>
                            </wpg:grpSpPr>
                            <wps:wsp>
                              <wps:cNvPr id="20045590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6183457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6517429" name="شكل بيضاوي 129651742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0381298" name="مربع نص 41"/>
                          <wps:cNvSpPr txBox="1"/>
                          <wps:spPr>
                            <a:xfrm>
                              <a:off x="204484" y="256541"/>
                              <a:ext cx="4616122" cy="379598"/>
                            </a:xfrm>
                            <a:prstGeom prst="rect">
                              <a:avLst/>
                            </a:prstGeom>
                            <a:noFill/>
                          </wps:spPr>
                          <wps:txbx>
                            <w:txbxContent>
                              <w:p w:rsidR="00913352" w:rsidRPr="00767863" w:rsidRDefault="00913352" w:rsidP="00913352">
                                <w:pPr>
                                  <w:pStyle w:val="a0"/>
                                  <w:rPr>
                                    <w:sz w:val="40"/>
                                    <w:szCs w:val="40"/>
                                    <w:lang w:bidi="ar-SY"/>
                                  </w:rPr>
                                </w:pPr>
                                <w:r w:rsidRPr="005E24D7">
                                  <w:rPr>
                                    <w:sz w:val="40"/>
                                    <w:szCs w:val="40"/>
                                    <w:rtl/>
                                  </w:rPr>
                                  <w:t>توفير التجهيزات اللازمة:</w:t>
                                </w:r>
                              </w:p>
                            </w:txbxContent>
                          </wps:txbx>
                          <wps:bodyPr wrap="square" rtlCol="1">
                            <a:spAutoFit/>
                          </wps:bodyPr>
                        </wps:wsp>
                      </wpg:grpSp>
                      <pic:pic xmlns:pic="http://schemas.openxmlformats.org/drawingml/2006/picture">
                        <pic:nvPicPr>
                          <pic:cNvPr id="1490473742" name="صورة 1490473742"/>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3D01954" id="_x0000_s157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KEYj86fBwAADx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819228421" o:spid="_x0000_s15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">
                  <v:group id="مجموعة 2017052461" o:spid="_x0000_s15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">
                    <v:group id="مجموعة 2002412812" o:spid="_x0000_s15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">
                      <v:shape id="شكل حر 50" o:spid="_x0000_s15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" fillcolor="#579da5" stroked="f" strokeweight="1pt">
                        <v:stroke joinstyle="miter"/>
                      </v:roundrect>
                    </v:group>
                    <v:oval id="شكل بيضاوي 1296517429" o:spid="_x0000_s15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" filled="f" strokecolor="#2b5474" strokeweight="1pt">
                      <v:stroke joinstyle="miter"/>
                    </v:oval>
                  </v:group>
                  <v:shape id="مربع نص 41" o:spid="_x0000_s1582"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" filled="f" stroked="f">
                    <v:textbox style="mso-fit-shape-to-text:t">
                      <w:txbxContent>
                        <w:p w14:paraId="0E7BD1AC" w14:textId="71FFA4AD" w:rsidR="00913352" w:rsidRPr="00767863" w:rsidRDefault="00913352" w:rsidP="00913352">
                          <w:pPr>
                            <w:pStyle w:val="a0"/>
                            <w:rPr>
                              <w:sz w:val="40"/>
                              <w:szCs w:val="40"/>
                              <w:lang w:bidi="ar-SY"/>
                            </w:rPr>
                          </w:pPr>
                          <w:r w:rsidRPr="005E24D7">
                            <w:rPr>
                              <w:sz w:val="40"/>
                              <w:szCs w:val="40"/>
                              <w:rtl/>
                            </w:rPr>
                            <w:t>توفير التجهيزات اللازمة:</w:t>
                          </w:r>
                        </w:p>
                      </w:txbxContent>
                    </v:textbox>
                  </v:shape>
                </v:group>
                <v:shape id="صورة 1490473742" o:spid="_x0000_s158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">
                  <v:imagedata r:id="rId74" o:title=""/>
                </v:shape>
                <w10:anchorlock/>
              </v:group>
            </w:pict>
          </mc:Fallback>
        </mc:AlternateContent>
      </w:r>
    </w:p>
    <w:p w:rsidR="003E68B2" w:rsidRPr="005E24D7" w:rsidRDefault="003E68B2" w:rsidP="00913352">
      <w:r w:rsidRPr="005E24D7">
        <w:rPr>
          <w:rtl/>
        </w:rPr>
        <w:t>يجب توفير التجهيزات اللازمة للطوارئ مثل الإنذارات وأجهزة الإطفاء والمعدات الطبية وغيرها.</w:t>
      </w:r>
    </w:p>
    <w:p w:rsidR="003E68B2" w:rsidRPr="005E24D7" w:rsidRDefault="00913352"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5709FBA5" wp14:editId="32469D26">
                <wp:extent cx="5731510" cy="890905"/>
                <wp:effectExtent l="0" t="0" r="2540" b="23495"/>
                <wp:docPr id="173212621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793655864" name="مجموعة 1793655864"/>
                        <wpg:cNvGrpSpPr/>
                        <wpg:grpSpPr>
                          <a:xfrm>
                            <a:off x="0" y="0"/>
                            <a:ext cx="5731510" cy="895351"/>
                            <a:chOff x="0" y="0"/>
                            <a:chExt cx="5878196" cy="918845"/>
                          </a:xfrm>
                        </wpg:grpSpPr>
                        <wpg:grpSp>
                          <wpg:cNvPr id="1902349925" name="مجموعة 1902349925"/>
                          <wpg:cNvGrpSpPr/>
                          <wpg:grpSpPr>
                            <a:xfrm>
                              <a:off x="0" y="0"/>
                              <a:ext cx="5878196" cy="918845"/>
                              <a:chOff x="0" y="0"/>
                              <a:chExt cx="6240348" cy="919070"/>
                            </a:xfrm>
                          </wpg:grpSpPr>
                          <wpg:grpSp>
                            <wpg:cNvPr id="241992552" name="مجموعة 241992552"/>
                            <wpg:cNvGrpSpPr/>
                            <wpg:grpSpPr>
                              <a:xfrm>
                                <a:off x="0" y="169208"/>
                                <a:ext cx="5433072" cy="580613"/>
                                <a:chOff x="0" y="169208"/>
                                <a:chExt cx="5433072" cy="580613"/>
                              </a:xfrm>
                            </wpg:grpSpPr>
                            <wps:wsp>
                              <wps:cNvPr id="178941367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8171132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6761712" name="شكل بيضاوي 60676171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1570121" name="مربع نص 41"/>
                          <wps:cNvSpPr txBox="1"/>
                          <wps:spPr>
                            <a:xfrm>
                              <a:off x="204484" y="256541"/>
                              <a:ext cx="4616122" cy="379598"/>
                            </a:xfrm>
                            <a:prstGeom prst="rect">
                              <a:avLst/>
                            </a:prstGeom>
                            <a:noFill/>
                          </wps:spPr>
                          <wps:txbx>
                            <w:txbxContent>
                              <w:p w:rsidR="00913352" w:rsidRPr="00767863" w:rsidRDefault="00913352" w:rsidP="00913352">
                                <w:pPr>
                                  <w:pStyle w:val="a0"/>
                                  <w:rPr>
                                    <w:sz w:val="40"/>
                                    <w:szCs w:val="40"/>
                                    <w:lang w:bidi="ar-SY"/>
                                  </w:rPr>
                                </w:pPr>
                                <w:r w:rsidRPr="005E24D7">
                                  <w:rPr>
                                    <w:sz w:val="40"/>
                                    <w:szCs w:val="40"/>
                                    <w:rtl/>
                                  </w:rPr>
                                  <w:t>إجراء تدريبات وممارسات:</w:t>
                                </w:r>
                              </w:p>
                            </w:txbxContent>
                          </wps:txbx>
                          <wps:bodyPr wrap="square" rtlCol="1">
                            <a:spAutoFit/>
                          </wps:bodyPr>
                        </wps:wsp>
                      </wpg:grpSp>
                      <pic:pic xmlns:pic="http://schemas.openxmlformats.org/drawingml/2006/picture">
                        <pic:nvPicPr>
                          <pic:cNvPr id="492905625" name="صورة 492905625"/>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709FBA5" id="_x0000_s158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NMFhbuiBwAADB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1793655864" o:spid="_x0000_s15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">
                  <v:group id="مجموعة 1902349925" o:spid="_x0000_s15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">
                    <v:group id="مجموعة 241992552" o:spid="_x0000_s15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">
                      <v:shape id="شكل حر 50" o:spid="_x0000_s15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" fillcolor="#579da5" stroked="f" strokeweight="1pt">
                        <v:stroke joinstyle="miter"/>
                      </v:roundrect>
                    </v:group>
                    <v:oval id="شكل بيضاوي 606761712" o:spid="_x0000_s15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" filled="f" strokecolor="#2b5474" strokeweight="1pt">
                      <v:stroke joinstyle="miter"/>
                    </v:oval>
                  </v:group>
                  <v:shape id="مربع نص 41" o:spid="_x0000_s1591"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" filled="f" stroked="f">
                    <v:textbox style="mso-fit-shape-to-text:t">
                      <w:txbxContent>
                        <w:p w14:paraId="560025C1" w14:textId="2C3B330D" w:rsidR="00913352" w:rsidRPr="00767863" w:rsidRDefault="00913352" w:rsidP="00913352">
                          <w:pPr>
                            <w:pStyle w:val="a0"/>
                            <w:rPr>
                              <w:sz w:val="40"/>
                              <w:szCs w:val="40"/>
                              <w:lang w:bidi="ar-SY"/>
                            </w:rPr>
                          </w:pPr>
                          <w:r w:rsidRPr="005E24D7">
                            <w:rPr>
                              <w:sz w:val="40"/>
                              <w:szCs w:val="40"/>
                              <w:rtl/>
                            </w:rPr>
                            <w:t>إجراء تدريبات وممارسات:</w:t>
                          </w:r>
                        </w:p>
                      </w:txbxContent>
                    </v:textbox>
                  </v:shape>
                </v:group>
                <v:shape id="صورة 492905625" o:spid="_x0000_s159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">
                  <v:imagedata r:id="rId74" o:title=""/>
                </v:shape>
                <w10:anchorlock/>
              </v:group>
            </w:pict>
          </mc:Fallback>
        </mc:AlternateContent>
      </w:r>
    </w:p>
    <w:p w:rsidR="003E68B2" w:rsidRPr="005E24D7" w:rsidRDefault="003E68B2" w:rsidP="00913352">
      <w:r w:rsidRPr="005E24D7">
        <w:rPr>
          <w:rtl/>
        </w:rPr>
        <w:t>يجب إجراء تدريبات وممارسات للحضور لتعليمهم كيفية التصرف في حالة الطوارئ وممارسة الإجراءات المطلوبة.</w:t>
      </w:r>
    </w:p>
    <w:p w:rsidR="003E68B2" w:rsidRPr="005E24D7" w:rsidRDefault="00913352"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463424A6" wp14:editId="5A077A31">
                <wp:extent cx="5731510" cy="890905"/>
                <wp:effectExtent l="0" t="0" r="2540" b="23495"/>
                <wp:docPr id="111948580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03858173" name="مجموعة 2103858173"/>
                        <wpg:cNvGrpSpPr/>
                        <wpg:grpSpPr>
                          <a:xfrm>
                            <a:off x="0" y="0"/>
                            <a:ext cx="5731510" cy="895351"/>
                            <a:chOff x="0" y="0"/>
                            <a:chExt cx="5878196" cy="918845"/>
                          </a:xfrm>
                        </wpg:grpSpPr>
                        <wpg:grpSp>
                          <wpg:cNvPr id="18823634" name="مجموعة 18823634"/>
                          <wpg:cNvGrpSpPr/>
                          <wpg:grpSpPr>
                            <a:xfrm>
                              <a:off x="0" y="0"/>
                              <a:ext cx="5878196" cy="918845"/>
                              <a:chOff x="0" y="0"/>
                              <a:chExt cx="6240348" cy="919070"/>
                            </a:xfrm>
                          </wpg:grpSpPr>
                          <wpg:grpSp>
                            <wpg:cNvPr id="571635211" name="مجموعة 571635211"/>
                            <wpg:cNvGrpSpPr/>
                            <wpg:grpSpPr>
                              <a:xfrm>
                                <a:off x="0" y="169208"/>
                                <a:ext cx="5433072" cy="580613"/>
                                <a:chOff x="0" y="169208"/>
                                <a:chExt cx="5433072" cy="580613"/>
                              </a:xfrm>
                            </wpg:grpSpPr>
                            <wps:wsp>
                              <wps:cNvPr id="17323926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682732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5111394" name="شكل بيضاوي 143511139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12206392" name="مربع نص 41"/>
                          <wps:cNvSpPr txBox="1"/>
                          <wps:spPr>
                            <a:xfrm>
                              <a:off x="204484" y="256541"/>
                              <a:ext cx="4616122" cy="379598"/>
                            </a:xfrm>
                            <a:prstGeom prst="rect">
                              <a:avLst/>
                            </a:prstGeom>
                            <a:noFill/>
                          </wps:spPr>
                          <wps:txbx>
                            <w:txbxContent>
                              <w:p w:rsidR="00913352" w:rsidRPr="00767863" w:rsidRDefault="00913352" w:rsidP="00913352">
                                <w:pPr>
                                  <w:pStyle w:val="a0"/>
                                  <w:rPr>
                                    <w:sz w:val="40"/>
                                    <w:szCs w:val="40"/>
                                    <w:lang w:bidi="ar-SY"/>
                                  </w:rPr>
                                </w:pPr>
                                <w:r w:rsidRPr="005E24D7">
                                  <w:rPr>
                                    <w:sz w:val="40"/>
                                    <w:szCs w:val="40"/>
                                    <w:rtl/>
                                  </w:rPr>
                                  <w:t>تحديث خطة الطوارئ:</w:t>
                                </w:r>
                              </w:p>
                            </w:txbxContent>
                          </wps:txbx>
                          <wps:bodyPr wrap="square" rtlCol="1">
                            <a:spAutoFit/>
                          </wps:bodyPr>
                        </wps:wsp>
                      </wpg:grpSp>
                      <pic:pic xmlns:pic="http://schemas.openxmlformats.org/drawingml/2006/picture">
                        <pic:nvPicPr>
                          <pic:cNvPr id="539607337" name="صورة 539607337"/>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63424A6" id="_x0000_s159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HIQak6iBwAACR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2103858173" o:spid="_x0000_s15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">
                  <v:group id="مجموعة 18823634" o:spid="_x0000_s15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">
                    <v:group id="مجموعة 571635211" o:spid="_x0000_s15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">
                      <v:shape id="شكل حر 50" o:spid="_x0000_s15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" fillcolor="#579da5" stroked="f" strokeweight="1pt">
                        <v:stroke joinstyle="miter"/>
                      </v:roundrect>
                    </v:group>
                    <v:oval id="شكل بيضاوي 1435111394" o:spid="_x0000_s15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" filled="f" strokecolor="#2b5474" strokeweight="1pt">
                      <v:stroke joinstyle="miter"/>
                    </v:oval>
                  </v:group>
                  <v:shape id="مربع نص 41" o:spid="_x0000_s1600"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" filled="f" stroked="f">
                    <v:textbox style="mso-fit-shape-to-text:t">
                      <w:txbxContent>
                        <w:p w14:paraId="1545F545" w14:textId="453EA47B" w:rsidR="00913352" w:rsidRPr="00767863" w:rsidRDefault="00913352" w:rsidP="00913352">
                          <w:pPr>
                            <w:pStyle w:val="a0"/>
                            <w:rPr>
                              <w:sz w:val="40"/>
                              <w:szCs w:val="40"/>
                              <w:lang w:bidi="ar-SY"/>
                            </w:rPr>
                          </w:pPr>
                          <w:r w:rsidRPr="005E24D7">
                            <w:rPr>
                              <w:sz w:val="40"/>
                              <w:szCs w:val="40"/>
                              <w:rtl/>
                            </w:rPr>
                            <w:t>تحديث خطة الطوارئ:</w:t>
                          </w:r>
                        </w:p>
                      </w:txbxContent>
                    </v:textbox>
                  </v:shape>
                </v:group>
                <v:shape id="صورة 539607337" o:spid="_x0000_s160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">
                  <v:imagedata r:id="rId74" o:title=""/>
                </v:shape>
                <w10:anchorlock/>
              </v:group>
            </w:pict>
          </mc:Fallback>
        </mc:AlternateContent>
      </w:r>
    </w:p>
    <w:p w:rsidR="003E68B2" w:rsidRPr="005E24D7" w:rsidRDefault="003E68B2" w:rsidP="00913352">
      <w:r w:rsidRPr="005E24D7">
        <w:rPr>
          <w:rtl/>
        </w:rPr>
        <w:t>يجب تحديث خطة الطوارئ بشكل دوري لتغطي أي تغييرات في الظروف البيئية أو الأمنية أو الصحية.</w:t>
      </w:r>
    </w:p>
    <w:p w:rsidR="003E68B2" w:rsidRPr="005E24D7" w:rsidRDefault="003E68B2" w:rsidP="00913352">
      <w:r w:rsidRPr="005E24D7">
        <w:rPr>
          <w:rtl/>
        </w:rPr>
        <w:t>بالإضافة إلى ذلك، يجب تعيين فريق مسؤول عن تنفيذ خطة الطوارئ وتحديد الأفراد المسؤولين عن توفير الدعم والمساعدة في حالة الطوارئ. ويجب على الفريق المسؤول أن يكون على اتصال دائم مع السلطات المحلية المعنية بالطوارئ للحصول على المعلومات والتوجيهات اللازمة.</w:t>
      </w:r>
    </w:p>
    <w:p w:rsidR="003E68B2" w:rsidRPr="00913352" w:rsidRDefault="003E68B2">
      <w:pPr>
        <w:pStyle w:val="bold"/>
        <w:keepNext/>
        <w:pageBreakBefore/>
        <w:numPr>
          <w:ilvl w:val="0"/>
          <w:numId w:val="9"/>
        </w:numPr>
        <w:shd w:val="clear" w:color="auto" w:fill="F2F2F2" w:themeFill="background1" w:themeFillShade="F2"/>
        <w:spacing w:before="240" w:after="240"/>
        <w:jc w:val="both"/>
        <w:rPr>
          <w:rtl/>
        </w:rPr>
      </w:pPr>
      <w:r w:rsidRPr="00913352">
        <w:rPr>
          <w:rFonts w:hint="cs"/>
          <w:rtl/>
        </w:rPr>
        <w:lastRenderedPageBreak/>
        <w:t>الإجراءات التي يجب أن تتضمنها خطة الطوارئ:</w:t>
      </w:r>
    </w:p>
    <w:p w:rsidR="003E68B2" w:rsidRPr="00913352" w:rsidRDefault="003E68B2" w:rsidP="00913352">
      <w:r w:rsidRPr="005E24D7">
        <w:rPr>
          <w:rtl/>
        </w:rPr>
        <w:t xml:space="preserve">يمكن توضيح بعض الإجراءات التي يجب أن تتضمنها خطة الطوارئ، </w:t>
      </w:r>
      <w:hyperlink r:id="rId84" w:history="1">
        <w:r w:rsidRPr="00F9337C">
          <w:rPr>
            <w:rStyle w:val="Hyperlink"/>
            <w:rtl/>
          </w:rPr>
          <w:t>والتي تشمل ما يلي</w:t>
        </w:r>
      </w:hyperlink>
      <w:r w:rsidRPr="005E24D7">
        <w:rPr>
          <w:rtl/>
        </w:rPr>
        <w:t>:</w:t>
      </w:r>
    </w:p>
    <w:p w:rsidR="003E68B2" w:rsidRPr="00913352" w:rsidRDefault="003E68B2">
      <w:pPr>
        <w:pStyle w:val="ListParagraph"/>
        <w:numPr>
          <w:ilvl w:val="0"/>
          <w:numId w:val="14"/>
        </w:numPr>
        <w:spacing w:line="360" w:lineRule="auto"/>
        <w:jc w:val="both"/>
        <w:rPr>
          <w:rFonts w:ascii="Adobe Arabic" w:hAnsi="Adobe Arabic" w:cs="Adobe Arabic"/>
          <w:color w:val="002060"/>
          <w:sz w:val="36"/>
          <w:szCs w:val="36"/>
        </w:rPr>
      </w:pPr>
      <w:r w:rsidRPr="00913352">
        <w:rPr>
          <w:rFonts w:ascii="Adobe Arabic" w:hAnsi="Adobe Arabic" w:cs="Adobe Arabic"/>
          <w:b/>
          <w:bCs/>
          <w:color w:val="C00000"/>
          <w:sz w:val="36"/>
          <w:szCs w:val="36"/>
          <w:rtl/>
        </w:rPr>
        <w:t>توفير الأمن والسلامة:</w:t>
      </w:r>
      <w:r w:rsidRPr="00913352">
        <w:rPr>
          <w:rFonts w:ascii="Adobe Arabic" w:hAnsi="Adobe Arabic" w:cs="Adobe Arabic"/>
          <w:color w:val="C00000"/>
          <w:sz w:val="36"/>
          <w:szCs w:val="36"/>
          <w:rtl/>
        </w:rPr>
        <w:t xml:space="preserve"> </w:t>
      </w:r>
      <w:r w:rsidRPr="00913352">
        <w:rPr>
          <w:rFonts w:ascii="Adobe Arabic" w:hAnsi="Adobe Arabic" w:cs="Adobe Arabic"/>
          <w:color w:val="002060"/>
          <w:sz w:val="36"/>
          <w:szCs w:val="36"/>
          <w:rtl/>
        </w:rPr>
        <w:t>يجب توفير الأمن والسلامة للحضور والموظفين في حالة وقوع حدث طارئ، وذلك عن طريق توفير الأجهزة والمعدات اللازمة للإسعافات الأولية والإنذارات وأجهزة الإطفاء وغيرها.</w:t>
      </w:r>
    </w:p>
    <w:p w:rsidR="003E68B2" w:rsidRPr="00913352" w:rsidRDefault="003E68B2">
      <w:pPr>
        <w:pStyle w:val="ListParagraph"/>
        <w:numPr>
          <w:ilvl w:val="0"/>
          <w:numId w:val="14"/>
        </w:numPr>
        <w:spacing w:line="360" w:lineRule="auto"/>
        <w:jc w:val="both"/>
        <w:rPr>
          <w:rFonts w:ascii="Adobe Arabic" w:hAnsi="Adobe Arabic" w:cs="Adobe Arabic"/>
          <w:color w:val="002060"/>
          <w:sz w:val="36"/>
          <w:szCs w:val="36"/>
        </w:rPr>
      </w:pPr>
      <w:r w:rsidRPr="00913352">
        <w:rPr>
          <w:rFonts w:ascii="Adobe Arabic" w:hAnsi="Adobe Arabic" w:cs="Adobe Arabic"/>
          <w:b/>
          <w:bCs/>
          <w:color w:val="C00000"/>
          <w:sz w:val="36"/>
          <w:szCs w:val="36"/>
          <w:rtl/>
        </w:rPr>
        <w:t>تحديد نقاط الإخلاء:</w:t>
      </w:r>
      <w:r w:rsidRPr="00913352">
        <w:rPr>
          <w:rFonts w:ascii="Adobe Arabic" w:hAnsi="Adobe Arabic" w:cs="Adobe Arabic"/>
          <w:color w:val="002060"/>
          <w:sz w:val="36"/>
          <w:szCs w:val="36"/>
          <w:rtl/>
        </w:rPr>
        <w:t xml:space="preserve"> يجب تحديد نقاط الإخلاء والطرق الآمنة للخروج في حالة الطوارئ، وتوفير الإرشادات والتوجيهات اللازمة للحضور لتحديد مواقع الخروج والمناطق الآمنة والإجراءات التي يجب اتباعها في حالة الطوارئ.</w:t>
      </w:r>
    </w:p>
    <w:p w:rsidR="003E68B2" w:rsidRPr="00913352" w:rsidRDefault="003E68B2">
      <w:pPr>
        <w:pStyle w:val="ListParagraph"/>
        <w:numPr>
          <w:ilvl w:val="0"/>
          <w:numId w:val="14"/>
        </w:numPr>
        <w:spacing w:line="360" w:lineRule="auto"/>
        <w:jc w:val="both"/>
        <w:rPr>
          <w:rFonts w:ascii="Adobe Arabic" w:hAnsi="Adobe Arabic" w:cs="Adobe Arabic"/>
          <w:color w:val="002060"/>
          <w:sz w:val="36"/>
          <w:szCs w:val="36"/>
        </w:rPr>
      </w:pPr>
      <w:r w:rsidRPr="00913352">
        <w:rPr>
          <w:rFonts w:ascii="Adobe Arabic" w:hAnsi="Adobe Arabic" w:cs="Adobe Arabic"/>
          <w:b/>
          <w:bCs/>
          <w:color w:val="C00000"/>
          <w:sz w:val="36"/>
          <w:szCs w:val="36"/>
          <w:rtl/>
        </w:rPr>
        <w:t>تحديد الأهداف والمهام:</w:t>
      </w:r>
      <w:r w:rsidRPr="00913352">
        <w:rPr>
          <w:rFonts w:ascii="Adobe Arabic" w:hAnsi="Adobe Arabic" w:cs="Adobe Arabic"/>
          <w:color w:val="002060"/>
          <w:sz w:val="36"/>
          <w:szCs w:val="36"/>
          <w:rtl/>
        </w:rPr>
        <w:t xml:space="preserve"> يجب تحديد أهداف ومهام فريق الطوارئ وتعيين المهام الخاصة بكل فرد في الفريق، وتحديد السلطات والمسؤوليات لكل شخص.</w:t>
      </w:r>
    </w:p>
    <w:p w:rsidR="003E68B2" w:rsidRPr="00913352" w:rsidRDefault="003E68B2">
      <w:pPr>
        <w:pStyle w:val="ListParagraph"/>
        <w:numPr>
          <w:ilvl w:val="0"/>
          <w:numId w:val="14"/>
        </w:numPr>
        <w:spacing w:line="360" w:lineRule="auto"/>
        <w:jc w:val="both"/>
        <w:rPr>
          <w:rFonts w:ascii="Adobe Arabic" w:hAnsi="Adobe Arabic" w:cs="Adobe Arabic"/>
          <w:color w:val="002060"/>
          <w:sz w:val="36"/>
          <w:szCs w:val="36"/>
        </w:rPr>
      </w:pPr>
      <w:r w:rsidRPr="00913352">
        <w:rPr>
          <w:rFonts w:ascii="Adobe Arabic" w:hAnsi="Adobe Arabic" w:cs="Adobe Arabic"/>
          <w:b/>
          <w:bCs/>
          <w:color w:val="C00000"/>
          <w:sz w:val="36"/>
          <w:szCs w:val="36"/>
          <w:rtl/>
        </w:rPr>
        <w:t>التواصل والتنسيق:</w:t>
      </w:r>
      <w:r w:rsidRPr="00913352">
        <w:rPr>
          <w:rFonts w:ascii="Adobe Arabic" w:hAnsi="Adobe Arabic" w:cs="Adobe Arabic"/>
          <w:color w:val="002060"/>
          <w:sz w:val="36"/>
          <w:szCs w:val="36"/>
          <w:rtl/>
        </w:rPr>
        <w:t xml:space="preserve"> يجب تحديد الأشخاص والجهات التي يجب التواصل معها في حالة الطوارئ، وتحديد الأشخاص المسؤولين عن التنسيق بين الفرق المختلفة وتوفير وسائل الاتصال والتواصل.</w:t>
      </w:r>
    </w:p>
    <w:p w:rsidR="003E68B2" w:rsidRPr="00913352" w:rsidRDefault="003E68B2">
      <w:pPr>
        <w:pStyle w:val="ListParagraph"/>
        <w:numPr>
          <w:ilvl w:val="0"/>
          <w:numId w:val="14"/>
        </w:numPr>
        <w:spacing w:line="360" w:lineRule="auto"/>
        <w:jc w:val="both"/>
        <w:rPr>
          <w:rFonts w:ascii="Adobe Arabic" w:hAnsi="Adobe Arabic" w:cs="Adobe Arabic"/>
          <w:color w:val="002060"/>
          <w:sz w:val="36"/>
          <w:szCs w:val="36"/>
        </w:rPr>
      </w:pPr>
      <w:r w:rsidRPr="00913352">
        <w:rPr>
          <w:rFonts w:ascii="Adobe Arabic" w:hAnsi="Adobe Arabic" w:cs="Adobe Arabic"/>
          <w:b/>
          <w:bCs/>
          <w:color w:val="C00000"/>
          <w:sz w:val="36"/>
          <w:szCs w:val="36"/>
          <w:rtl/>
        </w:rPr>
        <w:t>تدريب الحضور:</w:t>
      </w:r>
      <w:r w:rsidRPr="00913352">
        <w:rPr>
          <w:rFonts w:ascii="Adobe Arabic" w:hAnsi="Adobe Arabic" w:cs="Adobe Arabic"/>
          <w:color w:val="002060"/>
          <w:sz w:val="36"/>
          <w:szCs w:val="36"/>
          <w:rtl/>
        </w:rPr>
        <w:t xml:space="preserve"> يجب تدريب الحضور على كيفية التصرف في حالة الطوارئ وتوضيح الإجراءات المطلوبة وتوفير الدعم والمساعدة اللازمة.</w:t>
      </w:r>
    </w:p>
    <w:p w:rsidR="003E68B2" w:rsidRPr="00913352" w:rsidRDefault="003E68B2">
      <w:pPr>
        <w:pStyle w:val="ListParagraph"/>
        <w:numPr>
          <w:ilvl w:val="0"/>
          <w:numId w:val="14"/>
        </w:numPr>
        <w:spacing w:line="360" w:lineRule="auto"/>
        <w:jc w:val="both"/>
        <w:rPr>
          <w:rFonts w:ascii="Adobe Arabic" w:hAnsi="Adobe Arabic" w:cs="Adobe Arabic"/>
          <w:color w:val="002060"/>
          <w:sz w:val="36"/>
          <w:szCs w:val="36"/>
        </w:rPr>
      </w:pPr>
      <w:r w:rsidRPr="00913352">
        <w:rPr>
          <w:rFonts w:ascii="Adobe Arabic" w:hAnsi="Adobe Arabic" w:cs="Adobe Arabic"/>
          <w:b/>
          <w:bCs/>
          <w:color w:val="C00000"/>
          <w:sz w:val="36"/>
          <w:szCs w:val="36"/>
          <w:rtl/>
        </w:rPr>
        <w:t>تحديث الخطة:</w:t>
      </w:r>
      <w:r w:rsidRPr="00913352">
        <w:rPr>
          <w:rFonts w:ascii="Adobe Arabic" w:hAnsi="Adobe Arabic" w:cs="Adobe Arabic"/>
          <w:color w:val="002060"/>
          <w:sz w:val="36"/>
          <w:szCs w:val="36"/>
          <w:rtl/>
        </w:rPr>
        <w:t xml:space="preserve"> يجب تحديث خطة الطوارئ بشكل دوري لتغطي أي تغييرات في الظروف البيئية أو الأمنية أو الصحية.</w:t>
      </w:r>
    </w:p>
    <w:p w:rsidR="003E68B2" w:rsidRDefault="003E68B2" w:rsidP="00913352">
      <w:pPr>
        <w:rPr>
          <w:rtl/>
        </w:rPr>
      </w:pPr>
      <w:r w:rsidRPr="005E24D7">
        <w:rPr>
          <w:rtl/>
        </w:rPr>
        <w:t>هذه بعض الإجراءات التي يجب أن تتضمنها خطة الطوارئ، ومن المهم أن تكون خطة الطوارئ ملائمة ومتكاملة ومحدثة بشكل دوري لتكون فعالة في حالة الطوارئ.</w:t>
      </w:r>
    </w:p>
    <w:p w:rsidR="00EE6CEF" w:rsidRDefault="00F9337C" w:rsidP="00913352">
      <w:pPr>
        <w:rPr>
          <w:rtl/>
        </w:rPr>
      </w:pPr>
      <w:r>
        <w:rPr>
          <w:noProof/>
        </w:rPr>
        <w:drawing>
          <wp:anchor distT="0" distB="0" distL="114300" distR="114300" simplePos="0" relativeHeight="252775424" behindDoc="1" locked="0" layoutInCell="1" allowOverlap="1" wp14:anchorId="70D6E140" wp14:editId="7E8C4B15">
            <wp:simplePos x="0" y="0"/>
            <wp:positionH relativeFrom="column">
              <wp:posOffset>154940</wp:posOffset>
            </wp:positionH>
            <wp:positionV relativeFrom="paragraph">
              <wp:posOffset>149860</wp:posOffset>
            </wp:positionV>
            <wp:extent cx="1581150" cy="1581150"/>
            <wp:effectExtent l="0" t="0" r="0" b="0"/>
            <wp:wrapNone/>
            <wp:docPr id="1161632717"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581150" cy="1581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E6CEF" w:rsidRPr="005E24D7" w:rsidRDefault="00EE6CEF" w:rsidP="00EE6CEF">
      <w:pPr>
        <w:jc w:val="center"/>
      </w:pPr>
    </w:p>
    <w:p w:rsidR="00EE6CEF" w:rsidRDefault="00EE6CEF" w:rsidP="00EE6CEF">
      <w:pPr>
        <w:pageBreakBefore/>
        <w:rPr>
          <w:rtl/>
        </w:rPr>
      </w:pPr>
      <w:r w:rsidRPr="005E12F4">
        <w:rPr>
          <w:noProof/>
        </w:rPr>
        <w:lastRenderedPageBreak/>
        <mc:AlternateContent>
          <mc:Choice Requires="wpg">
            <w:drawing>
              <wp:inline distT="0" distB="0" distL="0" distR="0" wp14:anchorId="0E16419E" wp14:editId="2F891006">
                <wp:extent cx="5711825" cy="715645"/>
                <wp:effectExtent l="0" t="0" r="22225" b="27305"/>
                <wp:docPr id="1277654146" name="مجموعة 1"/>
                <wp:cNvGraphicFramePr/>
                <a:graphic xmlns:a="http://schemas.openxmlformats.org/drawingml/2006/main">
                  <a:graphicData uri="http://schemas.microsoft.com/office/word/2010/wordprocessingGroup">
                    <wpg:wgp>
                      <wpg:cNvGrpSpPr/>
                      <wpg:grpSpPr>
                        <a:xfrm>
                          <a:off x="0" y="0"/>
                          <a:ext cx="5711825" cy="715645"/>
                          <a:chOff x="0" y="0"/>
                          <a:chExt cx="5712455" cy="715645"/>
                        </a:xfrm>
                      </wpg:grpSpPr>
                      <wpg:grpSp>
                        <wpg:cNvPr id="381056075" name="مجموعة 381056075"/>
                        <wpg:cNvGrpSpPr/>
                        <wpg:grpSpPr>
                          <a:xfrm>
                            <a:off x="0" y="141697"/>
                            <a:ext cx="5712455" cy="573946"/>
                            <a:chOff x="0" y="141698"/>
                            <a:chExt cx="6312597" cy="635537"/>
                          </a:xfrm>
                        </wpg:grpSpPr>
                        <wps:wsp>
                          <wps:cNvPr id="767918106" name="مستطيل مستدير الزوايا 769901"/>
                          <wps:cNvSpPr/>
                          <wps:spPr>
                            <a:xfrm>
                              <a:off x="529983"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82980861" name="مربع نص 282980861"/>
                          <wps:cNvSpPr txBox="1"/>
                          <wps:spPr>
                            <a:xfrm>
                              <a:off x="4157113" y="141698"/>
                              <a:ext cx="1344629" cy="407823"/>
                            </a:xfrm>
                            <a:prstGeom prst="rect">
                              <a:avLst/>
                            </a:prstGeom>
                            <a:noFill/>
                          </wps:spPr>
                          <wps:txbx>
                            <w:txbxContent>
                              <w:p w:rsidR="00EE6CEF" w:rsidRDefault="00EE6CEF" w:rsidP="00EE6CEF">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wps:txbx>
                          <wps:bodyPr wrap="square" rtlCol="1">
                            <a:spAutoFit/>
                          </wps:bodyPr>
                        </wps:wsp>
                        <wps:wsp>
                          <wps:cNvPr id="1136322274" name="مستطيل مستدير الزوايا 769903"/>
                          <wps:cNvSpPr/>
                          <wps:spPr>
                            <a:xfrm>
                              <a:off x="0"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660944161" name="صورة 660944161"/>
                          <pic:cNvPicPr/>
                        </pic:nvPicPr>
                        <pic:blipFill>
                          <a:blip r:embed="rId38" cstate="print">
                            <a:extLst>
                              <a:ext uri="{28A0092B-C50C-407E-A947-70E740481C1C}">
                                <a14:useLocalDpi xmlns:a14="http://schemas.microsoft.com/office/drawing/2010/main" val="0"/>
                              </a:ext>
                            </a:extLst>
                          </a:blip>
                          <a:stretch>
                            <a:fillRect/>
                          </a:stretch>
                        </pic:blipFill>
                        <pic:spPr>
                          <a:xfrm>
                            <a:off x="4996175" y="0"/>
                            <a:ext cx="716280" cy="715645"/>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E16419E" id="_x0000_s1602" style="width:449.75pt;height:56.35pt;mso-position-horizontal-relative:char;mso-position-vertical-relative:line" coordsize="57124,7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">
                <v:group id="مجموعة 381056075" o:spid="_x0000_s1603" style="position:absolute;top:1416;width:57124;height:5740" coordorigin=",1416" coordsize="63125,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">
                  <v:roundrect id="مستطيل مستدير الزوايا 769901" o:spid="_x0000_s1604" style="position:absolute;left:5299;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" fillcolor="#0969a0" strokecolor="#0969a0" strokeweight="1pt">
                    <v:stroke joinstyle="miter"/>
                  </v:roundrect>
                  <v:shape id="مربع نص 282980861" o:spid="_x0000_s1605" type="#_x0000_t202" style="position:absolute;left:41571;top:1416;width:13446;height:4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" filled="f" stroked="f">
                    <v:textbox style="mso-fit-shape-to-text:t">
                      <w:txbxContent>
                        <w:p w14:paraId="4AFCCB57" w14:textId="77777777" w:rsidR="00EE6CEF" w:rsidRDefault="00EE6CEF" w:rsidP="00EE6CEF">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v:textbox>
                  </v:shape>
                  <v:roundrect id="مستطيل مستدير الزوايا 769903" o:spid="_x0000_s1606" style="position:absolute;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" fillcolor="#0969a0" strokecolor="#0969a0" strokeweight="1pt">
                    <v:stroke joinstyle="miter"/>
                  </v:roundrect>
                </v:group>
                <v:shape id="صورة 660944161" o:spid="_x0000_s1607" type="#_x0000_t75" style="position:absolute;left:49961;width:7163;height:7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">
                  <v:imagedata r:id="rId39" o:title=""/>
                </v:shape>
                <w10:anchorlock/>
              </v:group>
            </w:pict>
          </mc:Fallback>
        </mc:AlternateContent>
      </w:r>
    </w:p>
    <w:p w:rsidR="00EE6CEF" w:rsidRDefault="00EE6CEF" w:rsidP="00EE6CEF">
      <w:pPr>
        <w:rPr>
          <w:rtl/>
        </w:rPr>
      </w:pPr>
      <w:r w:rsidRPr="00EE4372">
        <w:rPr>
          <w:rFonts w:hint="cs"/>
          <w:rtl/>
        </w:rPr>
        <w:t>نشاط</w:t>
      </w:r>
      <w:r w:rsidRPr="00EE4372">
        <w:rPr>
          <w:rtl/>
        </w:rPr>
        <w:t xml:space="preserve"> </w:t>
      </w:r>
      <w:r w:rsidRPr="00EE4372">
        <w:rPr>
          <w:rFonts w:hint="cs"/>
          <w:rtl/>
        </w:rPr>
        <w:t>تعاوني</w:t>
      </w:r>
      <w:r w:rsidRPr="00EE4372">
        <w:rPr>
          <w:rtl/>
        </w:rPr>
        <w:t xml:space="preserve"> </w:t>
      </w:r>
      <w:r w:rsidRPr="00EE4372">
        <w:rPr>
          <w:rFonts w:hint="cs"/>
          <w:rtl/>
        </w:rPr>
        <w:t>يتحدث</w:t>
      </w:r>
      <w:r w:rsidRPr="00EE4372">
        <w:rPr>
          <w:rtl/>
        </w:rPr>
        <w:t xml:space="preserve"> </w:t>
      </w:r>
      <w:r w:rsidRPr="00EE4372">
        <w:rPr>
          <w:rFonts w:hint="cs"/>
          <w:rtl/>
        </w:rPr>
        <w:t>عن</w:t>
      </w:r>
      <w:r w:rsidRPr="00EE4372">
        <w:rPr>
          <w:rtl/>
        </w:rPr>
        <w:t xml:space="preserve"> </w:t>
      </w:r>
      <w:r w:rsidRPr="00EE4372">
        <w:rPr>
          <w:rFonts w:hint="cs"/>
          <w:rtl/>
        </w:rPr>
        <w:t>إيجابيات</w:t>
      </w:r>
      <w:r w:rsidRPr="00EE4372">
        <w:rPr>
          <w:rtl/>
        </w:rPr>
        <w:t xml:space="preserve"> </w:t>
      </w:r>
      <w:r w:rsidRPr="00EE4372">
        <w:rPr>
          <w:rFonts w:hint="cs"/>
          <w:rtl/>
        </w:rPr>
        <w:t>التخطيط</w:t>
      </w:r>
      <w:r w:rsidRPr="00EE4372">
        <w:rPr>
          <w:rtl/>
        </w:rPr>
        <w:t xml:space="preserve"> </w:t>
      </w:r>
      <w:r w:rsidRPr="00EE4372">
        <w:rPr>
          <w:rFonts w:hint="cs"/>
          <w:rtl/>
        </w:rPr>
        <w:t>لإدارة</w:t>
      </w:r>
      <w:r w:rsidRPr="00EE4372">
        <w:rPr>
          <w:rtl/>
        </w:rPr>
        <w:t xml:space="preserve"> </w:t>
      </w:r>
      <w:r w:rsidRPr="00EE4372">
        <w:rPr>
          <w:rFonts w:hint="cs"/>
          <w:rtl/>
        </w:rPr>
        <w:t>الحشود</w:t>
      </w:r>
      <w:r w:rsidRPr="00EE4372">
        <w:rPr>
          <w:rtl/>
        </w:rPr>
        <w:t xml:space="preserve"> </w:t>
      </w:r>
      <w:r w:rsidRPr="00EE4372">
        <w:rPr>
          <w:rFonts w:hint="cs"/>
          <w:rtl/>
        </w:rPr>
        <w:t>بشكل</w:t>
      </w:r>
      <w:r w:rsidRPr="00EE4372">
        <w:rPr>
          <w:rtl/>
        </w:rPr>
        <w:t xml:space="preserve"> </w:t>
      </w:r>
      <w:r w:rsidRPr="00EE4372">
        <w:rPr>
          <w:rFonts w:hint="cs"/>
          <w:rtl/>
        </w:rPr>
        <w:t>فعال</w:t>
      </w:r>
      <w:r w:rsidRPr="00EE4372">
        <w:rPr>
          <w:rtl/>
        </w:rPr>
        <w:t xml:space="preserve">. </w:t>
      </w:r>
      <w:hyperlink r:id="rId86" w:history="1">
        <w:r w:rsidRPr="00F9337C">
          <w:rPr>
            <w:rStyle w:val="Hyperlink"/>
            <w:rFonts w:hint="cs"/>
            <w:rtl/>
          </w:rPr>
          <w:t>وفيما</w:t>
        </w:r>
        <w:r w:rsidRPr="00F9337C">
          <w:rPr>
            <w:rStyle w:val="Hyperlink"/>
            <w:rtl/>
          </w:rPr>
          <w:t xml:space="preserve"> </w:t>
        </w:r>
        <w:r w:rsidRPr="00F9337C">
          <w:rPr>
            <w:rStyle w:val="Hyperlink"/>
            <w:rFonts w:hint="cs"/>
            <w:rtl/>
          </w:rPr>
          <w:t>يلي</w:t>
        </w:r>
        <w:r w:rsidRPr="00F9337C">
          <w:rPr>
            <w:rStyle w:val="Hyperlink"/>
            <w:rtl/>
          </w:rPr>
          <w:t xml:space="preserve"> </w:t>
        </w:r>
        <w:r w:rsidRPr="00F9337C">
          <w:rPr>
            <w:rStyle w:val="Hyperlink"/>
            <w:rFonts w:hint="cs"/>
            <w:rtl/>
          </w:rPr>
          <w:t>تصميم</w:t>
        </w:r>
        <w:r w:rsidRPr="00F9337C">
          <w:rPr>
            <w:rStyle w:val="Hyperlink"/>
            <w:rtl/>
          </w:rPr>
          <w:t xml:space="preserve"> </w:t>
        </w:r>
        <w:r w:rsidRPr="00F9337C">
          <w:rPr>
            <w:rStyle w:val="Hyperlink"/>
            <w:rFonts w:hint="cs"/>
            <w:rtl/>
          </w:rPr>
          <w:t>للنشاط</w:t>
        </w:r>
      </w:hyperlink>
      <w:r w:rsidRPr="00EE4372">
        <w:rPr>
          <w:rtl/>
        </w:rPr>
        <w:t>:</w:t>
      </w:r>
    </w:p>
    <w:tbl>
      <w:tblPr>
        <w:tblStyle w:val="TableGrid"/>
        <w:bidiVisual/>
        <w:tblW w:w="0" w:type="auto"/>
        <w:tblInd w:w="57"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2146"/>
        <w:gridCol w:w="6793"/>
      </w:tblGrid>
      <w:tr w:rsidR="00EE6CEF" w:rsidTr="00071E4E">
        <w:tc>
          <w:tcPr>
            <w:tcW w:w="2146" w:type="dxa"/>
            <w:vAlign w:val="center"/>
          </w:tcPr>
          <w:p w:rsidR="00EE6CEF" w:rsidRDefault="00EE6CEF">
            <w:pPr>
              <w:pStyle w:val="bold"/>
              <w:numPr>
                <w:ilvl w:val="0"/>
                <w:numId w:val="15"/>
              </w:numPr>
              <w:rPr>
                <w:rtl/>
                <w:lang w:bidi="ar-SY"/>
              </w:rPr>
            </w:pPr>
            <w:r>
              <w:rPr>
                <w:rFonts w:hint="cs"/>
                <w:rtl/>
                <w:lang w:bidi="ar-SY"/>
              </w:rPr>
              <w:t>مدة النشاط</w:t>
            </w:r>
          </w:p>
        </w:tc>
        <w:tc>
          <w:tcPr>
            <w:tcW w:w="6793" w:type="dxa"/>
          </w:tcPr>
          <w:p w:rsidR="00EE6CEF" w:rsidRPr="00C64A1C" w:rsidRDefault="00EE6CEF" w:rsidP="00071E4E">
            <w:pPr>
              <w:pStyle w:val="NoSpacing"/>
              <w:spacing w:line="360" w:lineRule="auto"/>
              <w:jc w:val="both"/>
              <w:rPr>
                <w:color w:val="FF0000"/>
                <w:sz w:val="40"/>
                <w:szCs w:val="40"/>
                <w:rtl/>
              </w:rPr>
            </w:pPr>
            <w:r w:rsidRPr="00C64A1C">
              <w:rPr>
                <w:rFonts w:hint="cs"/>
                <w:color w:val="002060"/>
                <w:rtl/>
                <w:lang w:bidi="ar-SY"/>
              </w:rPr>
              <w:t>20 دقيقة.</w:t>
            </w:r>
          </w:p>
        </w:tc>
      </w:tr>
      <w:tr w:rsidR="00EE6CEF" w:rsidTr="00071E4E">
        <w:tc>
          <w:tcPr>
            <w:tcW w:w="2146" w:type="dxa"/>
            <w:vAlign w:val="center"/>
          </w:tcPr>
          <w:p w:rsidR="00EE6CEF" w:rsidRDefault="00EE6CEF">
            <w:pPr>
              <w:pStyle w:val="bold"/>
              <w:numPr>
                <w:ilvl w:val="0"/>
                <w:numId w:val="22"/>
              </w:numPr>
              <w:rPr>
                <w:rtl/>
                <w:lang w:bidi="ar-SY"/>
              </w:rPr>
            </w:pPr>
            <w:r>
              <w:rPr>
                <w:rFonts w:hint="cs"/>
                <w:rtl/>
                <w:lang w:bidi="ar-SY"/>
              </w:rPr>
              <w:t>اسم النشاط</w:t>
            </w:r>
          </w:p>
        </w:tc>
        <w:tc>
          <w:tcPr>
            <w:tcW w:w="6793" w:type="dxa"/>
          </w:tcPr>
          <w:p w:rsidR="00EE6CEF" w:rsidRPr="00EE6CEF" w:rsidRDefault="00EE6CEF" w:rsidP="00EE6CEF">
            <w:pPr>
              <w:pStyle w:val="NoSpacing"/>
              <w:spacing w:line="360" w:lineRule="auto"/>
              <w:jc w:val="both"/>
              <w:rPr>
                <w:rFonts w:eastAsia="Times New Roman"/>
                <w:color w:val="000000" w:themeColor="text1"/>
                <w:sz w:val="40"/>
                <w:szCs w:val="40"/>
                <w:rtl/>
              </w:rPr>
            </w:pPr>
            <w:r w:rsidRPr="00EE6CEF">
              <w:rPr>
                <w:rFonts w:hint="cs"/>
                <w:color w:val="002060"/>
                <w:rtl/>
                <w:lang w:bidi="ar-SY"/>
              </w:rPr>
              <w:t>تخطيط</w:t>
            </w:r>
            <w:r w:rsidRPr="00EE6CEF">
              <w:rPr>
                <w:color w:val="002060"/>
                <w:rtl/>
                <w:lang w:bidi="ar-SY"/>
              </w:rPr>
              <w:t xml:space="preserve"> </w:t>
            </w:r>
            <w:r w:rsidRPr="00EE6CEF">
              <w:rPr>
                <w:rFonts w:hint="cs"/>
                <w:color w:val="002060"/>
                <w:rtl/>
                <w:lang w:bidi="ar-SY"/>
              </w:rPr>
              <w:t>إدارة</w:t>
            </w:r>
            <w:r w:rsidRPr="00EE6CEF">
              <w:rPr>
                <w:color w:val="002060"/>
                <w:rtl/>
                <w:lang w:bidi="ar-SY"/>
              </w:rPr>
              <w:t xml:space="preserve"> </w:t>
            </w:r>
            <w:r w:rsidRPr="00EE6CEF">
              <w:rPr>
                <w:rFonts w:hint="cs"/>
                <w:color w:val="002060"/>
                <w:rtl/>
                <w:lang w:bidi="ar-SY"/>
              </w:rPr>
              <w:t>الحشود</w:t>
            </w:r>
            <w:r w:rsidRPr="00EE6CEF">
              <w:rPr>
                <w:color w:val="002060"/>
                <w:rtl/>
                <w:lang w:bidi="ar-SY"/>
              </w:rPr>
              <w:t xml:space="preserve"> </w:t>
            </w:r>
            <w:r w:rsidRPr="00EE6CEF">
              <w:rPr>
                <w:rFonts w:hint="cs"/>
                <w:color w:val="002060"/>
                <w:rtl/>
                <w:lang w:bidi="ar-SY"/>
              </w:rPr>
              <w:t>بشكل</w:t>
            </w:r>
            <w:r w:rsidRPr="00EE6CEF">
              <w:rPr>
                <w:color w:val="002060"/>
                <w:rtl/>
                <w:lang w:bidi="ar-SY"/>
              </w:rPr>
              <w:t xml:space="preserve"> </w:t>
            </w:r>
            <w:r w:rsidRPr="00EE6CEF">
              <w:rPr>
                <w:rFonts w:hint="cs"/>
                <w:color w:val="002060"/>
                <w:rtl/>
                <w:lang w:bidi="ar-SY"/>
              </w:rPr>
              <w:t>فعال</w:t>
            </w:r>
            <w:r w:rsidRPr="00EE6CEF">
              <w:rPr>
                <w:color w:val="002060"/>
                <w:rtl/>
                <w:lang w:bidi="ar-SY"/>
              </w:rPr>
              <w:t>.</w:t>
            </w:r>
          </w:p>
        </w:tc>
      </w:tr>
      <w:tr w:rsidR="00EE6CEF" w:rsidTr="00071E4E">
        <w:tc>
          <w:tcPr>
            <w:tcW w:w="2146" w:type="dxa"/>
            <w:vAlign w:val="center"/>
          </w:tcPr>
          <w:p w:rsidR="00EE6CEF" w:rsidRDefault="00EE6CEF">
            <w:pPr>
              <w:pStyle w:val="bold"/>
              <w:numPr>
                <w:ilvl w:val="0"/>
                <w:numId w:val="19"/>
              </w:numPr>
              <w:rPr>
                <w:rtl/>
                <w:lang w:bidi="ar-SY"/>
              </w:rPr>
            </w:pPr>
            <w:r>
              <w:rPr>
                <w:rFonts w:hint="cs"/>
                <w:rtl/>
                <w:lang w:bidi="ar-SY"/>
              </w:rPr>
              <w:t>نوع النشاط</w:t>
            </w:r>
          </w:p>
        </w:tc>
        <w:tc>
          <w:tcPr>
            <w:tcW w:w="6793" w:type="dxa"/>
          </w:tcPr>
          <w:p w:rsidR="00EE6CEF" w:rsidRPr="00806484" w:rsidRDefault="00EE6CEF" w:rsidP="00071E4E">
            <w:pPr>
              <w:pStyle w:val="NoSpacing"/>
              <w:spacing w:line="360" w:lineRule="auto"/>
              <w:jc w:val="both"/>
              <w:rPr>
                <w:color w:val="002060"/>
                <w:rtl/>
                <w:lang w:bidi="ar-SY"/>
              </w:rPr>
            </w:pPr>
            <w:r w:rsidRPr="00C64A1C">
              <w:rPr>
                <w:rFonts w:hint="cs"/>
                <w:color w:val="002060"/>
                <w:rtl/>
                <w:lang w:bidi="ar-SY"/>
              </w:rPr>
              <w:t>نشاط</w:t>
            </w:r>
            <w:r w:rsidRPr="00C64A1C">
              <w:rPr>
                <w:color w:val="002060"/>
                <w:rtl/>
                <w:lang w:bidi="ar-SY"/>
              </w:rPr>
              <w:t xml:space="preserve"> </w:t>
            </w:r>
            <w:r w:rsidRPr="00C64A1C">
              <w:rPr>
                <w:rFonts w:hint="cs"/>
                <w:color w:val="002060"/>
                <w:rtl/>
                <w:lang w:bidi="ar-SY"/>
              </w:rPr>
              <w:t>تعاوني</w:t>
            </w:r>
            <w:r>
              <w:rPr>
                <w:rFonts w:hint="cs"/>
                <w:color w:val="002060"/>
                <w:rtl/>
                <w:lang w:bidi="ar-SY"/>
              </w:rPr>
              <w:t>.</w:t>
            </w:r>
          </w:p>
        </w:tc>
      </w:tr>
      <w:tr w:rsidR="00EE6CEF" w:rsidTr="00071E4E">
        <w:tc>
          <w:tcPr>
            <w:tcW w:w="2146" w:type="dxa"/>
            <w:vAlign w:val="center"/>
          </w:tcPr>
          <w:p w:rsidR="00EE6CEF" w:rsidRDefault="00EE6CEF">
            <w:pPr>
              <w:pStyle w:val="bold"/>
              <w:numPr>
                <w:ilvl w:val="0"/>
                <w:numId w:val="16"/>
              </w:numPr>
              <w:rPr>
                <w:rtl/>
                <w:lang w:bidi="ar-SY"/>
              </w:rPr>
            </w:pPr>
            <w:r>
              <w:rPr>
                <w:rFonts w:hint="cs"/>
                <w:rtl/>
                <w:lang w:bidi="ar-SY"/>
              </w:rPr>
              <w:t>الأهداف</w:t>
            </w:r>
          </w:p>
        </w:tc>
        <w:tc>
          <w:tcPr>
            <w:tcW w:w="6793" w:type="dxa"/>
          </w:tcPr>
          <w:p w:rsidR="00EE6CEF" w:rsidRPr="00EE6CEF" w:rsidRDefault="00EE6CEF">
            <w:pPr>
              <w:pStyle w:val="ListParagraph"/>
              <w:numPr>
                <w:ilvl w:val="0"/>
                <w:numId w:val="23"/>
              </w:numPr>
              <w:spacing w:line="360" w:lineRule="auto"/>
              <w:rPr>
                <w:rFonts w:ascii="Adobe Arabic" w:eastAsia="Times New Roman" w:hAnsi="Adobe Arabic" w:cs="Adobe Arabic"/>
                <w:b/>
                <w:bCs/>
                <w:color w:val="002060"/>
                <w:sz w:val="36"/>
                <w:szCs w:val="36"/>
              </w:rPr>
            </w:pPr>
            <w:r w:rsidRPr="00EE6CEF">
              <w:rPr>
                <w:rFonts w:ascii="Adobe Arabic" w:eastAsia="Times New Roman" w:hAnsi="Adobe Arabic" w:cs="Adobe Arabic" w:hint="cs"/>
                <w:b/>
                <w:bCs/>
                <w:color w:val="002060"/>
                <w:sz w:val="36"/>
                <w:szCs w:val="36"/>
                <w:rtl/>
              </w:rPr>
              <w:t>تعزيز</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الفهم</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العميق</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لأهمية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التخطيط</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لإدارة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الحشود</w:t>
            </w:r>
            <w:r w:rsidRPr="00EE6CEF">
              <w:rPr>
                <w:rFonts w:ascii="Adobe Arabic" w:eastAsia="Times New Roman" w:hAnsi="Adobe Arabic" w:cs="Adobe Arabic"/>
                <w:b/>
                <w:bCs/>
                <w:color w:val="002060"/>
                <w:sz w:val="36"/>
                <w:szCs w:val="36"/>
                <w:rtl/>
              </w:rPr>
              <w:t>.</w:t>
            </w:r>
          </w:p>
          <w:p w:rsidR="00EE6CEF" w:rsidRPr="00EE6CEF" w:rsidRDefault="00EE6CEF">
            <w:pPr>
              <w:pStyle w:val="ListParagraph"/>
              <w:numPr>
                <w:ilvl w:val="0"/>
                <w:numId w:val="23"/>
              </w:numPr>
              <w:spacing w:line="360" w:lineRule="auto"/>
              <w:rPr>
                <w:rFonts w:ascii="Adobe Arabic" w:eastAsia="Times New Roman" w:hAnsi="Adobe Arabic" w:cs="Adobe Arabic"/>
                <w:b/>
                <w:bCs/>
                <w:color w:val="002060"/>
                <w:sz w:val="36"/>
                <w:szCs w:val="36"/>
              </w:rPr>
            </w:pPr>
            <w:r w:rsidRPr="00EE6CEF">
              <w:rPr>
                <w:rFonts w:ascii="Adobe Arabic" w:eastAsia="Times New Roman" w:hAnsi="Adobe Arabic" w:cs="Adobe Arabic" w:hint="cs"/>
                <w:b/>
                <w:bCs/>
                <w:color w:val="002060"/>
                <w:sz w:val="36"/>
                <w:szCs w:val="36"/>
                <w:rtl/>
              </w:rPr>
              <w:t>توضيح</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الإيجابيات</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العديدة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للتخطيط</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الجيد</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لإدارة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الحشود</w:t>
            </w:r>
            <w:r w:rsidRPr="00EE6CEF">
              <w:rPr>
                <w:rFonts w:ascii="Adobe Arabic" w:eastAsia="Times New Roman" w:hAnsi="Adobe Arabic" w:cs="Adobe Arabic"/>
                <w:b/>
                <w:bCs/>
                <w:color w:val="002060"/>
                <w:sz w:val="36"/>
                <w:szCs w:val="36"/>
                <w:rtl/>
              </w:rPr>
              <w:t>.</w:t>
            </w:r>
          </w:p>
          <w:p w:rsidR="00EE6CEF" w:rsidRPr="00EE6CEF" w:rsidRDefault="00EE6CEF">
            <w:pPr>
              <w:pStyle w:val="ListParagraph"/>
              <w:numPr>
                <w:ilvl w:val="0"/>
                <w:numId w:val="23"/>
              </w:numPr>
              <w:spacing w:line="360" w:lineRule="auto"/>
              <w:rPr>
                <w:rFonts w:ascii="Adobe Arabic" w:eastAsia="Times New Roman" w:hAnsi="Adobe Arabic" w:cs="Adobe Arabic"/>
                <w:sz w:val="40"/>
                <w:szCs w:val="40"/>
                <w:rtl/>
              </w:rPr>
            </w:pPr>
            <w:r w:rsidRPr="00EE6CEF">
              <w:rPr>
                <w:rFonts w:ascii="Adobe Arabic" w:eastAsia="Times New Roman" w:hAnsi="Adobe Arabic" w:cs="Adobe Arabic" w:hint="cs"/>
                <w:b/>
                <w:bCs/>
                <w:color w:val="002060"/>
                <w:sz w:val="36"/>
                <w:szCs w:val="36"/>
                <w:rtl/>
              </w:rPr>
              <w:t>تعزيز</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المهارات</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التعاونية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وتوطيد</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الروابط</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بين</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المشاركين</w:t>
            </w:r>
            <w:r w:rsidRPr="00EE6CEF">
              <w:rPr>
                <w:rFonts w:ascii="Adobe Arabic" w:eastAsia="Times New Roman" w:hAnsi="Adobe Arabic" w:cs="Adobe Arabic"/>
                <w:b/>
                <w:bCs/>
                <w:color w:val="002060"/>
                <w:sz w:val="36"/>
                <w:szCs w:val="36"/>
                <w:rtl/>
              </w:rPr>
              <w:t>.</w:t>
            </w:r>
          </w:p>
        </w:tc>
      </w:tr>
      <w:tr w:rsidR="00EE6CEF" w:rsidTr="00071E4E">
        <w:tc>
          <w:tcPr>
            <w:tcW w:w="2146" w:type="dxa"/>
            <w:vAlign w:val="center"/>
          </w:tcPr>
          <w:p w:rsidR="00EE6CEF" w:rsidRDefault="00EE6CEF">
            <w:pPr>
              <w:pStyle w:val="bold"/>
              <w:numPr>
                <w:ilvl w:val="0"/>
                <w:numId w:val="17"/>
              </w:numPr>
              <w:rPr>
                <w:rtl/>
                <w:lang w:bidi="ar-SY"/>
              </w:rPr>
            </w:pPr>
            <w:r>
              <w:rPr>
                <w:rFonts w:hint="cs"/>
                <w:rtl/>
                <w:lang w:bidi="ar-SY"/>
              </w:rPr>
              <w:t>الوسائل</w:t>
            </w:r>
          </w:p>
        </w:tc>
        <w:tc>
          <w:tcPr>
            <w:tcW w:w="6793" w:type="dxa"/>
          </w:tcPr>
          <w:p w:rsidR="00EE6CEF" w:rsidRPr="00EE6CEF" w:rsidRDefault="00EE6CEF">
            <w:pPr>
              <w:pStyle w:val="ListParagraph"/>
              <w:numPr>
                <w:ilvl w:val="0"/>
                <w:numId w:val="23"/>
              </w:numPr>
              <w:spacing w:line="360" w:lineRule="auto"/>
              <w:rPr>
                <w:rFonts w:ascii="Adobe Arabic" w:eastAsia="Times New Roman" w:hAnsi="Adobe Arabic" w:cs="Adobe Arabic"/>
                <w:b/>
                <w:bCs/>
                <w:color w:val="002060"/>
                <w:sz w:val="36"/>
                <w:szCs w:val="36"/>
              </w:rPr>
            </w:pPr>
            <w:r w:rsidRPr="00EE6CEF">
              <w:rPr>
                <w:rFonts w:ascii="Adobe Arabic" w:eastAsia="Times New Roman" w:hAnsi="Adobe Arabic" w:cs="Adobe Arabic" w:hint="cs"/>
                <w:b/>
                <w:bCs/>
                <w:color w:val="002060"/>
                <w:sz w:val="36"/>
                <w:szCs w:val="36"/>
                <w:rtl/>
              </w:rPr>
              <w:t>أوراق</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وأقلام</w:t>
            </w:r>
            <w:r w:rsidRPr="00EE6CEF">
              <w:rPr>
                <w:rFonts w:ascii="Adobe Arabic" w:eastAsia="Times New Roman" w:hAnsi="Adobe Arabic" w:cs="Adobe Arabic"/>
                <w:b/>
                <w:bCs/>
                <w:color w:val="002060"/>
                <w:sz w:val="36"/>
                <w:szCs w:val="36"/>
                <w:rtl/>
              </w:rPr>
              <w:t>.</w:t>
            </w:r>
          </w:p>
          <w:p w:rsidR="00EE6CEF" w:rsidRPr="00EE6CEF" w:rsidRDefault="00EE6CEF">
            <w:pPr>
              <w:pStyle w:val="ListParagraph"/>
              <w:numPr>
                <w:ilvl w:val="0"/>
                <w:numId w:val="23"/>
              </w:numPr>
              <w:spacing w:line="360" w:lineRule="auto"/>
              <w:rPr>
                <w:rFonts w:ascii="Adobe Arabic" w:eastAsia="Times New Roman" w:hAnsi="Adobe Arabic" w:cs="Adobe Arabic"/>
                <w:b/>
                <w:bCs/>
                <w:color w:val="002060"/>
                <w:sz w:val="36"/>
                <w:szCs w:val="36"/>
              </w:rPr>
            </w:pPr>
            <w:r w:rsidRPr="00EE6CEF">
              <w:rPr>
                <w:rFonts w:ascii="Adobe Arabic" w:eastAsia="Times New Roman" w:hAnsi="Adobe Arabic" w:cs="Adobe Arabic" w:hint="cs"/>
                <w:b/>
                <w:bCs/>
                <w:color w:val="002060"/>
                <w:sz w:val="36"/>
                <w:szCs w:val="36"/>
                <w:rtl/>
              </w:rPr>
              <w:t>شاشة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وبروجكتور</w:t>
            </w:r>
            <w:r w:rsidRPr="00EE6CEF">
              <w:rPr>
                <w:rFonts w:ascii="Adobe Arabic" w:eastAsia="Times New Roman" w:hAnsi="Adobe Arabic" w:cs="Adobe Arabic"/>
                <w:b/>
                <w:bCs/>
                <w:color w:val="002060"/>
                <w:sz w:val="36"/>
                <w:szCs w:val="36"/>
                <w:rtl/>
              </w:rPr>
              <w:t>.</w:t>
            </w:r>
          </w:p>
          <w:p w:rsidR="00EE6CEF" w:rsidRPr="00EE6CEF" w:rsidRDefault="00EE6CEF">
            <w:pPr>
              <w:pStyle w:val="ListParagraph"/>
              <w:numPr>
                <w:ilvl w:val="0"/>
                <w:numId w:val="23"/>
              </w:numPr>
              <w:spacing w:line="360" w:lineRule="auto"/>
              <w:rPr>
                <w:rFonts w:ascii="Adobe Arabic" w:eastAsia="Times New Roman" w:hAnsi="Adobe Arabic" w:cs="Adobe Arabic"/>
                <w:sz w:val="40"/>
                <w:szCs w:val="40"/>
                <w:rtl/>
              </w:rPr>
            </w:pPr>
            <w:r w:rsidRPr="00EE6CEF">
              <w:rPr>
                <w:rFonts w:ascii="Adobe Arabic" w:eastAsia="Times New Roman" w:hAnsi="Adobe Arabic" w:cs="Adobe Arabic" w:hint="cs"/>
                <w:b/>
                <w:bCs/>
                <w:color w:val="002060"/>
                <w:sz w:val="36"/>
                <w:szCs w:val="36"/>
                <w:rtl/>
              </w:rPr>
              <w:t>مصادر</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مفيدة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عن</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إدارة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الحشود</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والتخطيط</w:t>
            </w:r>
            <w:r w:rsidRPr="00EE6CEF">
              <w:rPr>
                <w:rFonts w:ascii="Adobe Arabic" w:eastAsia="Times New Roman" w:hAnsi="Adobe Arabic" w:cs="Adobe Arabic"/>
                <w:b/>
                <w:bCs/>
                <w:color w:val="002060"/>
                <w:sz w:val="36"/>
                <w:szCs w:val="36"/>
                <w:rtl/>
              </w:rPr>
              <w:t>.</w:t>
            </w:r>
          </w:p>
        </w:tc>
      </w:tr>
      <w:tr w:rsidR="00EE6CEF" w:rsidTr="00071E4E">
        <w:tc>
          <w:tcPr>
            <w:tcW w:w="2146" w:type="dxa"/>
            <w:vAlign w:val="center"/>
          </w:tcPr>
          <w:p w:rsidR="00EE6CEF" w:rsidRDefault="00EE6CEF">
            <w:pPr>
              <w:pStyle w:val="bold"/>
              <w:numPr>
                <w:ilvl w:val="0"/>
                <w:numId w:val="21"/>
              </w:numPr>
              <w:rPr>
                <w:rtl/>
                <w:lang w:bidi="ar-SY"/>
              </w:rPr>
            </w:pPr>
            <w:r>
              <w:rPr>
                <w:rFonts w:hint="cs"/>
                <w:rtl/>
                <w:lang w:bidi="ar-SY"/>
              </w:rPr>
              <w:t>الاستراتيجية</w:t>
            </w:r>
          </w:p>
        </w:tc>
        <w:tc>
          <w:tcPr>
            <w:tcW w:w="6793" w:type="dxa"/>
          </w:tcPr>
          <w:p w:rsidR="00EE6CEF" w:rsidRPr="00EE6CEF" w:rsidRDefault="00EE6CEF">
            <w:pPr>
              <w:pStyle w:val="ListParagraph"/>
              <w:numPr>
                <w:ilvl w:val="0"/>
                <w:numId w:val="23"/>
              </w:numPr>
              <w:spacing w:line="360" w:lineRule="auto"/>
              <w:jc w:val="both"/>
              <w:rPr>
                <w:rFonts w:ascii="Adobe Arabic" w:eastAsia="Times New Roman" w:hAnsi="Adobe Arabic" w:cs="Adobe Arabic"/>
                <w:b/>
                <w:bCs/>
                <w:color w:val="002060"/>
                <w:sz w:val="36"/>
                <w:szCs w:val="36"/>
              </w:rPr>
            </w:pPr>
            <w:r w:rsidRPr="00EE6CEF">
              <w:rPr>
                <w:rFonts w:ascii="Adobe Arabic" w:eastAsia="Times New Roman" w:hAnsi="Adobe Arabic" w:cs="Adobe Arabic" w:hint="cs"/>
                <w:b/>
                <w:bCs/>
                <w:color w:val="002060"/>
                <w:sz w:val="36"/>
                <w:szCs w:val="36"/>
                <w:rtl/>
              </w:rPr>
              <w:t>تقديم</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محاضرة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قصيرة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حول</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أهمية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التخطيط</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لإدارة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الحشود</w:t>
            </w:r>
            <w:r w:rsidRPr="00EE6CEF">
              <w:rPr>
                <w:rFonts w:ascii="Adobe Arabic" w:eastAsia="Times New Roman" w:hAnsi="Adobe Arabic" w:cs="Adobe Arabic"/>
                <w:b/>
                <w:bCs/>
                <w:color w:val="002060"/>
                <w:sz w:val="36"/>
                <w:szCs w:val="36"/>
                <w:rtl/>
              </w:rPr>
              <w:t>.</w:t>
            </w:r>
          </w:p>
          <w:p w:rsidR="00EE6CEF" w:rsidRPr="00EE6CEF" w:rsidRDefault="00EE6CEF">
            <w:pPr>
              <w:pStyle w:val="ListParagraph"/>
              <w:numPr>
                <w:ilvl w:val="0"/>
                <w:numId w:val="23"/>
              </w:numPr>
              <w:spacing w:line="360" w:lineRule="auto"/>
              <w:jc w:val="both"/>
              <w:rPr>
                <w:rFonts w:ascii="Adobe Arabic" w:eastAsia="Times New Roman" w:hAnsi="Adobe Arabic" w:cs="Adobe Arabic"/>
                <w:b/>
                <w:bCs/>
                <w:color w:val="002060"/>
                <w:sz w:val="36"/>
                <w:szCs w:val="36"/>
              </w:rPr>
            </w:pPr>
            <w:r w:rsidRPr="00EE6CEF">
              <w:rPr>
                <w:rFonts w:ascii="Adobe Arabic" w:eastAsia="Times New Roman" w:hAnsi="Adobe Arabic" w:cs="Adobe Arabic" w:hint="cs"/>
                <w:b/>
                <w:bCs/>
                <w:color w:val="002060"/>
                <w:sz w:val="36"/>
                <w:szCs w:val="36"/>
                <w:rtl/>
              </w:rPr>
              <w:t>توزيع</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ورقة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عمل</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تحتوي</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على</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أسئلة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تتعلق</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بالتخطيط</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لإدارة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الحشود</w:t>
            </w:r>
            <w:r w:rsidRPr="00EE6CEF">
              <w:rPr>
                <w:rFonts w:ascii="Adobe Arabic" w:eastAsia="Times New Roman" w:hAnsi="Adobe Arabic" w:cs="Adobe Arabic"/>
                <w:b/>
                <w:bCs/>
                <w:color w:val="002060"/>
                <w:sz w:val="36"/>
                <w:szCs w:val="36"/>
                <w:rtl/>
              </w:rPr>
              <w:t>.</w:t>
            </w:r>
          </w:p>
          <w:p w:rsidR="00EE6CEF" w:rsidRPr="00EE6CEF" w:rsidRDefault="00EE6CEF">
            <w:pPr>
              <w:pStyle w:val="ListParagraph"/>
              <w:numPr>
                <w:ilvl w:val="0"/>
                <w:numId w:val="23"/>
              </w:numPr>
              <w:spacing w:line="360" w:lineRule="auto"/>
              <w:jc w:val="both"/>
              <w:rPr>
                <w:rFonts w:ascii="Adobe Arabic" w:eastAsia="Times New Roman" w:hAnsi="Adobe Arabic" w:cs="Adobe Arabic"/>
                <w:b/>
                <w:bCs/>
                <w:color w:val="002060"/>
                <w:sz w:val="36"/>
                <w:szCs w:val="36"/>
              </w:rPr>
            </w:pPr>
            <w:r w:rsidRPr="00EE6CEF">
              <w:rPr>
                <w:rFonts w:ascii="Adobe Arabic" w:eastAsia="Times New Roman" w:hAnsi="Adobe Arabic" w:cs="Adobe Arabic" w:hint="cs"/>
                <w:b/>
                <w:bCs/>
                <w:color w:val="002060"/>
                <w:sz w:val="36"/>
                <w:szCs w:val="36"/>
                <w:rtl/>
              </w:rPr>
              <w:t>تشجيع</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المشاركين</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على</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العمل</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في</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مجموعات</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صغيرة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لمناقشة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الأسئلة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والتوصل</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إلى</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الحلول</w:t>
            </w:r>
            <w:r w:rsidRPr="00EE6CEF">
              <w:rPr>
                <w:rFonts w:ascii="Adobe Arabic" w:eastAsia="Times New Roman" w:hAnsi="Adobe Arabic" w:cs="Adobe Arabic"/>
                <w:b/>
                <w:bCs/>
                <w:color w:val="002060"/>
                <w:sz w:val="36"/>
                <w:szCs w:val="36"/>
                <w:rtl/>
              </w:rPr>
              <w:t>.</w:t>
            </w:r>
          </w:p>
          <w:p w:rsidR="00EE6CEF" w:rsidRPr="00EE6CEF" w:rsidRDefault="00EE6CEF">
            <w:pPr>
              <w:pStyle w:val="ListParagraph"/>
              <w:numPr>
                <w:ilvl w:val="0"/>
                <w:numId w:val="23"/>
              </w:numPr>
              <w:spacing w:line="360" w:lineRule="auto"/>
              <w:jc w:val="both"/>
              <w:rPr>
                <w:rFonts w:ascii="Adobe Arabic" w:eastAsia="Times New Roman" w:hAnsi="Adobe Arabic" w:cs="Adobe Arabic"/>
                <w:sz w:val="40"/>
                <w:szCs w:val="40"/>
                <w:rtl/>
              </w:rPr>
            </w:pPr>
            <w:r w:rsidRPr="00EE6CEF">
              <w:rPr>
                <w:rFonts w:ascii="Adobe Arabic" w:eastAsia="Times New Roman" w:hAnsi="Adobe Arabic" w:cs="Adobe Arabic" w:hint="cs"/>
                <w:b/>
                <w:bCs/>
                <w:color w:val="002060"/>
                <w:sz w:val="36"/>
                <w:szCs w:val="36"/>
                <w:rtl/>
              </w:rPr>
              <w:t>تشجيع</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المشاركين</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على</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تقديم</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تقرير</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عن</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الحل</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الذي</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توصلوا</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إليه</w:t>
            </w:r>
            <w:r w:rsidRPr="00EE6CEF">
              <w:rPr>
                <w:rFonts w:ascii="Adobe Arabic" w:eastAsia="Times New Roman" w:hAnsi="Adobe Arabic" w:cs="Adobe Arabic"/>
                <w:b/>
                <w:bCs/>
                <w:color w:val="002060"/>
                <w:sz w:val="36"/>
                <w:szCs w:val="36"/>
                <w:rtl/>
              </w:rPr>
              <w:t>.</w:t>
            </w:r>
          </w:p>
        </w:tc>
      </w:tr>
      <w:tr w:rsidR="00EE6CEF" w:rsidTr="00071E4E">
        <w:tc>
          <w:tcPr>
            <w:tcW w:w="2146" w:type="dxa"/>
            <w:vAlign w:val="center"/>
          </w:tcPr>
          <w:p w:rsidR="00EE6CEF" w:rsidRPr="006F7A5F" w:rsidRDefault="00EE6CEF">
            <w:pPr>
              <w:pStyle w:val="bold"/>
              <w:pageBreakBefore/>
              <w:numPr>
                <w:ilvl w:val="0"/>
                <w:numId w:val="20"/>
              </w:numPr>
              <w:rPr>
                <w:rFonts w:eastAsia="Times New Roman"/>
                <w:b/>
                <w:color w:val="FF0000"/>
                <w:sz w:val="40"/>
                <w:szCs w:val="40"/>
                <w:rtl/>
                <w:lang w:bidi="ar-SY"/>
              </w:rPr>
            </w:pPr>
            <w:r w:rsidRPr="006F7A5F">
              <w:rPr>
                <w:rtl/>
                <w:lang w:bidi="ar-SY"/>
              </w:rPr>
              <w:lastRenderedPageBreak/>
              <w:t>آلية التنفيذ</w:t>
            </w:r>
            <w:r>
              <w:rPr>
                <w:rFonts w:eastAsia="Times New Roman" w:hint="cs"/>
                <w:b/>
                <w:color w:val="FF0000"/>
                <w:sz w:val="40"/>
                <w:szCs w:val="40"/>
                <w:rtl/>
                <w:lang w:bidi="ar-SY"/>
              </w:rPr>
              <w:t xml:space="preserve"> </w:t>
            </w:r>
            <w:r w:rsidRPr="00C64A1C">
              <w:rPr>
                <w:rFonts w:hint="cs"/>
                <w:rtl/>
                <w:lang w:bidi="ar-SY"/>
              </w:rPr>
              <w:t>المقترحة</w:t>
            </w:r>
          </w:p>
        </w:tc>
        <w:tc>
          <w:tcPr>
            <w:tcW w:w="6793" w:type="dxa"/>
          </w:tcPr>
          <w:p w:rsidR="00EE6CEF" w:rsidRPr="00EE6CEF" w:rsidRDefault="00EE6CEF">
            <w:pPr>
              <w:pStyle w:val="ListParagraph"/>
              <w:numPr>
                <w:ilvl w:val="0"/>
                <w:numId w:val="23"/>
              </w:numPr>
              <w:spacing w:line="360" w:lineRule="auto"/>
              <w:jc w:val="both"/>
              <w:rPr>
                <w:rFonts w:ascii="Adobe Arabic" w:eastAsia="Times New Roman" w:hAnsi="Adobe Arabic" w:cs="Adobe Arabic"/>
                <w:b/>
                <w:bCs/>
                <w:color w:val="002060"/>
                <w:sz w:val="36"/>
                <w:szCs w:val="36"/>
              </w:rPr>
            </w:pPr>
            <w:r w:rsidRPr="00EE6CEF">
              <w:rPr>
                <w:rFonts w:ascii="Adobe Arabic" w:eastAsia="Times New Roman" w:hAnsi="Adobe Arabic" w:cs="Adobe Arabic" w:hint="cs"/>
                <w:b/>
                <w:bCs/>
                <w:color w:val="002060"/>
                <w:sz w:val="36"/>
                <w:szCs w:val="36"/>
                <w:rtl/>
              </w:rPr>
              <w:t>يتم</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تقديم</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محاضرة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قصيرة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حول</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التخطيط</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لإدارة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الحشود</w:t>
            </w:r>
            <w:r w:rsidRPr="00EE6CEF">
              <w:rPr>
                <w:rFonts w:ascii="Adobe Arabic" w:eastAsia="Times New Roman" w:hAnsi="Adobe Arabic" w:cs="Adobe Arabic"/>
                <w:b/>
                <w:bCs/>
                <w:color w:val="002060"/>
                <w:sz w:val="36"/>
                <w:szCs w:val="36"/>
                <w:rtl/>
              </w:rPr>
              <w:t>.</w:t>
            </w:r>
          </w:p>
          <w:p w:rsidR="00EE6CEF" w:rsidRPr="00EE6CEF" w:rsidRDefault="00EE6CEF">
            <w:pPr>
              <w:pStyle w:val="ListParagraph"/>
              <w:numPr>
                <w:ilvl w:val="0"/>
                <w:numId w:val="23"/>
              </w:numPr>
              <w:spacing w:line="360" w:lineRule="auto"/>
              <w:jc w:val="both"/>
              <w:rPr>
                <w:rFonts w:ascii="Adobe Arabic" w:eastAsia="Times New Roman" w:hAnsi="Adobe Arabic" w:cs="Adobe Arabic"/>
                <w:b/>
                <w:bCs/>
                <w:color w:val="002060"/>
                <w:sz w:val="36"/>
                <w:szCs w:val="36"/>
              </w:rPr>
            </w:pPr>
            <w:r w:rsidRPr="00EE6CEF">
              <w:rPr>
                <w:rFonts w:ascii="Adobe Arabic" w:eastAsia="Times New Roman" w:hAnsi="Adobe Arabic" w:cs="Adobe Arabic" w:hint="cs"/>
                <w:b/>
                <w:bCs/>
                <w:color w:val="002060"/>
                <w:sz w:val="36"/>
                <w:szCs w:val="36"/>
                <w:rtl/>
              </w:rPr>
              <w:t>يتم</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توزيع</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ورقة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العمل</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على</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المشاركين</w:t>
            </w:r>
            <w:r w:rsidRPr="00EE6CEF">
              <w:rPr>
                <w:rFonts w:ascii="Adobe Arabic" w:eastAsia="Times New Roman" w:hAnsi="Adobe Arabic" w:cs="Adobe Arabic"/>
                <w:b/>
                <w:bCs/>
                <w:color w:val="002060"/>
                <w:sz w:val="36"/>
                <w:szCs w:val="36"/>
                <w:rtl/>
              </w:rPr>
              <w:t>.</w:t>
            </w:r>
          </w:p>
          <w:p w:rsidR="00EE6CEF" w:rsidRPr="00EE6CEF" w:rsidRDefault="00EE6CEF">
            <w:pPr>
              <w:pStyle w:val="ListParagraph"/>
              <w:numPr>
                <w:ilvl w:val="0"/>
                <w:numId w:val="23"/>
              </w:numPr>
              <w:spacing w:line="360" w:lineRule="auto"/>
              <w:jc w:val="both"/>
              <w:rPr>
                <w:rFonts w:ascii="Adobe Arabic" w:eastAsia="Times New Roman" w:hAnsi="Adobe Arabic" w:cs="Adobe Arabic"/>
                <w:b/>
                <w:bCs/>
                <w:color w:val="002060"/>
                <w:sz w:val="36"/>
                <w:szCs w:val="36"/>
              </w:rPr>
            </w:pPr>
            <w:r w:rsidRPr="00EE6CEF">
              <w:rPr>
                <w:rFonts w:ascii="Adobe Arabic" w:eastAsia="Times New Roman" w:hAnsi="Adobe Arabic" w:cs="Adobe Arabic" w:hint="cs"/>
                <w:b/>
                <w:bCs/>
                <w:color w:val="002060"/>
                <w:sz w:val="36"/>
                <w:szCs w:val="36"/>
                <w:rtl/>
              </w:rPr>
              <w:t>تشجيع</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المشاركين</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على</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العمل</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في</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مجموعات</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صغيرة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لمناقشة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الأسئلة</w:t>
            </w:r>
            <w:r w:rsidRPr="00EE6CEF">
              <w:rPr>
                <w:rFonts w:ascii="Adobe Arabic" w:eastAsia="Times New Roman" w:hAnsi="Adobe Arabic" w:cs="Adobe Arabic"/>
                <w:b/>
                <w:bCs/>
                <w:color w:val="002060"/>
                <w:sz w:val="36"/>
                <w:szCs w:val="36"/>
                <w:rtl/>
              </w:rPr>
              <w:t>.</w:t>
            </w:r>
          </w:p>
          <w:p w:rsidR="00EE6CEF" w:rsidRPr="00EE6CEF" w:rsidRDefault="00EE6CEF">
            <w:pPr>
              <w:pStyle w:val="ListParagraph"/>
              <w:numPr>
                <w:ilvl w:val="0"/>
                <w:numId w:val="23"/>
              </w:numPr>
              <w:spacing w:line="360" w:lineRule="auto"/>
              <w:jc w:val="both"/>
              <w:rPr>
                <w:rFonts w:ascii="Adobe Arabic" w:eastAsia="Times New Roman" w:hAnsi="Adobe Arabic" w:cs="Adobe Arabic"/>
                <w:b/>
                <w:bCs/>
                <w:color w:val="002060"/>
                <w:sz w:val="36"/>
                <w:szCs w:val="36"/>
              </w:rPr>
            </w:pPr>
            <w:r w:rsidRPr="00EE6CEF">
              <w:rPr>
                <w:rFonts w:ascii="Adobe Arabic" w:eastAsia="Times New Roman" w:hAnsi="Adobe Arabic" w:cs="Adobe Arabic" w:hint="cs"/>
                <w:b/>
                <w:bCs/>
                <w:color w:val="002060"/>
                <w:sz w:val="36"/>
                <w:szCs w:val="36"/>
                <w:rtl/>
              </w:rPr>
              <w:t>تشجيع</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المشاركين</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على</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تقديم</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تقرير</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عن</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الحل</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الذي</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توصلوا</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إليه</w:t>
            </w:r>
            <w:r w:rsidRPr="00EE6CEF">
              <w:rPr>
                <w:rFonts w:ascii="Adobe Arabic" w:eastAsia="Times New Roman" w:hAnsi="Adobe Arabic" w:cs="Adobe Arabic"/>
                <w:b/>
                <w:bCs/>
                <w:color w:val="002060"/>
                <w:sz w:val="36"/>
                <w:szCs w:val="36"/>
                <w:rtl/>
              </w:rPr>
              <w:t>.</w:t>
            </w:r>
          </w:p>
          <w:p w:rsidR="00EE6CEF" w:rsidRPr="00EE6CEF" w:rsidRDefault="00EE6CEF">
            <w:pPr>
              <w:pStyle w:val="ListParagraph"/>
              <w:numPr>
                <w:ilvl w:val="0"/>
                <w:numId w:val="23"/>
              </w:numPr>
              <w:spacing w:line="360" w:lineRule="auto"/>
              <w:jc w:val="both"/>
              <w:rPr>
                <w:rFonts w:ascii="Adobe Arabic" w:eastAsia="Times New Roman" w:hAnsi="Adobe Arabic" w:cs="Adobe Arabic"/>
                <w:sz w:val="40"/>
                <w:szCs w:val="40"/>
                <w:rtl/>
              </w:rPr>
            </w:pPr>
            <w:r w:rsidRPr="00EE6CEF">
              <w:rPr>
                <w:rFonts w:ascii="Adobe Arabic" w:eastAsia="Times New Roman" w:hAnsi="Adobe Arabic" w:cs="Adobe Arabic" w:hint="cs"/>
                <w:b/>
                <w:bCs/>
                <w:color w:val="002060"/>
                <w:sz w:val="36"/>
                <w:szCs w:val="36"/>
                <w:rtl/>
              </w:rPr>
              <w:t>يتم</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تقديم</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تقرير</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عن</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النتائج</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الرئيسية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للجميع</w:t>
            </w:r>
            <w:r w:rsidRPr="00EE6CEF">
              <w:rPr>
                <w:rFonts w:ascii="Adobe Arabic" w:eastAsia="Times New Roman" w:hAnsi="Adobe Arabic" w:cs="Adobe Arabic"/>
                <w:b/>
                <w:bCs/>
                <w:color w:val="002060"/>
                <w:sz w:val="36"/>
                <w:szCs w:val="36"/>
                <w:rtl/>
              </w:rPr>
              <w:t>.</w:t>
            </w:r>
          </w:p>
        </w:tc>
      </w:tr>
      <w:tr w:rsidR="00EE6CEF" w:rsidTr="00071E4E">
        <w:tc>
          <w:tcPr>
            <w:tcW w:w="2146" w:type="dxa"/>
            <w:vAlign w:val="center"/>
          </w:tcPr>
          <w:p w:rsidR="00EE6CEF" w:rsidRDefault="00EE6CEF">
            <w:pPr>
              <w:pStyle w:val="bold"/>
              <w:numPr>
                <w:ilvl w:val="0"/>
                <w:numId w:val="18"/>
              </w:numPr>
              <w:rPr>
                <w:rtl/>
                <w:lang w:bidi="ar-SY"/>
              </w:rPr>
            </w:pPr>
            <w:r>
              <w:rPr>
                <w:rFonts w:hint="cs"/>
                <w:rtl/>
                <w:lang w:bidi="ar-SY"/>
              </w:rPr>
              <w:t>توجيهات للمدرب</w:t>
            </w:r>
          </w:p>
        </w:tc>
        <w:tc>
          <w:tcPr>
            <w:tcW w:w="6793" w:type="dxa"/>
          </w:tcPr>
          <w:p w:rsidR="00EE6CEF" w:rsidRPr="00EE6CEF" w:rsidRDefault="00EE6CEF">
            <w:pPr>
              <w:pStyle w:val="ListParagraph"/>
              <w:numPr>
                <w:ilvl w:val="0"/>
                <w:numId w:val="23"/>
              </w:numPr>
              <w:spacing w:line="360" w:lineRule="auto"/>
              <w:jc w:val="both"/>
              <w:rPr>
                <w:rFonts w:ascii="Adobe Arabic" w:eastAsia="Times New Roman" w:hAnsi="Adobe Arabic" w:cs="Adobe Arabic"/>
                <w:b/>
                <w:bCs/>
                <w:color w:val="002060"/>
                <w:sz w:val="36"/>
                <w:szCs w:val="36"/>
              </w:rPr>
            </w:pPr>
            <w:r w:rsidRPr="00EE6CEF">
              <w:rPr>
                <w:rFonts w:ascii="Adobe Arabic" w:eastAsia="Times New Roman" w:hAnsi="Adobe Arabic" w:cs="Adobe Arabic" w:hint="cs"/>
                <w:b/>
                <w:bCs/>
                <w:color w:val="002060"/>
                <w:sz w:val="36"/>
                <w:szCs w:val="36"/>
                <w:rtl/>
              </w:rPr>
              <w:t>يجب</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توفير</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مصادر</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مفيدة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عن</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التخطيط</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لإدارة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الحشود</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والأدوات</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والموارد</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المستخدمة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في</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هذا</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المجال</w:t>
            </w:r>
            <w:r w:rsidRPr="00EE6CEF">
              <w:rPr>
                <w:rFonts w:ascii="Adobe Arabic" w:eastAsia="Times New Roman" w:hAnsi="Adobe Arabic" w:cs="Adobe Arabic"/>
                <w:b/>
                <w:bCs/>
                <w:color w:val="002060"/>
                <w:sz w:val="36"/>
                <w:szCs w:val="36"/>
                <w:rtl/>
              </w:rPr>
              <w:t>.</w:t>
            </w:r>
          </w:p>
          <w:p w:rsidR="00EE6CEF" w:rsidRPr="00EE6CEF" w:rsidRDefault="00EE6CEF">
            <w:pPr>
              <w:pStyle w:val="ListParagraph"/>
              <w:numPr>
                <w:ilvl w:val="0"/>
                <w:numId w:val="23"/>
              </w:numPr>
              <w:spacing w:line="360" w:lineRule="auto"/>
              <w:jc w:val="both"/>
              <w:rPr>
                <w:rFonts w:ascii="Adobe Arabic" w:eastAsia="Times New Roman" w:hAnsi="Adobe Arabic" w:cs="Adobe Arabic"/>
                <w:b/>
                <w:bCs/>
                <w:color w:val="002060"/>
                <w:sz w:val="36"/>
                <w:szCs w:val="36"/>
              </w:rPr>
            </w:pPr>
            <w:r w:rsidRPr="00EE6CEF">
              <w:rPr>
                <w:rFonts w:ascii="Adobe Arabic" w:eastAsia="Times New Roman" w:hAnsi="Adobe Arabic" w:cs="Adobe Arabic" w:hint="cs"/>
                <w:b/>
                <w:bCs/>
                <w:color w:val="002060"/>
                <w:sz w:val="36"/>
                <w:szCs w:val="36"/>
                <w:rtl/>
              </w:rPr>
              <w:t>يجب</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توجيه</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المشاركين</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إلى</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العمل</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بشكل</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مجموعات</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صغيرة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وتشجيعهم</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على</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التعاون</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وتبادل</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الأفكار</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والخبرات</w:t>
            </w:r>
            <w:r w:rsidRPr="00EE6CEF">
              <w:rPr>
                <w:rFonts w:ascii="Adobe Arabic" w:eastAsia="Times New Roman" w:hAnsi="Adobe Arabic" w:cs="Adobe Arabic"/>
                <w:b/>
                <w:bCs/>
                <w:color w:val="002060"/>
                <w:sz w:val="36"/>
                <w:szCs w:val="36"/>
                <w:rtl/>
              </w:rPr>
              <w:t>.</w:t>
            </w:r>
          </w:p>
          <w:p w:rsidR="00EE6CEF" w:rsidRPr="00EE6CEF" w:rsidRDefault="00EE6CEF">
            <w:pPr>
              <w:pStyle w:val="ListParagraph"/>
              <w:numPr>
                <w:ilvl w:val="0"/>
                <w:numId w:val="23"/>
              </w:numPr>
              <w:spacing w:line="360" w:lineRule="auto"/>
              <w:jc w:val="both"/>
              <w:rPr>
                <w:rFonts w:ascii="Adobe Arabic" w:eastAsia="Times New Roman" w:hAnsi="Adobe Arabic" w:cs="Adobe Arabic"/>
                <w:sz w:val="40"/>
                <w:szCs w:val="40"/>
                <w:rtl/>
              </w:rPr>
            </w:pPr>
            <w:r w:rsidRPr="00EE6CEF">
              <w:rPr>
                <w:rFonts w:ascii="Adobe Arabic" w:eastAsia="Times New Roman" w:hAnsi="Adobe Arabic" w:cs="Adobe Arabic" w:hint="cs"/>
                <w:b/>
                <w:bCs/>
                <w:color w:val="002060"/>
                <w:sz w:val="36"/>
                <w:szCs w:val="36"/>
                <w:rtl/>
              </w:rPr>
              <w:t>يجب</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التأكد</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من</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تحديد</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مهام</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واضحة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للمشاركين</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وتحديد</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المدة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الزمنية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المناسبة</w:t>
            </w:r>
            <w:r w:rsidRPr="00EE6CEF">
              <w:rPr>
                <w:rFonts w:ascii="Adobe Arabic" w:eastAsia="Times New Roman" w:hAnsi="Adobe Arabic" w:cs="Adobe Arabic"/>
                <w:b/>
                <w:bCs/>
                <w:color w:val="002060"/>
                <w:sz w:val="36"/>
                <w:szCs w:val="36"/>
                <w:rtl/>
              </w:rPr>
              <w:t xml:space="preserve"> </w:t>
            </w:r>
            <w:r w:rsidRPr="00EE6CEF">
              <w:rPr>
                <w:rFonts w:ascii="Adobe Arabic" w:eastAsia="Times New Roman" w:hAnsi="Adobe Arabic" w:cs="Adobe Arabic" w:hint="cs"/>
                <w:b/>
                <w:bCs/>
                <w:color w:val="002060"/>
                <w:sz w:val="36"/>
                <w:szCs w:val="36"/>
                <w:rtl/>
              </w:rPr>
              <w:t>للنشاط</w:t>
            </w:r>
            <w:r w:rsidRPr="00EE6CEF">
              <w:rPr>
                <w:rFonts w:ascii="Adobe Arabic" w:eastAsia="Times New Roman" w:hAnsi="Adobe Arabic" w:cs="Adobe Arabic"/>
                <w:b/>
                <w:bCs/>
                <w:color w:val="002060"/>
                <w:sz w:val="36"/>
                <w:szCs w:val="36"/>
                <w:rtl/>
              </w:rPr>
              <w:t>.</w:t>
            </w:r>
          </w:p>
        </w:tc>
      </w:tr>
      <w:tr w:rsidR="00EE6CEF" w:rsidTr="00854424">
        <w:tc>
          <w:tcPr>
            <w:tcW w:w="8939" w:type="dxa"/>
            <w:gridSpan w:val="2"/>
            <w:vAlign w:val="center"/>
          </w:tcPr>
          <w:p w:rsidR="00EE6CEF" w:rsidRPr="00EE6CEF" w:rsidRDefault="00EE6CEF" w:rsidP="00EE6CEF">
            <w:pPr>
              <w:pStyle w:val="bold"/>
              <w:rPr>
                <w:rtl/>
                <w:lang w:bidi="ar-SY"/>
              </w:rPr>
            </w:pPr>
            <w:r w:rsidRPr="00EE6CEF">
              <w:rPr>
                <w:rFonts w:hint="cs"/>
                <w:rtl/>
                <w:lang w:bidi="ar-SY"/>
              </w:rPr>
              <w:t>التخطيط</w:t>
            </w:r>
            <w:r w:rsidRPr="00EE6CEF">
              <w:rPr>
                <w:rtl/>
                <w:lang w:bidi="ar-SY"/>
              </w:rPr>
              <w:t xml:space="preserve"> </w:t>
            </w:r>
            <w:r w:rsidRPr="00EE6CEF">
              <w:rPr>
                <w:rFonts w:hint="cs"/>
                <w:rtl/>
                <w:lang w:bidi="ar-SY"/>
              </w:rPr>
              <w:t>لإدارة</w:t>
            </w:r>
            <w:r w:rsidRPr="00EE6CEF">
              <w:rPr>
                <w:rtl/>
                <w:lang w:bidi="ar-SY"/>
              </w:rPr>
              <w:t xml:space="preserve"> </w:t>
            </w:r>
            <w:r w:rsidRPr="00EE6CEF">
              <w:rPr>
                <w:rFonts w:hint="cs"/>
                <w:rtl/>
                <w:lang w:bidi="ar-SY"/>
              </w:rPr>
              <w:t>الحشود</w:t>
            </w:r>
            <w:r w:rsidRPr="00EE6CEF">
              <w:rPr>
                <w:rtl/>
                <w:lang w:bidi="ar-SY"/>
              </w:rPr>
              <w:t xml:space="preserve"> </w:t>
            </w:r>
            <w:r w:rsidRPr="00EE6CEF">
              <w:rPr>
                <w:rFonts w:hint="cs"/>
                <w:rtl/>
                <w:lang w:bidi="ar-SY"/>
              </w:rPr>
              <w:t>يعتبر</w:t>
            </w:r>
            <w:r w:rsidRPr="00EE6CEF">
              <w:rPr>
                <w:rtl/>
                <w:lang w:bidi="ar-SY"/>
              </w:rPr>
              <w:t xml:space="preserve"> </w:t>
            </w:r>
            <w:r w:rsidRPr="00EE6CEF">
              <w:rPr>
                <w:rFonts w:hint="cs"/>
                <w:rtl/>
                <w:lang w:bidi="ar-SY"/>
              </w:rPr>
              <w:t>أمراً</w:t>
            </w:r>
            <w:r w:rsidRPr="00EE6CEF">
              <w:rPr>
                <w:rtl/>
                <w:lang w:bidi="ar-SY"/>
              </w:rPr>
              <w:t xml:space="preserve"> </w:t>
            </w:r>
            <w:r w:rsidRPr="00EE6CEF">
              <w:rPr>
                <w:rFonts w:hint="cs"/>
                <w:rtl/>
                <w:lang w:bidi="ar-SY"/>
              </w:rPr>
              <w:t>حيوياً</w:t>
            </w:r>
            <w:r w:rsidRPr="00EE6CEF">
              <w:rPr>
                <w:rtl/>
                <w:lang w:bidi="ar-SY"/>
              </w:rPr>
              <w:t xml:space="preserve"> </w:t>
            </w:r>
            <w:r w:rsidRPr="00EE6CEF">
              <w:rPr>
                <w:rFonts w:hint="cs"/>
                <w:rtl/>
                <w:lang w:bidi="ar-SY"/>
              </w:rPr>
              <w:t>للعديد</w:t>
            </w:r>
            <w:r w:rsidRPr="00EE6CEF">
              <w:rPr>
                <w:rtl/>
                <w:lang w:bidi="ar-SY"/>
              </w:rPr>
              <w:t xml:space="preserve"> </w:t>
            </w:r>
            <w:r w:rsidRPr="00EE6CEF">
              <w:rPr>
                <w:rFonts w:hint="cs"/>
                <w:rtl/>
                <w:lang w:bidi="ar-SY"/>
              </w:rPr>
              <w:t>من</w:t>
            </w:r>
            <w:r w:rsidRPr="00EE6CEF">
              <w:rPr>
                <w:rtl/>
                <w:lang w:bidi="ar-SY"/>
              </w:rPr>
              <w:t xml:space="preserve"> </w:t>
            </w:r>
            <w:r w:rsidRPr="00EE6CEF">
              <w:rPr>
                <w:rFonts w:hint="cs"/>
                <w:rtl/>
                <w:lang w:bidi="ar-SY"/>
              </w:rPr>
              <w:t>الأسباب،</w:t>
            </w:r>
            <w:r w:rsidRPr="00EE6CEF">
              <w:rPr>
                <w:rtl/>
                <w:lang w:bidi="ar-SY"/>
              </w:rPr>
              <w:t xml:space="preserve"> </w:t>
            </w:r>
            <w:r w:rsidRPr="00EE6CEF">
              <w:rPr>
                <w:rFonts w:hint="cs"/>
                <w:rtl/>
                <w:lang w:bidi="ar-SY"/>
              </w:rPr>
              <w:t>ومن</w:t>
            </w:r>
            <w:r w:rsidRPr="00EE6CEF">
              <w:rPr>
                <w:rtl/>
                <w:lang w:bidi="ar-SY"/>
              </w:rPr>
              <w:t xml:space="preserve"> </w:t>
            </w:r>
            <w:r w:rsidRPr="00EE6CEF">
              <w:rPr>
                <w:rFonts w:hint="cs"/>
                <w:rtl/>
                <w:lang w:bidi="ar-SY"/>
              </w:rPr>
              <w:t>بينها</w:t>
            </w:r>
            <w:r w:rsidRPr="00EE6CEF">
              <w:rPr>
                <w:rtl/>
                <w:lang w:bidi="ar-SY"/>
              </w:rPr>
              <w:t>:</w:t>
            </w:r>
          </w:p>
        </w:tc>
      </w:tr>
      <w:tr w:rsidR="00EE6CEF" w:rsidTr="00854424">
        <w:tc>
          <w:tcPr>
            <w:tcW w:w="8939" w:type="dxa"/>
            <w:gridSpan w:val="2"/>
            <w:vAlign w:val="center"/>
          </w:tcPr>
          <w:p w:rsidR="00EE6CEF" w:rsidRPr="00EE6CEF" w:rsidRDefault="00EE6CEF">
            <w:pPr>
              <w:pStyle w:val="ListParagraph"/>
              <w:numPr>
                <w:ilvl w:val="0"/>
                <w:numId w:val="24"/>
              </w:numPr>
              <w:spacing w:line="360" w:lineRule="auto"/>
              <w:jc w:val="both"/>
              <w:rPr>
                <w:rFonts w:ascii="Adobe Arabic" w:eastAsia="Times New Roman" w:hAnsi="Adobe Arabic" w:cs="Adobe Arabic"/>
                <w:color w:val="002060"/>
                <w:sz w:val="36"/>
                <w:szCs w:val="36"/>
              </w:rPr>
            </w:pPr>
            <w:r w:rsidRPr="00EE6CEF">
              <w:rPr>
                <w:rFonts w:ascii="Adobe Arabic" w:eastAsia="Times New Roman" w:hAnsi="Adobe Arabic" w:cs="Adobe Arabic" w:hint="cs"/>
                <w:b/>
                <w:bCs/>
                <w:color w:val="C00000"/>
                <w:sz w:val="36"/>
                <w:szCs w:val="36"/>
                <w:rtl/>
              </w:rPr>
              <w:t>تحسين</w:t>
            </w:r>
            <w:r w:rsidRPr="00EE6CEF">
              <w:rPr>
                <w:rFonts w:ascii="Adobe Arabic" w:eastAsia="Times New Roman" w:hAnsi="Adobe Arabic" w:cs="Adobe Arabic"/>
                <w:b/>
                <w:bCs/>
                <w:color w:val="C00000"/>
                <w:sz w:val="36"/>
                <w:szCs w:val="36"/>
                <w:rtl/>
              </w:rPr>
              <w:t xml:space="preserve"> </w:t>
            </w:r>
            <w:r w:rsidRPr="00EE6CEF">
              <w:rPr>
                <w:rFonts w:ascii="Adobe Arabic" w:eastAsia="Times New Roman" w:hAnsi="Adobe Arabic" w:cs="Adobe Arabic" w:hint="cs"/>
                <w:b/>
                <w:bCs/>
                <w:color w:val="C00000"/>
                <w:sz w:val="36"/>
                <w:szCs w:val="36"/>
                <w:rtl/>
              </w:rPr>
              <w:t>السلامة</w:t>
            </w:r>
            <w:r w:rsidRPr="00EE6CEF">
              <w:rPr>
                <w:rFonts w:ascii="Adobe Arabic" w:eastAsia="Times New Roman" w:hAnsi="Adobe Arabic" w:cs="Adobe Arabic"/>
                <w:b/>
                <w:bCs/>
                <w:color w:val="C00000"/>
                <w:sz w:val="36"/>
                <w:szCs w:val="36"/>
                <w:rtl/>
              </w:rPr>
              <w:t xml:space="preserve"> </w:t>
            </w:r>
            <w:r w:rsidRPr="00EE6CEF">
              <w:rPr>
                <w:rFonts w:ascii="Adobe Arabic" w:eastAsia="Times New Roman" w:hAnsi="Adobe Arabic" w:cs="Adobe Arabic" w:hint="cs"/>
                <w:b/>
                <w:bCs/>
                <w:color w:val="C00000"/>
                <w:sz w:val="36"/>
                <w:szCs w:val="36"/>
                <w:rtl/>
              </w:rPr>
              <w:t>والأمان</w:t>
            </w:r>
            <w:r w:rsidRPr="00EE6CEF">
              <w:rPr>
                <w:rFonts w:ascii="Adobe Arabic" w:eastAsia="Times New Roman" w:hAnsi="Adobe Arabic" w:cs="Adobe Arabic"/>
                <w:b/>
                <w:bCs/>
                <w:color w:val="C00000"/>
                <w:sz w:val="36"/>
                <w:szCs w:val="36"/>
                <w:rtl/>
              </w:rPr>
              <w:t>:</w:t>
            </w:r>
            <w:r w:rsidRPr="00EE6CEF">
              <w:rPr>
                <w:rFonts w:ascii="Adobe Arabic" w:eastAsia="Times New Roman" w:hAnsi="Adobe Arabic" w:cs="Adobe Arabic"/>
                <w:color w:val="C00000"/>
                <w:sz w:val="36"/>
                <w:szCs w:val="36"/>
                <w:rtl/>
              </w:rPr>
              <w:t xml:space="preserve"> </w:t>
            </w:r>
            <w:r w:rsidRPr="00EE6CEF">
              <w:rPr>
                <w:rFonts w:ascii="Adobe Arabic" w:eastAsia="Times New Roman" w:hAnsi="Adobe Arabic" w:cs="Adobe Arabic" w:hint="cs"/>
                <w:color w:val="002060"/>
                <w:sz w:val="36"/>
                <w:szCs w:val="36"/>
                <w:rtl/>
              </w:rPr>
              <w:t>يساعد</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التخطيط</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الجيد</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على</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تحسين</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مستوى</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السلامة</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والأمان</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للحشود</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والجماهير</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فعندما</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يتم</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التخطيط</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بشكل</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صحيح،</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يتم</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تحديد</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المخاطر</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المحتملة</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واتخاذ</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الإجراءات</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الوقائية</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المناسبة</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لتجنب</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الأخطار</w:t>
            </w:r>
            <w:r w:rsidRPr="00EE6CEF">
              <w:rPr>
                <w:rFonts w:ascii="Adobe Arabic" w:eastAsia="Times New Roman" w:hAnsi="Adobe Arabic" w:cs="Adobe Arabic"/>
                <w:color w:val="002060"/>
                <w:sz w:val="36"/>
                <w:szCs w:val="36"/>
                <w:rtl/>
              </w:rPr>
              <w:t>.</w:t>
            </w:r>
          </w:p>
          <w:p w:rsidR="00EE6CEF" w:rsidRPr="00EE6CEF" w:rsidRDefault="00EE6CEF">
            <w:pPr>
              <w:pStyle w:val="ListParagraph"/>
              <w:numPr>
                <w:ilvl w:val="0"/>
                <w:numId w:val="24"/>
              </w:numPr>
              <w:spacing w:line="360" w:lineRule="auto"/>
              <w:jc w:val="both"/>
              <w:rPr>
                <w:rFonts w:ascii="Adobe Arabic" w:eastAsia="Times New Roman" w:hAnsi="Adobe Arabic" w:cs="Adobe Arabic"/>
                <w:color w:val="002060"/>
                <w:sz w:val="36"/>
                <w:szCs w:val="36"/>
              </w:rPr>
            </w:pPr>
            <w:r w:rsidRPr="00EE6CEF">
              <w:rPr>
                <w:rFonts w:ascii="Adobe Arabic" w:eastAsia="Times New Roman" w:hAnsi="Adobe Arabic" w:cs="Adobe Arabic" w:hint="cs"/>
                <w:b/>
                <w:bCs/>
                <w:color w:val="C00000"/>
                <w:sz w:val="36"/>
                <w:szCs w:val="36"/>
                <w:rtl/>
              </w:rPr>
              <w:t>تحسين</w:t>
            </w:r>
            <w:r w:rsidRPr="00EE6CEF">
              <w:rPr>
                <w:rFonts w:ascii="Adobe Arabic" w:eastAsia="Times New Roman" w:hAnsi="Adobe Arabic" w:cs="Adobe Arabic"/>
                <w:b/>
                <w:bCs/>
                <w:color w:val="C00000"/>
                <w:sz w:val="36"/>
                <w:szCs w:val="36"/>
                <w:rtl/>
              </w:rPr>
              <w:t xml:space="preserve"> </w:t>
            </w:r>
            <w:r w:rsidRPr="00EE6CEF">
              <w:rPr>
                <w:rFonts w:ascii="Adobe Arabic" w:eastAsia="Times New Roman" w:hAnsi="Adobe Arabic" w:cs="Adobe Arabic" w:hint="cs"/>
                <w:b/>
                <w:bCs/>
                <w:color w:val="C00000"/>
                <w:sz w:val="36"/>
                <w:szCs w:val="36"/>
                <w:rtl/>
              </w:rPr>
              <w:t>التنظيم</w:t>
            </w:r>
            <w:r w:rsidRPr="00EE6CEF">
              <w:rPr>
                <w:rFonts w:ascii="Adobe Arabic" w:eastAsia="Times New Roman" w:hAnsi="Adobe Arabic" w:cs="Adobe Arabic"/>
                <w:b/>
                <w:bCs/>
                <w:color w:val="C00000"/>
                <w:sz w:val="36"/>
                <w:szCs w:val="36"/>
                <w:rtl/>
              </w:rPr>
              <w:t>:</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يساعد</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التخطيط</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الجيد</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أيضاً</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على</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تحسين</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مستوى</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التنظيم</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والترتيب،</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مما</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يساعد</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على</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تحسين</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تجربة</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الحشود</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والجماهير</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ويسهل</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الإدارة</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والتحكم</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في</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الحركة</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والتدفق</w:t>
            </w:r>
            <w:r w:rsidRPr="00EE6CEF">
              <w:rPr>
                <w:rFonts w:ascii="Adobe Arabic" w:eastAsia="Times New Roman" w:hAnsi="Adobe Arabic" w:cs="Adobe Arabic"/>
                <w:color w:val="002060"/>
                <w:sz w:val="36"/>
                <w:szCs w:val="36"/>
                <w:rtl/>
              </w:rPr>
              <w:t>.</w:t>
            </w:r>
          </w:p>
          <w:p w:rsidR="00EE6CEF" w:rsidRPr="00EE6CEF" w:rsidRDefault="00EE6CEF">
            <w:pPr>
              <w:pStyle w:val="ListParagraph"/>
              <w:numPr>
                <w:ilvl w:val="0"/>
                <w:numId w:val="24"/>
              </w:numPr>
              <w:spacing w:line="360" w:lineRule="auto"/>
              <w:jc w:val="both"/>
              <w:rPr>
                <w:rFonts w:ascii="Adobe Arabic" w:eastAsia="Times New Roman" w:hAnsi="Adobe Arabic" w:cs="Adobe Arabic"/>
                <w:color w:val="002060"/>
                <w:sz w:val="36"/>
                <w:szCs w:val="36"/>
              </w:rPr>
            </w:pPr>
            <w:r w:rsidRPr="00EE6CEF">
              <w:rPr>
                <w:rFonts w:ascii="Adobe Arabic" w:eastAsia="Times New Roman" w:hAnsi="Adobe Arabic" w:cs="Adobe Arabic" w:hint="cs"/>
                <w:b/>
                <w:bCs/>
                <w:color w:val="C00000"/>
                <w:sz w:val="36"/>
                <w:szCs w:val="36"/>
                <w:rtl/>
              </w:rPr>
              <w:t>تحسين</w:t>
            </w:r>
            <w:r w:rsidRPr="00EE6CEF">
              <w:rPr>
                <w:rFonts w:ascii="Adobe Arabic" w:eastAsia="Times New Roman" w:hAnsi="Adobe Arabic" w:cs="Adobe Arabic"/>
                <w:b/>
                <w:bCs/>
                <w:color w:val="C00000"/>
                <w:sz w:val="36"/>
                <w:szCs w:val="36"/>
                <w:rtl/>
              </w:rPr>
              <w:t xml:space="preserve"> </w:t>
            </w:r>
            <w:r w:rsidRPr="00EE6CEF">
              <w:rPr>
                <w:rFonts w:ascii="Adobe Arabic" w:eastAsia="Times New Roman" w:hAnsi="Adobe Arabic" w:cs="Adobe Arabic" w:hint="cs"/>
                <w:b/>
                <w:bCs/>
                <w:color w:val="C00000"/>
                <w:sz w:val="36"/>
                <w:szCs w:val="36"/>
                <w:rtl/>
              </w:rPr>
              <w:t>جودة</w:t>
            </w:r>
            <w:r w:rsidRPr="00EE6CEF">
              <w:rPr>
                <w:rFonts w:ascii="Adobe Arabic" w:eastAsia="Times New Roman" w:hAnsi="Adobe Arabic" w:cs="Adobe Arabic"/>
                <w:b/>
                <w:bCs/>
                <w:color w:val="C00000"/>
                <w:sz w:val="36"/>
                <w:szCs w:val="36"/>
                <w:rtl/>
              </w:rPr>
              <w:t xml:space="preserve"> </w:t>
            </w:r>
            <w:r w:rsidRPr="00EE6CEF">
              <w:rPr>
                <w:rFonts w:ascii="Adobe Arabic" w:eastAsia="Times New Roman" w:hAnsi="Adobe Arabic" w:cs="Adobe Arabic" w:hint="cs"/>
                <w:b/>
                <w:bCs/>
                <w:color w:val="C00000"/>
                <w:sz w:val="36"/>
                <w:szCs w:val="36"/>
                <w:rtl/>
              </w:rPr>
              <w:t>الخدمة</w:t>
            </w:r>
            <w:r w:rsidRPr="00EE6CEF">
              <w:rPr>
                <w:rFonts w:ascii="Adobe Arabic" w:eastAsia="Times New Roman" w:hAnsi="Adobe Arabic" w:cs="Adobe Arabic"/>
                <w:b/>
                <w:bCs/>
                <w:color w:val="C00000"/>
                <w:sz w:val="36"/>
                <w:szCs w:val="36"/>
                <w:rtl/>
              </w:rPr>
              <w:t>:</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يعمل</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التخطيط</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الجيد</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على</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تحسين</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جودة</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الخدمة</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التي</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يتلقاها</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الزوار</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والجماهير،</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ويساعد</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على</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تلبية</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احتياجاتهم</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بشكل</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أفضل،</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وتحسين</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تجربتهم</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بشكل</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عام</w:t>
            </w:r>
            <w:r w:rsidRPr="00EE6CEF">
              <w:rPr>
                <w:rFonts w:ascii="Adobe Arabic" w:eastAsia="Times New Roman" w:hAnsi="Adobe Arabic" w:cs="Adobe Arabic"/>
                <w:color w:val="002060"/>
                <w:sz w:val="36"/>
                <w:szCs w:val="36"/>
                <w:rtl/>
              </w:rPr>
              <w:t>.</w:t>
            </w:r>
          </w:p>
          <w:p w:rsidR="00EE6CEF" w:rsidRPr="00EE6CEF" w:rsidRDefault="00EE6CEF">
            <w:pPr>
              <w:pStyle w:val="ListParagraph"/>
              <w:numPr>
                <w:ilvl w:val="0"/>
                <w:numId w:val="24"/>
              </w:numPr>
              <w:spacing w:line="360" w:lineRule="auto"/>
              <w:jc w:val="both"/>
              <w:rPr>
                <w:rFonts w:ascii="Adobe Arabic" w:eastAsia="Times New Roman" w:hAnsi="Adobe Arabic" w:cs="Adobe Arabic"/>
                <w:color w:val="002060"/>
                <w:sz w:val="36"/>
                <w:szCs w:val="36"/>
              </w:rPr>
            </w:pPr>
            <w:r w:rsidRPr="00EE6CEF">
              <w:rPr>
                <w:rFonts w:ascii="Adobe Arabic" w:eastAsia="Times New Roman" w:hAnsi="Adobe Arabic" w:cs="Adobe Arabic" w:hint="cs"/>
                <w:b/>
                <w:bCs/>
                <w:color w:val="C00000"/>
                <w:sz w:val="36"/>
                <w:szCs w:val="36"/>
                <w:rtl/>
              </w:rPr>
              <w:t>تقليل</w:t>
            </w:r>
            <w:r w:rsidRPr="00EE6CEF">
              <w:rPr>
                <w:rFonts w:ascii="Adobe Arabic" w:eastAsia="Times New Roman" w:hAnsi="Adobe Arabic" w:cs="Adobe Arabic"/>
                <w:b/>
                <w:bCs/>
                <w:color w:val="C00000"/>
                <w:sz w:val="36"/>
                <w:szCs w:val="36"/>
                <w:rtl/>
              </w:rPr>
              <w:t xml:space="preserve"> </w:t>
            </w:r>
            <w:r w:rsidRPr="00EE6CEF">
              <w:rPr>
                <w:rFonts w:ascii="Adobe Arabic" w:eastAsia="Times New Roman" w:hAnsi="Adobe Arabic" w:cs="Adobe Arabic" w:hint="cs"/>
                <w:b/>
                <w:bCs/>
                <w:color w:val="C00000"/>
                <w:sz w:val="36"/>
                <w:szCs w:val="36"/>
                <w:rtl/>
              </w:rPr>
              <w:t>تكاليف</w:t>
            </w:r>
            <w:r w:rsidRPr="00EE6CEF">
              <w:rPr>
                <w:rFonts w:ascii="Adobe Arabic" w:eastAsia="Times New Roman" w:hAnsi="Adobe Arabic" w:cs="Adobe Arabic"/>
                <w:b/>
                <w:bCs/>
                <w:color w:val="C00000"/>
                <w:sz w:val="36"/>
                <w:szCs w:val="36"/>
                <w:rtl/>
              </w:rPr>
              <w:t xml:space="preserve"> </w:t>
            </w:r>
            <w:r w:rsidRPr="00EE6CEF">
              <w:rPr>
                <w:rFonts w:ascii="Adobe Arabic" w:eastAsia="Times New Roman" w:hAnsi="Adobe Arabic" w:cs="Adobe Arabic" w:hint="cs"/>
                <w:b/>
                <w:bCs/>
                <w:color w:val="C00000"/>
                <w:sz w:val="36"/>
                <w:szCs w:val="36"/>
                <w:rtl/>
              </w:rPr>
              <w:t>الإدارة</w:t>
            </w:r>
            <w:r w:rsidRPr="00EE6CEF">
              <w:rPr>
                <w:rFonts w:ascii="Adobe Arabic" w:eastAsia="Times New Roman" w:hAnsi="Adobe Arabic" w:cs="Adobe Arabic"/>
                <w:b/>
                <w:bCs/>
                <w:color w:val="C00000"/>
                <w:sz w:val="36"/>
                <w:szCs w:val="36"/>
                <w:rtl/>
              </w:rPr>
              <w:t>:</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يساعد</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التخطيط</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الجيد</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على</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تقليل</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تكاليف</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الإدارة</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والتنظيم،</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حيث</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يتم</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تحديد</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الموارد</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المطلوبة</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والتخطيط</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للمواقع</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والمواعيد</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والموظفين</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بشكل</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صحيح،</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مما</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يساعد</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على</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تقليل</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الإهدار</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وتحسين</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الكفاءة</w:t>
            </w:r>
            <w:r w:rsidRPr="00EE6CEF">
              <w:rPr>
                <w:rFonts w:ascii="Adobe Arabic" w:eastAsia="Times New Roman" w:hAnsi="Adobe Arabic" w:cs="Adobe Arabic"/>
                <w:color w:val="002060"/>
                <w:sz w:val="36"/>
                <w:szCs w:val="36"/>
                <w:rtl/>
              </w:rPr>
              <w:t>.</w:t>
            </w:r>
          </w:p>
          <w:p w:rsidR="00EE6CEF" w:rsidRPr="00EE6CEF" w:rsidRDefault="00EE6CEF">
            <w:pPr>
              <w:pStyle w:val="ListParagraph"/>
              <w:numPr>
                <w:ilvl w:val="0"/>
                <w:numId w:val="24"/>
              </w:numPr>
              <w:spacing w:line="360" w:lineRule="auto"/>
              <w:jc w:val="both"/>
              <w:rPr>
                <w:rFonts w:ascii="Adobe Arabic" w:eastAsia="Times New Roman" w:hAnsi="Adobe Arabic" w:cs="Adobe Arabic"/>
                <w:color w:val="002060"/>
                <w:sz w:val="36"/>
                <w:szCs w:val="36"/>
              </w:rPr>
            </w:pPr>
            <w:r w:rsidRPr="00EE6CEF">
              <w:rPr>
                <w:rFonts w:ascii="Adobe Arabic" w:eastAsia="Times New Roman" w:hAnsi="Adobe Arabic" w:cs="Adobe Arabic" w:hint="cs"/>
                <w:b/>
                <w:bCs/>
                <w:color w:val="C00000"/>
                <w:sz w:val="36"/>
                <w:szCs w:val="36"/>
                <w:rtl/>
              </w:rPr>
              <w:lastRenderedPageBreak/>
              <w:t>تحسين</w:t>
            </w:r>
            <w:r w:rsidRPr="00EE6CEF">
              <w:rPr>
                <w:rFonts w:ascii="Adobe Arabic" w:eastAsia="Times New Roman" w:hAnsi="Adobe Arabic" w:cs="Adobe Arabic"/>
                <w:b/>
                <w:bCs/>
                <w:color w:val="C00000"/>
                <w:sz w:val="36"/>
                <w:szCs w:val="36"/>
                <w:rtl/>
              </w:rPr>
              <w:t xml:space="preserve"> </w:t>
            </w:r>
            <w:r w:rsidRPr="00EE6CEF">
              <w:rPr>
                <w:rFonts w:ascii="Adobe Arabic" w:eastAsia="Times New Roman" w:hAnsi="Adobe Arabic" w:cs="Adobe Arabic" w:hint="cs"/>
                <w:b/>
                <w:bCs/>
                <w:color w:val="C00000"/>
                <w:sz w:val="36"/>
                <w:szCs w:val="36"/>
                <w:rtl/>
              </w:rPr>
              <w:t>التواصل</w:t>
            </w:r>
            <w:r w:rsidRPr="00EE6CEF">
              <w:rPr>
                <w:rFonts w:ascii="Adobe Arabic" w:eastAsia="Times New Roman" w:hAnsi="Adobe Arabic" w:cs="Adobe Arabic"/>
                <w:b/>
                <w:bCs/>
                <w:color w:val="C00000"/>
                <w:sz w:val="36"/>
                <w:szCs w:val="36"/>
                <w:rtl/>
              </w:rPr>
              <w:t xml:space="preserve"> </w:t>
            </w:r>
            <w:r w:rsidRPr="00EE6CEF">
              <w:rPr>
                <w:rFonts w:ascii="Adobe Arabic" w:eastAsia="Times New Roman" w:hAnsi="Adobe Arabic" w:cs="Adobe Arabic" w:hint="cs"/>
                <w:b/>
                <w:bCs/>
                <w:color w:val="C00000"/>
                <w:sz w:val="36"/>
                <w:szCs w:val="36"/>
                <w:rtl/>
              </w:rPr>
              <w:t>والاتصال</w:t>
            </w:r>
            <w:r w:rsidRPr="00EE6CEF">
              <w:rPr>
                <w:rFonts w:ascii="Adobe Arabic" w:eastAsia="Times New Roman" w:hAnsi="Adobe Arabic" w:cs="Adobe Arabic"/>
                <w:b/>
                <w:bCs/>
                <w:color w:val="C00000"/>
                <w:sz w:val="36"/>
                <w:szCs w:val="36"/>
                <w:rtl/>
              </w:rPr>
              <w:t>:</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يعمل</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التخطيط</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الجيد</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على</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تحسين</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التواصل</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والاتصال</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بين</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الفرق</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المختلفة</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المسؤولة</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عن</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إدارة</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الحشود</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والجماهير،</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مما</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يساعد</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على</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تنظيم</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العمل</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وتحقيق</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أهداف</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الفريق</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بشكل</w:t>
            </w:r>
            <w:r w:rsidRPr="00EE6CEF">
              <w:rPr>
                <w:rFonts w:ascii="Adobe Arabic" w:eastAsia="Times New Roman" w:hAnsi="Adobe Arabic" w:cs="Adobe Arabic"/>
                <w:color w:val="002060"/>
                <w:sz w:val="36"/>
                <w:szCs w:val="36"/>
                <w:rtl/>
              </w:rPr>
              <w:t xml:space="preserve"> </w:t>
            </w:r>
            <w:r w:rsidRPr="00EE6CEF">
              <w:rPr>
                <w:rFonts w:ascii="Adobe Arabic" w:eastAsia="Times New Roman" w:hAnsi="Adobe Arabic" w:cs="Adobe Arabic" w:hint="cs"/>
                <w:color w:val="002060"/>
                <w:sz w:val="36"/>
                <w:szCs w:val="36"/>
                <w:rtl/>
              </w:rPr>
              <w:t>أفضل</w:t>
            </w:r>
            <w:r w:rsidRPr="00EE6CEF">
              <w:rPr>
                <w:rFonts w:ascii="Adobe Arabic" w:eastAsia="Times New Roman" w:hAnsi="Adobe Arabic" w:cs="Adobe Arabic"/>
                <w:color w:val="002060"/>
                <w:sz w:val="36"/>
                <w:szCs w:val="36"/>
                <w:rtl/>
              </w:rPr>
              <w:t>.</w:t>
            </w:r>
          </w:p>
          <w:p w:rsidR="00EE6CEF" w:rsidRPr="00EE4372" w:rsidRDefault="00EE6CEF" w:rsidP="00EE6CEF">
            <w:r w:rsidRPr="00EE4372">
              <w:rPr>
                <w:rFonts w:hint="cs"/>
                <w:rtl/>
              </w:rPr>
              <w:t>بشكل</w:t>
            </w:r>
            <w:r w:rsidRPr="00EE4372">
              <w:rPr>
                <w:rtl/>
              </w:rPr>
              <w:t xml:space="preserve"> </w:t>
            </w:r>
            <w:r w:rsidRPr="00EE4372">
              <w:rPr>
                <w:rFonts w:hint="cs"/>
                <w:rtl/>
              </w:rPr>
              <w:t>عام،</w:t>
            </w:r>
            <w:r w:rsidRPr="00EE4372">
              <w:rPr>
                <w:rtl/>
              </w:rPr>
              <w:t xml:space="preserve"> </w:t>
            </w:r>
            <w:r w:rsidRPr="00EE4372">
              <w:rPr>
                <w:rFonts w:hint="cs"/>
                <w:rtl/>
              </w:rPr>
              <w:t>يمكن</w:t>
            </w:r>
            <w:r w:rsidRPr="00EE4372">
              <w:rPr>
                <w:rtl/>
              </w:rPr>
              <w:t xml:space="preserve"> </w:t>
            </w:r>
            <w:r w:rsidRPr="00EE4372">
              <w:rPr>
                <w:rFonts w:hint="cs"/>
                <w:rtl/>
              </w:rPr>
              <w:t>القول</w:t>
            </w:r>
            <w:r w:rsidRPr="00EE4372">
              <w:rPr>
                <w:rtl/>
              </w:rPr>
              <w:t xml:space="preserve"> </w:t>
            </w:r>
            <w:r w:rsidRPr="00EE4372">
              <w:rPr>
                <w:rFonts w:hint="cs"/>
                <w:rtl/>
              </w:rPr>
              <w:t>إن</w:t>
            </w:r>
            <w:r w:rsidRPr="00EE4372">
              <w:rPr>
                <w:rtl/>
              </w:rPr>
              <w:t xml:space="preserve"> </w:t>
            </w:r>
            <w:r w:rsidRPr="00EE4372">
              <w:rPr>
                <w:rFonts w:hint="cs"/>
                <w:rtl/>
              </w:rPr>
              <w:t>التخطيط</w:t>
            </w:r>
            <w:r w:rsidRPr="00EE4372">
              <w:rPr>
                <w:rtl/>
              </w:rPr>
              <w:t xml:space="preserve"> </w:t>
            </w:r>
            <w:r w:rsidRPr="00EE4372">
              <w:rPr>
                <w:rFonts w:hint="cs"/>
                <w:rtl/>
              </w:rPr>
              <w:t>الجيد</w:t>
            </w:r>
            <w:r w:rsidRPr="00EE4372">
              <w:rPr>
                <w:rtl/>
              </w:rPr>
              <w:t xml:space="preserve"> </w:t>
            </w:r>
            <w:r w:rsidRPr="00EE4372">
              <w:rPr>
                <w:rFonts w:hint="cs"/>
                <w:rtl/>
              </w:rPr>
              <w:t>لإدارة</w:t>
            </w:r>
            <w:r w:rsidRPr="00EE4372">
              <w:rPr>
                <w:rtl/>
              </w:rPr>
              <w:t xml:space="preserve"> </w:t>
            </w:r>
            <w:r w:rsidRPr="00EE4372">
              <w:rPr>
                <w:rFonts w:hint="cs"/>
                <w:rtl/>
              </w:rPr>
              <w:t>الحشود</w:t>
            </w:r>
            <w:r w:rsidRPr="00EE4372">
              <w:rPr>
                <w:rtl/>
              </w:rPr>
              <w:t xml:space="preserve"> </w:t>
            </w:r>
            <w:r w:rsidRPr="00EE4372">
              <w:rPr>
                <w:rFonts w:hint="cs"/>
                <w:rtl/>
              </w:rPr>
              <w:t>يعمل</w:t>
            </w:r>
            <w:r w:rsidRPr="00EE4372">
              <w:rPr>
                <w:rtl/>
              </w:rPr>
              <w:t xml:space="preserve"> </w:t>
            </w:r>
            <w:r w:rsidRPr="00EE4372">
              <w:rPr>
                <w:rFonts w:hint="cs"/>
                <w:rtl/>
              </w:rPr>
              <w:t>على</w:t>
            </w:r>
            <w:r w:rsidRPr="00EE4372">
              <w:rPr>
                <w:rtl/>
              </w:rPr>
              <w:t xml:space="preserve"> </w:t>
            </w:r>
            <w:r w:rsidRPr="00EE4372">
              <w:rPr>
                <w:rFonts w:hint="cs"/>
                <w:rtl/>
              </w:rPr>
              <w:t>تحسين</w:t>
            </w:r>
            <w:r w:rsidRPr="00EE4372">
              <w:rPr>
                <w:rtl/>
              </w:rPr>
              <w:t xml:space="preserve"> </w:t>
            </w:r>
            <w:r w:rsidRPr="00EE4372">
              <w:rPr>
                <w:rFonts w:hint="cs"/>
                <w:rtl/>
              </w:rPr>
              <w:t>جودة</w:t>
            </w:r>
            <w:r w:rsidRPr="00EE4372">
              <w:rPr>
                <w:rtl/>
              </w:rPr>
              <w:t xml:space="preserve"> </w:t>
            </w:r>
            <w:r w:rsidRPr="00EE4372">
              <w:rPr>
                <w:rFonts w:hint="cs"/>
                <w:rtl/>
              </w:rPr>
              <w:t>الخدمة</w:t>
            </w:r>
            <w:r w:rsidRPr="00EE4372">
              <w:rPr>
                <w:rtl/>
              </w:rPr>
              <w:t xml:space="preserve"> </w:t>
            </w:r>
            <w:r w:rsidRPr="00EE4372">
              <w:rPr>
                <w:rFonts w:hint="cs"/>
                <w:rtl/>
              </w:rPr>
              <w:t>والتنظيم</w:t>
            </w:r>
            <w:r w:rsidRPr="00EE4372">
              <w:rPr>
                <w:rtl/>
              </w:rPr>
              <w:t xml:space="preserve"> </w:t>
            </w:r>
            <w:r w:rsidRPr="00EE4372">
              <w:rPr>
                <w:rFonts w:hint="cs"/>
                <w:rtl/>
              </w:rPr>
              <w:t>والسلامة</w:t>
            </w:r>
            <w:r w:rsidRPr="00EE4372">
              <w:rPr>
                <w:rtl/>
              </w:rPr>
              <w:t xml:space="preserve"> </w:t>
            </w:r>
            <w:r w:rsidRPr="00EE4372">
              <w:rPr>
                <w:rFonts w:hint="cs"/>
                <w:rtl/>
              </w:rPr>
              <w:t>وتقليل</w:t>
            </w:r>
            <w:r w:rsidRPr="00EE4372">
              <w:rPr>
                <w:rtl/>
              </w:rPr>
              <w:t xml:space="preserve"> </w:t>
            </w:r>
            <w:r w:rsidRPr="00EE4372">
              <w:rPr>
                <w:rFonts w:hint="cs"/>
                <w:rtl/>
              </w:rPr>
              <w:t>التكاليف،</w:t>
            </w:r>
            <w:r w:rsidRPr="00EE4372">
              <w:rPr>
                <w:rtl/>
              </w:rPr>
              <w:t xml:space="preserve"> </w:t>
            </w:r>
            <w:r w:rsidRPr="00EE4372">
              <w:rPr>
                <w:rFonts w:hint="cs"/>
                <w:rtl/>
              </w:rPr>
              <w:t>مما</w:t>
            </w:r>
            <w:r w:rsidRPr="00EE4372">
              <w:rPr>
                <w:rtl/>
              </w:rPr>
              <w:t xml:space="preserve"> </w:t>
            </w:r>
            <w:r w:rsidRPr="00EE4372">
              <w:rPr>
                <w:rFonts w:hint="cs"/>
                <w:rtl/>
              </w:rPr>
              <w:t>يجعل</w:t>
            </w:r>
            <w:r w:rsidRPr="00EE4372">
              <w:rPr>
                <w:rtl/>
              </w:rPr>
              <w:t xml:space="preserve"> </w:t>
            </w:r>
            <w:r w:rsidRPr="00EE4372">
              <w:rPr>
                <w:rFonts w:hint="cs"/>
                <w:rtl/>
              </w:rPr>
              <w:t>تجربة</w:t>
            </w:r>
            <w:r w:rsidRPr="00EE4372">
              <w:rPr>
                <w:rtl/>
              </w:rPr>
              <w:t xml:space="preserve"> </w:t>
            </w:r>
            <w:r w:rsidRPr="00EE4372">
              <w:rPr>
                <w:rFonts w:hint="cs"/>
                <w:rtl/>
              </w:rPr>
              <w:t>الحشود</w:t>
            </w:r>
            <w:r w:rsidRPr="00EE4372">
              <w:rPr>
                <w:rtl/>
              </w:rPr>
              <w:t xml:space="preserve"> </w:t>
            </w:r>
            <w:r w:rsidRPr="00EE4372">
              <w:rPr>
                <w:rFonts w:hint="cs"/>
                <w:rtl/>
              </w:rPr>
              <w:t>والجماهير</w:t>
            </w:r>
            <w:r w:rsidRPr="00EE4372">
              <w:rPr>
                <w:rtl/>
              </w:rPr>
              <w:t xml:space="preserve"> </w:t>
            </w:r>
            <w:r w:rsidRPr="00EE4372">
              <w:rPr>
                <w:rFonts w:hint="cs"/>
                <w:rtl/>
              </w:rPr>
              <w:t>أفضل</w:t>
            </w:r>
            <w:r w:rsidRPr="00EE4372">
              <w:rPr>
                <w:rtl/>
              </w:rPr>
              <w:t xml:space="preserve"> </w:t>
            </w:r>
            <w:r w:rsidRPr="00EE4372">
              <w:rPr>
                <w:rFonts w:hint="cs"/>
                <w:rtl/>
              </w:rPr>
              <w:t>وأكثر</w:t>
            </w:r>
            <w:r w:rsidRPr="00EE4372">
              <w:rPr>
                <w:rtl/>
              </w:rPr>
              <w:t xml:space="preserve"> </w:t>
            </w:r>
            <w:r w:rsidRPr="00EE4372">
              <w:rPr>
                <w:rFonts w:hint="cs"/>
                <w:rtl/>
              </w:rPr>
              <w:t>راحة</w:t>
            </w:r>
            <w:r w:rsidRPr="00EE4372">
              <w:rPr>
                <w:rtl/>
              </w:rPr>
              <w:t xml:space="preserve"> </w:t>
            </w:r>
            <w:r>
              <w:rPr>
                <w:rFonts w:hint="cs"/>
                <w:rtl/>
              </w:rPr>
              <w:t>وأمان</w:t>
            </w:r>
            <w:r w:rsidRPr="00EE4372">
              <w:rPr>
                <w:rFonts w:hint="cs"/>
                <w:rtl/>
              </w:rPr>
              <w:t>ا</w:t>
            </w:r>
            <w:r>
              <w:rPr>
                <w:rFonts w:hint="cs"/>
                <w:rtl/>
              </w:rPr>
              <w:t>ً</w:t>
            </w:r>
            <w:r w:rsidRPr="00EE4372">
              <w:rPr>
                <w:rtl/>
              </w:rPr>
              <w:t>.</w:t>
            </w:r>
          </w:p>
          <w:p w:rsidR="00EE6CEF" w:rsidRPr="00EE6CEF" w:rsidRDefault="00EE6CEF" w:rsidP="00EE6CEF">
            <w:pPr>
              <w:pStyle w:val="bold"/>
              <w:rPr>
                <w:rtl/>
                <w:lang w:bidi="ar-SY"/>
              </w:rPr>
            </w:pPr>
          </w:p>
        </w:tc>
      </w:tr>
    </w:tbl>
    <w:p w:rsidR="00EE6CEF" w:rsidRPr="004801A2" w:rsidRDefault="00EE6CEF" w:rsidP="00EE6CEF">
      <w:pPr>
        <w:spacing w:line="259" w:lineRule="auto"/>
        <w:rPr>
          <w:rFonts w:ascii="Adobe Arabic" w:eastAsia="Times New Roman" w:hAnsi="Adobe Arabic" w:cs="Adobe Arabic"/>
          <w:sz w:val="40"/>
          <w:szCs w:val="40"/>
        </w:rPr>
      </w:pPr>
    </w:p>
    <w:p w:rsidR="00EE6CEF" w:rsidRPr="004801A2" w:rsidRDefault="00EE6CEF" w:rsidP="00EE6CEF">
      <w:pPr>
        <w:spacing w:line="259" w:lineRule="auto"/>
        <w:rPr>
          <w:rFonts w:ascii="Adobe Arabic" w:eastAsia="Times New Roman" w:hAnsi="Adobe Arabic" w:cs="Adobe Arabic"/>
          <w:sz w:val="40"/>
          <w:szCs w:val="40"/>
        </w:rPr>
      </w:pPr>
    </w:p>
    <w:p w:rsidR="00EE6CEF" w:rsidRPr="004801A2" w:rsidRDefault="00EE6CEF" w:rsidP="00EE6CEF">
      <w:pPr>
        <w:spacing w:line="259" w:lineRule="auto"/>
        <w:rPr>
          <w:rFonts w:ascii="Adobe Arabic" w:eastAsia="Times New Roman" w:hAnsi="Adobe Arabic" w:cs="Adobe Arabic"/>
          <w:sz w:val="40"/>
          <w:szCs w:val="40"/>
        </w:rPr>
      </w:pPr>
    </w:p>
    <w:p w:rsidR="00EE6CEF" w:rsidRPr="00767A56" w:rsidRDefault="00EE6CEF" w:rsidP="00EE6CEF">
      <w:pPr>
        <w:jc w:val="center"/>
        <w:rPr>
          <w:rFonts w:ascii="Sakkal Majalla" w:eastAsia="Times New Roman" w:hAnsi="Sakkal Majalla"/>
          <w:b/>
          <w:bCs/>
          <w:sz w:val="34"/>
        </w:rPr>
      </w:pPr>
      <w:r>
        <w:rPr>
          <w:rFonts w:cs="PT Bold Heading"/>
          <w:noProof/>
          <w:sz w:val="52"/>
          <w:szCs w:val="56"/>
        </w:rPr>
        <w:drawing>
          <wp:inline distT="0" distB="0" distL="0" distR="0" wp14:anchorId="5DB042CA" wp14:editId="3838733F">
            <wp:extent cx="1801504" cy="1801504"/>
            <wp:effectExtent l="0" t="0" r="0" b="8255"/>
            <wp:docPr id="1600657367" name="صورة 1600657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803041" cy="1803041"/>
                    </a:xfrm>
                    <a:prstGeom prst="rect">
                      <a:avLst/>
                    </a:prstGeom>
                    <a:noFill/>
                    <a:ln>
                      <a:noFill/>
                    </a:ln>
                  </pic:spPr>
                </pic:pic>
              </a:graphicData>
            </a:graphic>
          </wp:inline>
        </w:drawing>
      </w:r>
    </w:p>
    <w:p w:rsidR="003E68B2" w:rsidRPr="00EE4372" w:rsidRDefault="003E68B2" w:rsidP="003E68B2">
      <w:pPr>
        <w:spacing w:line="259" w:lineRule="auto"/>
        <w:rPr>
          <w:rFonts w:ascii="Adobe Arabic" w:eastAsia="Times New Roman" w:hAnsi="Adobe Arabic" w:cs="Adobe Arabic"/>
          <w:sz w:val="40"/>
          <w:szCs w:val="40"/>
        </w:rPr>
      </w:pPr>
    </w:p>
    <w:p w:rsidR="003E68B2" w:rsidRPr="00EE4372" w:rsidRDefault="003E68B2" w:rsidP="003E68B2">
      <w:pPr>
        <w:spacing w:line="259" w:lineRule="auto"/>
        <w:rPr>
          <w:rFonts w:ascii="Adobe Arabic" w:eastAsia="Times New Roman" w:hAnsi="Adobe Arabic" w:cs="Adobe Arabic"/>
          <w:sz w:val="40"/>
          <w:szCs w:val="40"/>
        </w:rPr>
      </w:pPr>
    </w:p>
    <w:p w:rsidR="00C0289F" w:rsidRDefault="00C0289F" w:rsidP="00EE6CEF">
      <w:pPr>
        <w:spacing w:after="160" w:line="259" w:lineRule="auto"/>
        <w:jc w:val="left"/>
        <w:rPr>
          <w:rFonts w:cs="PT Bold Heading"/>
          <w:sz w:val="52"/>
          <w:szCs w:val="56"/>
          <w:rtl/>
        </w:rPr>
      </w:pPr>
    </w:p>
    <w:p w:rsidR="00BD5495" w:rsidRDefault="00BD5495" w:rsidP="00BD5495">
      <w:pPr>
        <w:rPr>
          <w:rFonts w:ascii="Sakkal Majalla" w:hAnsi="Sakkal Majalla"/>
          <w:sz w:val="34"/>
          <w:rtl/>
          <w:lang w:bidi="ar-SY"/>
        </w:rPr>
      </w:pPr>
    </w:p>
    <w:p w:rsidR="00BD5495" w:rsidRDefault="00BD5495" w:rsidP="00BD5495">
      <w:pPr>
        <w:rPr>
          <w:rFonts w:ascii="Sakkal Majalla" w:hAnsi="Sakkal Majalla"/>
          <w:sz w:val="34"/>
          <w:rtl/>
          <w:lang w:bidi="ar-EG"/>
        </w:rPr>
      </w:pPr>
    </w:p>
    <w:p w:rsidR="003F41BB" w:rsidRDefault="003F41BB" w:rsidP="00BD5495">
      <w:pPr>
        <w:rPr>
          <w:rFonts w:ascii="Sakkal Majalla" w:hAnsi="Sakkal Majalla"/>
          <w:sz w:val="34"/>
          <w:rtl/>
        </w:rPr>
      </w:pPr>
    </w:p>
    <w:p w:rsidR="003F41BB" w:rsidRDefault="003F41BB">
      <w:pPr>
        <w:bidi w:val="0"/>
        <w:spacing w:after="160" w:line="259" w:lineRule="auto"/>
        <w:jc w:val="left"/>
        <w:rPr>
          <w:rFonts w:ascii="Sakkal Majalla" w:hAnsi="Sakkal Majalla"/>
          <w:sz w:val="34"/>
          <w:rtl/>
        </w:rPr>
      </w:pPr>
      <w:r>
        <w:rPr>
          <w:rFonts w:ascii="Sakkal Majalla" w:hAnsi="Sakkal Majalla"/>
          <w:sz w:val="34"/>
          <w:rtl/>
        </w:rPr>
        <w:br w:type="page"/>
      </w:r>
    </w:p>
    <w:p w:rsidR="00CC5AE1" w:rsidRPr="00BD5495" w:rsidRDefault="00CC5AE1" w:rsidP="00BD5495">
      <w:pPr>
        <w:rPr>
          <w:rFonts w:ascii="Sakkal Majalla" w:hAnsi="Sakkal Majalla"/>
          <w:sz w:val="34"/>
          <w:rtl/>
        </w:rPr>
        <w:sectPr w:rsidR="00CC5AE1" w:rsidRPr="00BD5495" w:rsidSect="00FA1FE9">
          <w:headerReference w:type="first" r:id="rId88"/>
          <w:footerReference w:type="first" r:id="rId89"/>
          <w:pgSz w:w="11906" w:h="16838" w:code="9"/>
          <w:pgMar w:top="1440" w:right="1440" w:bottom="1440" w:left="1440" w:header="113" w:footer="0" w:gutter="0"/>
          <w:pgNumType w:start="7"/>
          <w:cols w:space="720"/>
          <w:titlePg/>
          <w:docGrid w:linePitch="381"/>
        </w:sectPr>
      </w:pPr>
    </w:p>
    <w:p w:rsidR="009E7CAF" w:rsidRPr="002023DE" w:rsidRDefault="00886F95" w:rsidP="000F1708">
      <w:pPr>
        <w:bidi w:val="0"/>
        <w:rPr>
          <w:rFonts w:ascii="Adobe Arabic" w:hAnsi="Adobe Arabic" w:cs="Adobe Arabic"/>
          <w:b/>
          <w:bCs/>
          <w:color w:val="002060"/>
          <w:sz w:val="48"/>
          <w:szCs w:val="36"/>
        </w:rPr>
      </w:pPr>
      <w:r>
        <w:rPr>
          <w:rFonts w:asciiTheme="majorBidi" w:hAnsiTheme="majorBidi" w:cstheme="majorBidi"/>
          <w:noProof/>
          <w:szCs w:val="28"/>
        </w:rPr>
        <w:lastRenderedPageBreak/>
        <mc:AlternateContent>
          <mc:Choice Requires="wpg">
            <w:drawing>
              <wp:anchor distT="0" distB="0" distL="114300" distR="114300" simplePos="0" relativeHeight="252641280" behindDoc="0" locked="0" layoutInCell="1" allowOverlap="1" wp14:anchorId="134D1D96" wp14:editId="68AA1326">
                <wp:simplePos x="0" y="0"/>
                <wp:positionH relativeFrom="column">
                  <wp:posOffset>4583430</wp:posOffset>
                </wp:positionH>
                <wp:positionV relativeFrom="paragraph">
                  <wp:posOffset>-764540</wp:posOffset>
                </wp:positionV>
                <wp:extent cx="1957372" cy="436728"/>
                <wp:effectExtent l="0" t="0" r="5080" b="1905"/>
                <wp:wrapNone/>
                <wp:docPr id="768459" name="مجموعة 768459"/>
                <wp:cNvGraphicFramePr/>
                <a:graphic xmlns:a="http://schemas.openxmlformats.org/drawingml/2006/main">
                  <a:graphicData uri="http://schemas.microsoft.com/office/word/2010/wordprocessingGroup">
                    <wpg:wgp>
                      <wpg:cNvGrpSpPr/>
                      <wpg:grpSpPr>
                        <a:xfrm>
                          <a:off x="0" y="0"/>
                          <a:ext cx="1957372" cy="436728"/>
                          <a:chOff x="0" y="47296"/>
                          <a:chExt cx="1957372" cy="436728"/>
                        </a:xfrm>
                      </wpg:grpSpPr>
                      <wps:wsp>
                        <wps:cNvPr id="768460" name="مربع نص 768460"/>
                        <wps:cNvSpPr txBox="1"/>
                        <wps:spPr>
                          <a:xfrm>
                            <a:off x="0" y="47296"/>
                            <a:ext cx="1756324" cy="436728"/>
                          </a:xfrm>
                          <a:prstGeom prst="rect">
                            <a:avLst/>
                          </a:prstGeom>
                          <a:noFill/>
                          <a:ln w="6350">
                            <a:noFill/>
                          </a:ln>
                        </wps:spPr>
                        <wps:txbx>
                          <w:txbxContent>
                            <w:p w:rsidR="005E14CE" w:rsidRPr="00226F80" w:rsidRDefault="005E14CE"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الأول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pic:pic xmlns:pic="http://schemas.openxmlformats.org/drawingml/2006/picture">
                        <pic:nvPicPr>
                          <pic:cNvPr id="768461" name="صورة 22"/>
                          <pic:cNvPicPr>
                            <a:picLocks noChangeAspect="1"/>
                          </pic:cNvPicPr>
                        </pic:nvPicPr>
                        <pic:blipFill>
                          <a:blip r:embed="rId57"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1578414" y="80995"/>
                            <a:ext cx="378958" cy="379030"/>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34D1D96" id="مجموعة 768459" o:spid="_x0000_s1608" style="position:absolute;left:0;text-align:left;margin-left:360.9pt;margin-top:-60.2pt;width:154.1pt;height:34.4pt;z-index:252641280;mso-position-horizontal-relative:text;mso-position-vertical-relative:text;mso-width-relative:margin;mso-height-relative:margin" coordorigin=",472" coordsize="19573,4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">
                <v:shape id="مربع نص 768460" o:spid="_x0000_s1609" type="#_x0000_t202" style="position:absolute;top:472;width:17563;height:4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" filled="f" stroked="f" strokeweight=".5pt">
                  <v:textbox>
                    <w:txbxContent>
                      <w:p w14:paraId="6ABDBA99" w14:textId="77777777" w:rsidR="005E14CE" w:rsidRPr="00226F80" w:rsidRDefault="005E14CE"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الأول</w:t>
                        </w:r>
                      </w:p>
                    </w:txbxContent>
                  </v:textbox>
                </v:shape>
                <v:shape id="صورة 22" o:spid="_x0000_s1610" type="#_x0000_t75" style="position:absolute;left:15784;top:809;width:3789;height:37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">
                  <v:imagedata r:id="rId58" o:title="" recolortarget="#1c3259 [1444]"/>
                </v:shape>
              </v:group>
            </w:pict>
          </mc:Fallback>
        </mc:AlternateContent>
      </w:r>
      <w:r w:rsidR="00F04847" w:rsidRPr="00B100C6">
        <w:rPr>
          <w:rFonts w:asciiTheme="majorBidi" w:hAnsiTheme="majorBidi" w:cstheme="majorBidi"/>
          <w:noProof/>
          <w:szCs w:val="28"/>
        </w:rPr>
        <mc:AlternateContent>
          <mc:Choice Requires="wps">
            <w:drawing>
              <wp:anchor distT="0" distB="0" distL="114300" distR="114300" simplePos="0" relativeHeight="252237824" behindDoc="0" locked="0" layoutInCell="1" allowOverlap="1" wp14:anchorId="6848BD84" wp14:editId="5FAD7BC9">
                <wp:simplePos x="0" y="0"/>
                <wp:positionH relativeFrom="margin">
                  <wp:align>center</wp:align>
                </wp:positionH>
                <wp:positionV relativeFrom="paragraph">
                  <wp:posOffset>20687</wp:posOffset>
                </wp:positionV>
                <wp:extent cx="3590925" cy="368935"/>
                <wp:effectExtent l="0" t="0" r="0" b="0"/>
                <wp:wrapNone/>
                <wp:docPr id="1541" name="مربع نص 10"/>
                <wp:cNvGraphicFramePr/>
                <a:graphic xmlns:a="http://schemas.openxmlformats.org/drawingml/2006/main">
                  <a:graphicData uri="http://schemas.microsoft.com/office/word/2010/wordprocessingShape">
                    <wps:wsp>
                      <wps:cNvSpPr txBox="1"/>
                      <wps:spPr>
                        <a:xfrm>
                          <a:off x="0" y="0"/>
                          <a:ext cx="3590925" cy="368935"/>
                        </a:xfrm>
                        <a:prstGeom prst="rect">
                          <a:avLst/>
                        </a:prstGeom>
                        <a:noFill/>
                      </wps:spPr>
                      <wps:txbx>
                        <w:txbxContent>
                          <w:p w:rsidR="005E14CE" w:rsidRPr="0034428F" w:rsidRDefault="0034428F" w:rsidP="0034428F">
                            <w:pPr>
                              <w:pStyle w:val="a0"/>
                              <w:jc w:val="center"/>
                              <w:rPr>
                                <w:sz w:val="144"/>
                                <w:szCs w:val="144"/>
                                <w:lang w:bidi="ar-SY"/>
                              </w:rPr>
                            </w:pPr>
                            <w:r w:rsidRPr="0034428F">
                              <w:rPr>
                                <w:sz w:val="52"/>
                                <w:szCs w:val="52"/>
                                <w:rtl/>
                              </w:rPr>
                              <w:t>إدارة سلوك الجمهور</w:t>
                            </w:r>
                          </w:p>
                        </w:txbxContent>
                      </wps:txbx>
                      <wps:bodyPr wrap="square" rtlCol="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48BD84" id="_x0000_s1611" type="#_x0000_t202" style="position:absolute;left:0;text-align:left;margin-left:0;margin-top:1.65pt;width:282.75pt;height:29.05pt;z-index:25223782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" filled="f" stroked="f">
                <v:textbox style="mso-fit-shape-to-text:t">
                  <w:txbxContent>
                    <w:p w14:paraId="3ED43C51" w14:textId="46D73170" w:rsidR="005E14CE" w:rsidRPr="0034428F" w:rsidRDefault="0034428F" w:rsidP="0034428F">
                      <w:pPr>
                        <w:pStyle w:val="a0"/>
                        <w:jc w:val="center"/>
                        <w:rPr>
                          <w:sz w:val="144"/>
                          <w:szCs w:val="144"/>
                          <w:lang w:bidi="ar-SY"/>
                        </w:rPr>
                      </w:pPr>
                      <w:r w:rsidRPr="0034428F">
                        <w:rPr>
                          <w:sz w:val="52"/>
                          <w:szCs w:val="52"/>
                          <w:rtl/>
                        </w:rPr>
                        <w:t>إدارة سلوك الجمهور</w:t>
                      </w:r>
                    </w:p>
                  </w:txbxContent>
                </v:textbox>
                <w10:wrap anchorx="margin"/>
              </v:shape>
            </w:pict>
          </mc:Fallback>
        </mc:AlternateContent>
      </w: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p w:rsidR="009E7CAF" w:rsidRDefault="009E7CAF" w:rsidP="009E7CAF">
      <w:pPr>
        <w:pStyle w:val="ListParagraph"/>
        <w:spacing w:line="360" w:lineRule="auto"/>
        <w:rPr>
          <w:rFonts w:ascii="Adobe Arabic" w:hAnsi="Adobe Arabic" w:cs="Adobe Arabic"/>
          <w:b/>
          <w:bCs/>
          <w:color w:val="002060"/>
          <w:sz w:val="48"/>
          <w:szCs w:val="36"/>
          <w:rtl/>
          <w:lang w:bidi="ar-EG"/>
        </w:rPr>
      </w:pPr>
    </w:p>
    <w:tbl>
      <w:tblPr>
        <w:tblStyle w:val="TableGrid"/>
        <w:tblpPr w:leftFromText="180" w:rightFromText="180" w:vertAnchor="page" w:horzAnchor="margin" w:tblpXSpec="center" w:tblpY="11371"/>
        <w:bidiVisual/>
        <w:tblW w:w="5606" w:type="pct"/>
        <w:tblBorders>
          <w:top w:val="triple" w:sz="4" w:space="0" w:color="8EAADB" w:themeColor="accent1" w:themeTint="99"/>
          <w:left w:val="triple" w:sz="4" w:space="0" w:color="8EAADB" w:themeColor="accent1" w:themeTint="99"/>
          <w:bottom w:val="triple" w:sz="4" w:space="0" w:color="8EAADB" w:themeColor="accent1" w:themeTint="99"/>
          <w:right w:val="trip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1120"/>
        <w:gridCol w:w="5108"/>
        <w:gridCol w:w="3034"/>
        <w:gridCol w:w="1100"/>
      </w:tblGrid>
      <w:tr w:rsidR="009F34C6" w:rsidRPr="00707A32" w:rsidTr="00BA1D56">
        <w:tc>
          <w:tcPr>
            <w:tcW w:w="5000" w:type="pct"/>
            <w:gridSpan w:val="4"/>
            <w:shd w:val="clear" w:color="auto" w:fill="auto"/>
            <w:vAlign w:val="center"/>
          </w:tcPr>
          <w:p w:rsidR="009F34C6" w:rsidRPr="009F34C6" w:rsidRDefault="009F34C6" w:rsidP="00BA1D56">
            <w:pPr>
              <w:jc w:val="center"/>
              <w:rPr>
                <w:b/>
                <w:bCs/>
                <w:rtl/>
                <w:lang w:bidi="ar-EG"/>
              </w:rPr>
            </w:pPr>
            <w:bookmarkStart w:id="3" w:name="_Hlk139742284"/>
            <w:r w:rsidRPr="009F34C6">
              <w:rPr>
                <w:rFonts w:hint="cs"/>
                <w:b/>
                <w:bCs/>
                <w:color w:val="002060"/>
                <w:rtl/>
                <w:lang w:bidi="ar-EG"/>
              </w:rPr>
              <w:t xml:space="preserve">خطة عمل الجلسة التدريبية </w:t>
            </w:r>
          </w:p>
        </w:tc>
      </w:tr>
      <w:tr w:rsidR="009F34C6" w:rsidRPr="00707A32" w:rsidTr="00BA1D56">
        <w:tc>
          <w:tcPr>
            <w:tcW w:w="540" w:type="pct"/>
            <w:shd w:val="clear" w:color="auto" w:fill="D9E2F3" w:themeFill="accent1" w:themeFillTint="33"/>
            <w:vAlign w:val="center"/>
          </w:tcPr>
          <w:p w:rsidR="009F34C6" w:rsidRPr="00781A2F" w:rsidRDefault="009F34C6" w:rsidP="00BA1D56">
            <w:pPr>
              <w:pStyle w:val="bold"/>
              <w:jc w:val="center"/>
              <w:rPr>
                <w:sz w:val="40"/>
                <w:szCs w:val="40"/>
                <w:rtl/>
                <w:lang w:bidi="ar-EG"/>
              </w:rPr>
            </w:pPr>
            <w:r w:rsidRPr="00781A2F">
              <w:rPr>
                <w:sz w:val="40"/>
                <w:szCs w:val="40"/>
                <w:rtl/>
                <w:lang w:bidi="ar-EG"/>
              </w:rPr>
              <w:t>الجلسة</w:t>
            </w:r>
          </w:p>
        </w:tc>
        <w:tc>
          <w:tcPr>
            <w:tcW w:w="2465"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rFonts w:hint="cs"/>
                <w:sz w:val="40"/>
                <w:szCs w:val="40"/>
                <w:rtl/>
                <w:lang w:bidi="ar-EG"/>
              </w:rPr>
              <w:t>الاجراءات التدريبية</w:t>
            </w:r>
          </w:p>
        </w:tc>
        <w:tc>
          <w:tcPr>
            <w:tcW w:w="1464"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rFonts w:hint="cs"/>
                <w:sz w:val="40"/>
                <w:szCs w:val="40"/>
                <w:rtl/>
                <w:lang w:bidi="ar-EG"/>
              </w:rPr>
              <w:t>أسلوب التنفيذ</w:t>
            </w:r>
          </w:p>
        </w:tc>
        <w:tc>
          <w:tcPr>
            <w:tcW w:w="531"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sz w:val="40"/>
                <w:szCs w:val="40"/>
                <w:rtl/>
                <w:lang w:bidi="ar-EG"/>
              </w:rPr>
              <w:t>الزمن</w:t>
            </w:r>
          </w:p>
        </w:tc>
      </w:tr>
      <w:tr w:rsidR="009F34C6" w:rsidRPr="00707A32" w:rsidTr="00BA1D56">
        <w:tc>
          <w:tcPr>
            <w:tcW w:w="540" w:type="pct"/>
            <w:shd w:val="clear" w:color="auto" w:fill="F2F2F2" w:themeFill="background1" w:themeFillShade="F2"/>
            <w:vAlign w:val="center"/>
          </w:tcPr>
          <w:p w:rsidR="009F34C6" w:rsidRPr="00707A32" w:rsidRDefault="009F34C6" w:rsidP="00BA1D56">
            <w:pPr>
              <w:pStyle w:val="NoSpacing"/>
              <w:jc w:val="center"/>
              <w:rPr>
                <w:rtl/>
                <w:lang w:bidi="ar-EG"/>
              </w:rPr>
            </w:pPr>
            <w:r>
              <w:rPr>
                <w:rFonts w:hint="cs"/>
                <w:color w:val="002060"/>
                <w:rtl/>
                <w:lang w:bidi="ar-EG"/>
              </w:rPr>
              <w:t>الثانية</w:t>
            </w:r>
          </w:p>
        </w:tc>
        <w:tc>
          <w:tcPr>
            <w:tcW w:w="2465" w:type="pct"/>
            <w:vAlign w:val="center"/>
          </w:tcPr>
          <w:p w:rsidR="0034428F" w:rsidRPr="0034428F" w:rsidRDefault="0034428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34428F">
              <w:rPr>
                <w:rFonts w:ascii="Adobe Arabic" w:eastAsia="Calibri" w:hAnsi="Adobe Arabic" w:cs="Adobe Arabic" w:hint="cs"/>
                <w:color w:val="0D0D0D" w:themeColor="text1" w:themeTint="F2"/>
                <w:sz w:val="36"/>
                <w:szCs w:val="36"/>
                <w:rtl/>
                <w:lang w:bidi="ar-EG"/>
              </w:rPr>
              <w:t>فيديو تدريبي.</w:t>
            </w:r>
          </w:p>
          <w:p w:rsidR="0034428F" w:rsidRPr="0034428F" w:rsidRDefault="0034428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34428F">
              <w:rPr>
                <w:rFonts w:ascii="Adobe Arabic" w:eastAsia="Calibri" w:hAnsi="Adobe Arabic" w:cs="Adobe Arabic"/>
                <w:color w:val="0D0D0D" w:themeColor="text1" w:themeTint="F2"/>
                <w:sz w:val="36"/>
                <w:szCs w:val="36"/>
                <w:rtl/>
                <w:lang w:bidi="ar-EG"/>
              </w:rPr>
              <w:t>فهم حاجات وتوقعات الجمهور.</w:t>
            </w:r>
          </w:p>
          <w:p w:rsidR="0034428F" w:rsidRPr="0034428F" w:rsidRDefault="0034428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34428F">
              <w:rPr>
                <w:rFonts w:ascii="Adobe Arabic" w:eastAsia="Calibri" w:hAnsi="Adobe Arabic" w:cs="Adobe Arabic"/>
                <w:color w:val="0D0D0D" w:themeColor="text1" w:themeTint="F2"/>
                <w:sz w:val="36"/>
                <w:szCs w:val="36"/>
                <w:rtl/>
                <w:lang w:bidi="ar-EG"/>
              </w:rPr>
              <w:t>التواصل الفعال مع الجمهور.</w:t>
            </w:r>
          </w:p>
          <w:p w:rsidR="0034428F" w:rsidRPr="0034428F" w:rsidRDefault="0034428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34428F">
              <w:rPr>
                <w:rFonts w:ascii="Adobe Arabic" w:eastAsia="Calibri" w:hAnsi="Adobe Arabic" w:cs="Adobe Arabic"/>
                <w:color w:val="0D0D0D" w:themeColor="text1" w:themeTint="F2"/>
                <w:sz w:val="36"/>
                <w:szCs w:val="36"/>
                <w:rtl/>
                <w:lang w:bidi="ar-EG"/>
              </w:rPr>
              <w:t>السيطرة على الموقف وتهدئة التوترات.</w:t>
            </w:r>
          </w:p>
          <w:p w:rsidR="0034428F" w:rsidRPr="0034428F" w:rsidRDefault="0034428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34428F">
              <w:rPr>
                <w:rFonts w:ascii="Adobe Arabic" w:eastAsia="Calibri" w:hAnsi="Adobe Arabic" w:cs="Adobe Arabic"/>
                <w:color w:val="0D0D0D" w:themeColor="text1" w:themeTint="F2"/>
                <w:sz w:val="36"/>
                <w:szCs w:val="36"/>
                <w:rtl/>
                <w:lang w:bidi="ar-EG"/>
              </w:rPr>
              <w:t>التعامل مع السلوكيات السلبية.</w:t>
            </w:r>
          </w:p>
          <w:p w:rsidR="0034428F" w:rsidRPr="0034428F" w:rsidRDefault="0034428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34428F">
              <w:rPr>
                <w:rFonts w:ascii="Adobe Arabic" w:eastAsia="Calibri" w:hAnsi="Adobe Arabic" w:cs="Adobe Arabic"/>
                <w:color w:val="0D0D0D" w:themeColor="text1" w:themeTint="F2"/>
                <w:sz w:val="36"/>
                <w:szCs w:val="36"/>
                <w:rtl/>
                <w:lang w:bidi="ar-EG"/>
              </w:rPr>
              <w:t>حشد الطاقات نحو تحقيق الأهداف.</w:t>
            </w:r>
          </w:p>
          <w:p w:rsidR="009F34C6" w:rsidRPr="0034428F" w:rsidRDefault="0034428F">
            <w:pPr>
              <w:pStyle w:val="ListParagraph"/>
              <w:numPr>
                <w:ilvl w:val="0"/>
                <w:numId w:val="2"/>
              </w:numPr>
              <w:spacing w:after="0" w:line="240" w:lineRule="auto"/>
              <w:jc w:val="lowKashida"/>
              <w:rPr>
                <w:rFonts w:ascii="Adobe Arabic" w:hAnsi="Adobe Arabic" w:cs="Adobe Arabic"/>
                <w:sz w:val="40"/>
                <w:szCs w:val="40"/>
                <w:rtl/>
              </w:rPr>
            </w:pPr>
            <w:r w:rsidRPr="0034428F">
              <w:rPr>
                <w:rFonts w:ascii="Adobe Arabic" w:eastAsia="Calibri" w:hAnsi="Adobe Arabic" w:cs="Adobe Arabic" w:hint="cs"/>
                <w:color w:val="0D0D0D" w:themeColor="text1" w:themeTint="F2"/>
                <w:sz w:val="36"/>
                <w:szCs w:val="36"/>
                <w:rtl/>
                <w:lang w:bidi="ar-EG"/>
              </w:rPr>
              <w:t>نشاط تدريبي.</w:t>
            </w:r>
          </w:p>
        </w:tc>
        <w:tc>
          <w:tcPr>
            <w:tcW w:w="1464" w:type="pct"/>
            <w:vAlign w:val="center"/>
          </w:tcPr>
          <w:p w:rsidR="0034428F" w:rsidRPr="0034428F" w:rsidRDefault="0034428F">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rtl/>
                <w:lang w:bidi="ar-EG"/>
              </w:rPr>
            </w:pPr>
            <w:r w:rsidRPr="0034428F">
              <w:rPr>
                <w:rFonts w:ascii="Adobe Arabic" w:eastAsia="Calibri" w:hAnsi="Adobe Arabic" w:cs="Adobe Arabic" w:hint="cs"/>
                <w:color w:val="0D0D0D" w:themeColor="text1" w:themeTint="F2"/>
                <w:sz w:val="36"/>
                <w:szCs w:val="36"/>
                <w:rtl/>
                <w:lang w:bidi="ar-EG"/>
              </w:rPr>
              <w:t>فيديوهات تدريبيّة.</w:t>
            </w:r>
          </w:p>
          <w:p w:rsidR="0034428F" w:rsidRPr="0034428F" w:rsidRDefault="0034428F">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lang w:bidi="ar-EG"/>
              </w:rPr>
            </w:pPr>
            <w:r w:rsidRPr="0034428F">
              <w:rPr>
                <w:rFonts w:ascii="Adobe Arabic" w:eastAsia="Calibri" w:hAnsi="Adobe Arabic" w:cs="Adobe Arabic"/>
                <w:color w:val="0D0D0D" w:themeColor="text1" w:themeTint="F2"/>
                <w:sz w:val="36"/>
                <w:szCs w:val="36"/>
                <w:rtl/>
                <w:lang w:bidi="ar-EG"/>
              </w:rPr>
              <w:t>المحاكاة في التدريب</w:t>
            </w:r>
            <w:r w:rsidRPr="0034428F">
              <w:rPr>
                <w:rFonts w:ascii="Adobe Arabic" w:eastAsia="Calibri" w:hAnsi="Adobe Arabic" w:cs="Adobe Arabic" w:hint="cs"/>
                <w:color w:val="0D0D0D" w:themeColor="text1" w:themeTint="F2"/>
                <w:sz w:val="36"/>
                <w:szCs w:val="36"/>
                <w:rtl/>
                <w:lang w:bidi="ar-EG"/>
              </w:rPr>
              <w:t>.</w:t>
            </w:r>
          </w:p>
          <w:p w:rsidR="0034428F" w:rsidRPr="0034428F" w:rsidRDefault="0034428F">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lang w:bidi="ar-EG"/>
              </w:rPr>
            </w:pPr>
            <w:r w:rsidRPr="0034428F">
              <w:rPr>
                <w:rFonts w:ascii="Adobe Arabic" w:eastAsia="Calibri" w:hAnsi="Adobe Arabic" w:cs="Adobe Arabic"/>
                <w:color w:val="0D0D0D" w:themeColor="text1" w:themeTint="F2"/>
                <w:sz w:val="36"/>
                <w:szCs w:val="36"/>
                <w:rtl/>
                <w:lang w:bidi="ar-EG"/>
              </w:rPr>
              <w:t>التدريب والتوجيه</w:t>
            </w:r>
            <w:r w:rsidRPr="0034428F">
              <w:rPr>
                <w:rFonts w:ascii="Adobe Arabic" w:eastAsia="Calibri" w:hAnsi="Adobe Arabic" w:cs="Adobe Arabic" w:hint="cs"/>
                <w:color w:val="0D0D0D" w:themeColor="text1" w:themeTint="F2"/>
                <w:sz w:val="36"/>
                <w:szCs w:val="36"/>
                <w:rtl/>
                <w:lang w:bidi="ar-EG"/>
              </w:rPr>
              <w:t>.</w:t>
            </w:r>
          </w:p>
          <w:p w:rsidR="0034428F" w:rsidRPr="0034428F" w:rsidRDefault="0034428F">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rtl/>
                <w:lang w:bidi="ar-EG"/>
              </w:rPr>
            </w:pPr>
            <w:r w:rsidRPr="0034428F">
              <w:rPr>
                <w:rFonts w:ascii="Adobe Arabic" w:eastAsia="Calibri" w:hAnsi="Adobe Arabic" w:cs="Adobe Arabic" w:hint="cs"/>
                <w:color w:val="0D0D0D" w:themeColor="text1" w:themeTint="F2"/>
                <w:sz w:val="36"/>
                <w:szCs w:val="36"/>
                <w:rtl/>
                <w:lang w:bidi="ar-EG"/>
              </w:rPr>
              <w:t>مناقشات جماعية.</w:t>
            </w:r>
          </w:p>
          <w:p w:rsidR="009F34C6" w:rsidRPr="0034428F" w:rsidRDefault="0034428F">
            <w:pPr>
              <w:pStyle w:val="ListParagraph"/>
              <w:numPr>
                <w:ilvl w:val="0"/>
                <w:numId w:val="2"/>
              </w:numPr>
              <w:spacing w:after="0" w:line="276" w:lineRule="auto"/>
              <w:jc w:val="lowKashida"/>
              <w:rPr>
                <w:rFonts w:ascii="Adobe Arabic" w:hAnsi="Adobe Arabic" w:cs="Adobe Arabic"/>
                <w:sz w:val="40"/>
                <w:szCs w:val="40"/>
                <w:rtl/>
              </w:rPr>
            </w:pPr>
            <w:r w:rsidRPr="0034428F">
              <w:rPr>
                <w:rFonts w:ascii="Adobe Arabic" w:eastAsia="Calibri" w:hAnsi="Adobe Arabic" w:cs="Adobe Arabic" w:hint="cs"/>
                <w:color w:val="0D0D0D" w:themeColor="text1" w:themeTint="F2"/>
                <w:sz w:val="36"/>
                <w:szCs w:val="36"/>
                <w:rtl/>
                <w:lang w:bidi="ar-EG"/>
              </w:rPr>
              <w:t>أنشطة تعاونيّة.</w:t>
            </w:r>
          </w:p>
        </w:tc>
        <w:tc>
          <w:tcPr>
            <w:tcW w:w="531" w:type="pct"/>
            <w:vAlign w:val="center"/>
          </w:tcPr>
          <w:p w:rsidR="009F34C6" w:rsidRPr="00707A32" w:rsidRDefault="009F34C6" w:rsidP="00BA1D56">
            <w:pPr>
              <w:jc w:val="center"/>
              <w:rPr>
                <w:rFonts w:ascii="Adobe Arabic" w:eastAsia="Calibri" w:hAnsi="Adobe Arabic" w:cs="Adobe Arabic"/>
                <w:b/>
                <w:bCs/>
                <w:color w:val="0D0D0D" w:themeColor="text1" w:themeTint="F2"/>
                <w:sz w:val="34"/>
                <w:rtl/>
                <w:lang w:bidi="ar-EG"/>
              </w:rPr>
            </w:pPr>
            <w:r w:rsidRPr="00781A2F">
              <w:rPr>
                <w:rFonts w:ascii="Adobe Arabic" w:eastAsia="Calibri" w:hAnsi="Adobe Arabic" w:cs="Adobe Arabic" w:hint="cs"/>
                <w:b/>
                <w:bCs/>
                <w:color w:val="002060"/>
                <w:sz w:val="34"/>
                <w:rtl/>
                <w:lang w:bidi="ar-EG"/>
              </w:rPr>
              <w:t>140 د</w:t>
            </w:r>
          </w:p>
        </w:tc>
      </w:tr>
      <w:bookmarkEnd w:id="3"/>
    </w:tbl>
    <w:p w:rsidR="003F41BB" w:rsidRDefault="003F41BB" w:rsidP="00D87FB1">
      <w:pPr>
        <w:rPr>
          <w:rtl/>
          <w:lang w:bidi="ar-SY"/>
        </w:rPr>
      </w:pPr>
    </w:p>
    <w:tbl>
      <w:tblPr>
        <w:tblStyle w:val="TableGrid"/>
        <w:tblpPr w:leftFromText="180" w:rightFromText="180" w:vertAnchor="text" w:horzAnchor="margin" w:tblpXSpec="right" w:tblpY="21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064"/>
      </w:tblGrid>
      <w:tr w:rsidR="0034428F" w:rsidRPr="00CB5E27" w:rsidTr="0034428F">
        <w:tc>
          <w:tcPr>
            <w:tcW w:w="4962" w:type="dxa"/>
          </w:tcPr>
          <w:p w:rsidR="0034428F" w:rsidRDefault="00F9337C" w:rsidP="0034428F">
            <w:pPr>
              <w:spacing w:after="160" w:line="254" w:lineRule="auto"/>
              <w:jc w:val="left"/>
              <w:rPr>
                <w:rFonts w:ascii="Sakkal Majalla" w:hAnsi="Sakkal Majalla"/>
                <w:b/>
                <w:bCs/>
                <w:sz w:val="52"/>
                <w:szCs w:val="56"/>
                <w:rtl/>
                <w:lang w:bidi="ar-EG"/>
              </w:rPr>
            </w:pPr>
            <w:hyperlink r:id="rId90" w:history="1">
              <w:r w:rsidR="0034428F" w:rsidRPr="00F9337C">
                <w:rPr>
                  <w:rStyle w:val="Hyperlink"/>
                  <w:rFonts w:ascii="Sakkal Majalla" w:hAnsi="Sakkal Majalla" w:hint="cs"/>
                  <w:b/>
                  <w:bCs/>
                  <w:sz w:val="52"/>
                  <w:szCs w:val="56"/>
                  <w:rtl/>
                  <w:lang w:bidi="ar-EG"/>
                </w:rPr>
                <w:t>محاور الجلسة:</w:t>
              </w:r>
            </w:hyperlink>
          </w:p>
          <w:p w:rsidR="0034428F" w:rsidRPr="0034428F" w:rsidRDefault="0034428F">
            <w:pPr>
              <w:pStyle w:val="NoSpacing"/>
              <w:numPr>
                <w:ilvl w:val="0"/>
                <w:numId w:val="5"/>
              </w:numPr>
              <w:spacing w:line="360" w:lineRule="auto"/>
              <w:jc w:val="both"/>
              <w:rPr>
                <w:color w:val="002060"/>
                <w:sz w:val="32"/>
                <w:szCs w:val="32"/>
                <w:rtl/>
              </w:rPr>
            </w:pPr>
            <w:r w:rsidRPr="0034428F">
              <w:rPr>
                <w:rFonts w:hint="cs"/>
                <w:color w:val="002060"/>
                <w:sz w:val="32"/>
                <w:szCs w:val="32"/>
                <w:rtl/>
              </w:rPr>
              <w:t>فيديو تدريبي.</w:t>
            </w:r>
          </w:p>
          <w:p w:rsidR="0034428F" w:rsidRPr="0034428F" w:rsidRDefault="0034428F">
            <w:pPr>
              <w:pStyle w:val="NoSpacing"/>
              <w:numPr>
                <w:ilvl w:val="0"/>
                <w:numId w:val="5"/>
              </w:numPr>
              <w:spacing w:line="360" w:lineRule="auto"/>
              <w:jc w:val="both"/>
              <w:rPr>
                <w:color w:val="002060"/>
                <w:sz w:val="32"/>
                <w:szCs w:val="32"/>
              </w:rPr>
            </w:pPr>
            <w:r w:rsidRPr="0034428F">
              <w:rPr>
                <w:color w:val="002060"/>
                <w:sz w:val="32"/>
                <w:szCs w:val="32"/>
                <w:rtl/>
              </w:rPr>
              <w:t>فهم حاجات وتوقعات الجمهور.</w:t>
            </w:r>
          </w:p>
          <w:p w:rsidR="0034428F" w:rsidRPr="0034428F" w:rsidRDefault="0034428F">
            <w:pPr>
              <w:pStyle w:val="NoSpacing"/>
              <w:numPr>
                <w:ilvl w:val="0"/>
                <w:numId w:val="5"/>
              </w:numPr>
              <w:spacing w:line="360" w:lineRule="auto"/>
              <w:jc w:val="both"/>
              <w:rPr>
                <w:color w:val="002060"/>
                <w:sz w:val="32"/>
                <w:szCs w:val="32"/>
              </w:rPr>
            </w:pPr>
            <w:r w:rsidRPr="0034428F">
              <w:rPr>
                <w:color w:val="002060"/>
                <w:sz w:val="32"/>
                <w:szCs w:val="32"/>
                <w:rtl/>
              </w:rPr>
              <w:t>التواصل الفعال مع الجمهور.</w:t>
            </w:r>
          </w:p>
          <w:p w:rsidR="0034428F" w:rsidRPr="0034428F" w:rsidRDefault="0034428F">
            <w:pPr>
              <w:pStyle w:val="NoSpacing"/>
              <w:numPr>
                <w:ilvl w:val="0"/>
                <w:numId w:val="5"/>
              </w:numPr>
              <w:spacing w:line="360" w:lineRule="auto"/>
              <w:jc w:val="both"/>
              <w:rPr>
                <w:color w:val="002060"/>
                <w:sz w:val="32"/>
                <w:szCs w:val="32"/>
              </w:rPr>
            </w:pPr>
            <w:r w:rsidRPr="0034428F">
              <w:rPr>
                <w:color w:val="002060"/>
                <w:sz w:val="32"/>
                <w:szCs w:val="32"/>
                <w:rtl/>
              </w:rPr>
              <w:t>السيطرة على الموقف وتهدئة التوترات.</w:t>
            </w:r>
          </w:p>
          <w:p w:rsidR="0034428F" w:rsidRPr="0034428F" w:rsidRDefault="0034428F">
            <w:pPr>
              <w:pStyle w:val="NoSpacing"/>
              <w:numPr>
                <w:ilvl w:val="0"/>
                <w:numId w:val="5"/>
              </w:numPr>
              <w:spacing w:line="360" w:lineRule="auto"/>
              <w:jc w:val="both"/>
              <w:rPr>
                <w:color w:val="002060"/>
                <w:sz w:val="32"/>
                <w:szCs w:val="32"/>
              </w:rPr>
            </w:pPr>
            <w:r w:rsidRPr="0034428F">
              <w:rPr>
                <w:color w:val="002060"/>
                <w:sz w:val="32"/>
                <w:szCs w:val="32"/>
                <w:rtl/>
              </w:rPr>
              <w:t>التعامل مع السلوكيات السلبية.</w:t>
            </w:r>
          </w:p>
          <w:p w:rsidR="0034428F" w:rsidRPr="0034428F" w:rsidRDefault="0034428F">
            <w:pPr>
              <w:pStyle w:val="NoSpacing"/>
              <w:numPr>
                <w:ilvl w:val="0"/>
                <w:numId w:val="5"/>
              </w:numPr>
              <w:spacing w:line="360" w:lineRule="auto"/>
              <w:jc w:val="both"/>
              <w:rPr>
                <w:color w:val="002060"/>
                <w:sz w:val="32"/>
                <w:szCs w:val="32"/>
                <w:rtl/>
              </w:rPr>
            </w:pPr>
            <w:r w:rsidRPr="0034428F">
              <w:rPr>
                <w:color w:val="002060"/>
                <w:sz w:val="32"/>
                <w:szCs w:val="32"/>
                <w:rtl/>
              </w:rPr>
              <w:t>حشد الطاقات نحو تحقيق الأهداف.</w:t>
            </w:r>
          </w:p>
          <w:p w:rsidR="0034428F" w:rsidRPr="0034428F" w:rsidRDefault="0034428F">
            <w:pPr>
              <w:pStyle w:val="NoSpacing"/>
              <w:numPr>
                <w:ilvl w:val="0"/>
                <w:numId w:val="5"/>
              </w:numPr>
              <w:spacing w:line="360" w:lineRule="auto"/>
              <w:jc w:val="both"/>
              <w:rPr>
                <w:color w:val="002060"/>
                <w:sz w:val="32"/>
                <w:szCs w:val="32"/>
                <w:rtl/>
              </w:rPr>
            </w:pPr>
            <w:r w:rsidRPr="0034428F">
              <w:rPr>
                <w:rFonts w:hint="cs"/>
                <w:color w:val="002060"/>
                <w:sz w:val="32"/>
                <w:szCs w:val="32"/>
                <w:rtl/>
              </w:rPr>
              <w:t>نشاط تدريبي.</w:t>
            </w:r>
          </w:p>
          <w:p w:rsidR="0034428F" w:rsidRPr="0034428F" w:rsidRDefault="0034428F" w:rsidP="0034428F">
            <w:pPr>
              <w:spacing w:after="200"/>
              <w:rPr>
                <w:rFonts w:ascii="Sakkal Majalla" w:hAnsi="Sakkal Majalla"/>
                <w:b/>
                <w:bCs/>
                <w:sz w:val="52"/>
                <w:szCs w:val="56"/>
                <w:rtl/>
              </w:rPr>
            </w:pPr>
          </w:p>
        </w:tc>
        <w:tc>
          <w:tcPr>
            <w:tcW w:w="4064" w:type="dxa"/>
          </w:tcPr>
          <w:p w:rsidR="0034428F" w:rsidRDefault="00F9337C" w:rsidP="0034428F">
            <w:pPr>
              <w:spacing w:after="160" w:line="254" w:lineRule="auto"/>
              <w:jc w:val="left"/>
              <w:rPr>
                <w:rFonts w:ascii="Sakkal Majalla" w:hAnsi="Sakkal Majalla"/>
                <w:b/>
                <w:bCs/>
                <w:sz w:val="52"/>
                <w:szCs w:val="56"/>
                <w:rtl/>
                <w:lang w:bidi="ar-EG"/>
              </w:rPr>
            </w:pPr>
            <w:hyperlink r:id="rId91" w:history="1">
              <w:r w:rsidR="0034428F" w:rsidRPr="00F9337C">
                <w:rPr>
                  <w:rStyle w:val="Hyperlink"/>
                  <w:rFonts w:ascii="Sakkal Majalla" w:hAnsi="Sakkal Majalla" w:hint="cs"/>
                  <w:b/>
                  <w:bCs/>
                  <w:sz w:val="52"/>
                  <w:szCs w:val="56"/>
                  <w:rtl/>
                  <w:lang w:bidi="ar-EG"/>
                </w:rPr>
                <w:t>أهداف</w:t>
              </w:r>
              <w:r w:rsidR="0034428F" w:rsidRPr="00F9337C">
                <w:rPr>
                  <w:rStyle w:val="Hyperlink"/>
                  <w:rFonts w:ascii="Sakkal Majalla" w:hAnsi="Sakkal Majalla"/>
                  <w:b/>
                  <w:bCs/>
                  <w:sz w:val="52"/>
                  <w:szCs w:val="56"/>
                  <w:rtl/>
                  <w:lang w:bidi="ar-EG"/>
                </w:rPr>
                <w:t xml:space="preserve"> الجلسة:</w:t>
              </w:r>
            </w:hyperlink>
          </w:p>
          <w:p w:rsidR="0034428F" w:rsidRPr="00A30B90" w:rsidRDefault="0034428F" w:rsidP="0034428F">
            <w:pPr>
              <w:spacing w:line="240" w:lineRule="auto"/>
              <w:rPr>
                <w:rtl/>
              </w:rPr>
            </w:pPr>
            <w:r w:rsidRPr="00A30B90">
              <w:rPr>
                <w:rtl/>
              </w:rPr>
              <w:t>بعد الانتهاء من المشاركة في أنشطة هذه الجلسة، سيتمكّن المشارك من:</w:t>
            </w:r>
          </w:p>
          <w:p w:rsidR="0034428F" w:rsidRPr="0034428F" w:rsidRDefault="0034428F">
            <w:pPr>
              <w:pStyle w:val="NoSpacing"/>
              <w:numPr>
                <w:ilvl w:val="0"/>
                <w:numId w:val="5"/>
              </w:numPr>
              <w:spacing w:line="192" w:lineRule="auto"/>
              <w:jc w:val="both"/>
              <w:rPr>
                <w:color w:val="002060"/>
                <w:sz w:val="32"/>
                <w:szCs w:val="32"/>
              </w:rPr>
            </w:pPr>
            <w:r w:rsidRPr="0034428F">
              <w:rPr>
                <w:rFonts w:hint="cs"/>
                <w:color w:val="002060"/>
                <w:sz w:val="32"/>
                <w:szCs w:val="32"/>
                <w:rtl/>
              </w:rPr>
              <w:t xml:space="preserve">فهم </w:t>
            </w:r>
            <w:r w:rsidRPr="0034428F">
              <w:rPr>
                <w:color w:val="002060"/>
                <w:sz w:val="32"/>
                <w:szCs w:val="32"/>
                <w:rtl/>
              </w:rPr>
              <w:t>بعض الحاجات والتوقعات الشائعة للجمهور التي يجب تحليلها وفهمها من أجل التخطيط لإدارة الحشود</w:t>
            </w:r>
            <w:r w:rsidRPr="0034428F">
              <w:rPr>
                <w:rFonts w:hint="cs"/>
                <w:color w:val="002060"/>
                <w:sz w:val="32"/>
                <w:szCs w:val="32"/>
                <w:rtl/>
              </w:rPr>
              <w:t>.</w:t>
            </w:r>
          </w:p>
          <w:p w:rsidR="0034428F" w:rsidRPr="0034428F" w:rsidRDefault="0034428F">
            <w:pPr>
              <w:pStyle w:val="NoSpacing"/>
              <w:numPr>
                <w:ilvl w:val="0"/>
                <w:numId w:val="5"/>
              </w:numPr>
              <w:spacing w:line="192" w:lineRule="auto"/>
              <w:jc w:val="both"/>
              <w:rPr>
                <w:color w:val="002060"/>
                <w:sz w:val="32"/>
                <w:szCs w:val="32"/>
                <w:rtl/>
              </w:rPr>
            </w:pPr>
            <w:r w:rsidRPr="0034428F">
              <w:rPr>
                <w:rFonts w:hint="cs"/>
                <w:color w:val="002060"/>
                <w:sz w:val="32"/>
                <w:szCs w:val="32"/>
                <w:rtl/>
              </w:rPr>
              <w:t>توضيح كيفية ا</w:t>
            </w:r>
            <w:r w:rsidRPr="0034428F">
              <w:rPr>
                <w:color w:val="002060"/>
                <w:sz w:val="32"/>
                <w:szCs w:val="32"/>
                <w:rtl/>
              </w:rPr>
              <w:t>لتواصل الفعال مع الجمهور</w:t>
            </w:r>
            <w:r w:rsidRPr="0034428F">
              <w:rPr>
                <w:rFonts w:hint="cs"/>
                <w:color w:val="002060"/>
                <w:sz w:val="32"/>
                <w:szCs w:val="32"/>
                <w:rtl/>
              </w:rPr>
              <w:t xml:space="preserve"> ضمن الفعاليات والأحداث.</w:t>
            </w:r>
          </w:p>
          <w:p w:rsidR="0034428F" w:rsidRPr="0034428F" w:rsidRDefault="0034428F">
            <w:pPr>
              <w:pStyle w:val="NoSpacing"/>
              <w:numPr>
                <w:ilvl w:val="0"/>
                <w:numId w:val="5"/>
              </w:numPr>
              <w:spacing w:line="192" w:lineRule="auto"/>
              <w:jc w:val="both"/>
              <w:rPr>
                <w:color w:val="002060"/>
                <w:sz w:val="32"/>
                <w:szCs w:val="32"/>
              </w:rPr>
            </w:pPr>
            <w:r w:rsidRPr="0034428F">
              <w:rPr>
                <w:rFonts w:hint="cs"/>
                <w:color w:val="002060"/>
                <w:sz w:val="32"/>
                <w:szCs w:val="32"/>
                <w:rtl/>
              </w:rPr>
              <w:t>تعلّم</w:t>
            </w:r>
            <w:r w:rsidRPr="0034428F">
              <w:rPr>
                <w:rFonts w:hint="cs"/>
                <w:color w:val="002060"/>
                <w:sz w:val="32"/>
                <w:szCs w:val="32"/>
                <w:rtl/>
                <w:lang w:bidi="ar-SY"/>
              </w:rPr>
              <w:t xml:space="preserve"> كيفية </w:t>
            </w:r>
            <w:r w:rsidRPr="0034428F">
              <w:rPr>
                <w:rFonts w:hint="eastAsia"/>
                <w:color w:val="002060"/>
                <w:sz w:val="32"/>
                <w:szCs w:val="32"/>
                <w:rtl/>
              </w:rPr>
              <w:t>السيطرة</w:t>
            </w:r>
            <w:r w:rsidRPr="0034428F">
              <w:rPr>
                <w:color w:val="002060"/>
                <w:sz w:val="32"/>
                <w:szCs w:val="32"/>
                <w:rtl/>
              </w:rPr>
              <w:t xml:space="preserve"> </w:t>
            </w:r>
            <w:r w:rsidRPr="0034428F">
              <w:rPr>
                <w:rFonts w:hint="eastAsia"/>
                <w:color w:val="002060"/>
                <w:sz w:val="32"/>
                <w:szCs w:val="32"/>
                <w:rtl/>
              </w:rPr>
              <w:t>على</w:t>
            </w:r>
            <w:r w:rsidRPr="0034428F">
              <w:rPr>
                <w:color w:val="002060"/>
                <w:sz w:val="32"/>
                <w:szCs w:val="32"/>
                <w:rtl/>
              </w:rPr>
              <w:t xml:space="preserve"> </w:t>
            </w:r>
            <w:r w:rsidRPr="0034428F">
              <w:rPr>
                <w:rFonts w:hint="eastAsia"/>
                <w:color w:val="002060"/>
                <w:sz w:val="32"/>
                <w:szCs w:val="32"/>
                <w:rtl/>
              </w:rPr>
              <w:t>الموقف</w:t>
            </w:r>
            <w:r w:rsidRPr="0034428F">
              <w:rPr>
                <w:color w:val="002060"/>
                <w:sz w:val="32"/>
                <w:szCs w:val="32"/>
                <w:rtl/>
              </w:rPr>
              <w:t xml:space="preserve"> </w:t>
            </w:r>
            <w:r w:rsidRPr="0034428F">
              <w:rPr>
                <w:rFonts w:hint="eastAsia"/>
                <w:color w:val="002060"/>
                <w:sz w:val="32"/>
                <w:szCs w:val="32"/>
                <w:rtl/>
              </w:rPr>
              <w:t>وتهدئة</w:t>
            </w:r>
            <w:r w:rsidRPr="0034428F">
              <w:rPr>
                <w:color w:val="002060"/>
                <w:sz w:val="32"/>
                <w:szCs w:val="32"/>
                <w:rtl/>
              </w:rPr>
              <w:t xml:space="preserve"> </w:t>
            </w:r>
            <w:r w:rsidRPr="0034428F">
              <w:rPr>
                <w:rFonts w:hint="eastAsia"/>
                <w:color w:val="002060"/>
                <w:sz w:val="32"/>
                <w:szCs w:val="32"/>
                <w:rtl/>
              </w:rPr>
              <w:t>التوترات</w:t>
            </w:r>
            <w:r w:rsidRPr="0034428F">
              <w:rPr>
                <w:rFonts w:hint="cs"/>
                <w:color w:val="002060"/>
                <w:sz w:val="32"/>
                <w:szCs w:val="32"/>
                <w:rtl/>
              </w:rPr>
              <w:t>.</w:t>
            </w:r>
          </w:p>
          <w:p w:rsidR="0034428F" w:rsidRPr="0034428F" w:rsidRDefault="0034428F">
            <w:pPr>
              <w:pStyle w:val="NoSpacing"/>
              <w:numPr>
                <w:ilvl w:val="0"/>
                <w:numId w:val="5"/>
              </w:numPr>
              <w:spacing w:line="192" w:lineRule="auto"/>
              <w:jc w:val="both"/>
              <w:rPr>
                <w:color w:val="002060"/>
                <w:sz w:val="32"/>
                <w:szCs w:val="32"/>
                <w:rtl/>
              </w:rPr>
            </w:pPr>
            <w:r w:rsidRPr="0034428F">
              <w:rPr>
                <w:rFonts w:hint="cs"/>
                <w:color w:val="002060"/>
                <w:sz w:val="32"/>
                <w:szCs w:val="32"/>
                <w:rtl/>
              </w:rPr>
              <w:t xml:space="preserve">امتلاك مهارات </w:t>
            </w:r>
            <w:r w:rsidRPr="0034428F">
              <w:rPr>
                <w:color w:val="002060"/>
                <w:sz w:val="32"/>
                <w:szCs w:val="32"/>
                <w:rtl/>
              </w:rPr>
              <w:t>التعامل مع السلوكيات السلبية</w:t>
            </w:r>
            <w:r w:rsidRPr="0034428F">
              <w:rPr>
                <w:rFonts w:hint="cs"/>
                <w:color w:val="002060"/>
                <w:sz w:val="32"/>
                <w:szCs w:val="32"/>
                <w:rtl/>
              </w:rPr>
              <w:t xml:space="preserve"> ل</w:t>
            </w:r>
            <w:r w:rsidRPr="0034428F">
              <w:rPr>
                <w:color w:val="002060"/>
                <w:sz w:val="32"/>
                <w:szCs w:val="32"/>
                <w:rtl/>
              </w:rPr>
              <w:t>لحشود</w:t>
            </w:r>
            <w:r w:rsidRPr="0034428F">
              <w:rPr>
                <w:rFonts w:hint="cs"/>
                <w:color w:val="002060"/>
                <w:sz w:val="32"/>
                <w:szCs w:val="32"/>
                <w:rtl/>
              </w:rPr>
              <w:t>.</w:t>
            </w:r>
          </w:p>
          <w:p w:rsidR="0034428F" w:rsidRPr="0034428F" w:rsidRDefault="0034428F">
            <w:pPr>
              <w:pStyle w:val="NoSpacing"/>
              <w:numPr>
                <w:ilvl w:val="0"/>
                <w:numId w:val="5"/>
              </w:numPr>
              <w:spacing w:line="192" w:lineRule="auto"/>
              <w:jc w:val="both"/>
              <w:rPr>
                <w:color w:val="002060"/>
                <w:sz w:val="32"/>
                <w:szCs w:val="32"/>
                <w:rtl/>
              </w:rPr>
            </w:pPr>
            <w:r w:rsidRPr="0034428F">
              <w:rPr>
                <w:rFonts w:hint="cs"/>
                <w:color w:val="002060"/>
                <w:sz w:val="32"/>
                <w:szCs w:val="32"/>
                <w:rtl/>
              </w:rPr>
              <w:t xml:space="preserve">توضيح </w:t>
            </w:r>
            <w:r w:rsidRPr="0034428F">
              <w:rPr>
                <w:color w:val="002060"/>
                <w:sz w:val="32"/>
                <w:szCs w:val="32"/>
                <w:rtl/>
              </w:rPr>
              <w:t>الخطوات التي يمكن اتباعها لحشد الطاقات نحو تحقيق الأهداف</w:t>
            </w:r>
            <w:r w:rsidRPr="0034428F">
              <w:rPr>
                <w:rFonts w:hint="cs"/>
                <w:color w:val="002060"/>
                <w:sz w:val="32"/>
                <w:szCs w:val="32"/>
                <w:rtl/>
              </w:rPr>
              <w:t>.</w:t>
            </w:r>
          </w:p>
          <w:p w:rsidR="0034428F" w:rsidRPr="00CE77ED" w:rsidRDefault="0034428F" w:rsidP="0034428F">
            <w:pPr>
              <w:pStyle w:val="NoSpacing"/>
              <w:ind w:left="360"/>
              <w:rPr>
                <w:b/>
                <w:bCs w:val="0"/>
                <w:color w:val="002060"/>
                <w:rtl/>
              </w:rPr>
            </w:pPr>
          </w:p>
        </w:tc>
      </w:tr>
    </w:tbl>
    <w:p w:rsidR="003F41BB" w:rsidRDefault="00BF1E10">
      <w:pPr>
        <w:bidi w:val="0"/>
        <w:spacing w:after="160" w:line="259" w:lineRule="auto"/>
        <w:jc w:val="left"/>
        <w:rPr>
          <w:rtl/>
          <w:lang w:bidi="ar-SY"/>
        </w:rPr>
      </w:pPr>
      <w:r>
        <w:rPr>
          <w:rFonts w:cs="PT Bold Heading"/>
          <w:noProof/>
          <w:sz w:val="52"/>
          <w:szCs w:val="56"/>
          <w:rtl/>
        </w:rPr>
        <mc:AlternateContent>
          <mc:Choice Requires="wpg">
            <w:drawing>
              <wp:anchor distT="0" distB="0" distL="114300" distR="114300" simplePos="0" relativeHeight="252746752" behindDoc="0" locked="0" layoutInCell="1" allowOverlap="1" wp14:anchorId="7E6EB664" wp14:editId="6240F196">
                <wp:simplePos x="0" y="0"/>
                <wp:positionH relativeFrom="column">
                  <wp:posOffset>4117975</wp:posOffset>
                </wp:positionH>
                <wp:positionV relativeFrom="paragraph">
                  <wp:posOffset>579755</wp:posOffset>
                </wp:positionV>
                <wp:extent cx="2285365" cy="833606"/>
                <wp:effectExtent l="0" t="0" r="0" b="43180"/>
                <wp:wrapNone/>
                <wp:docPr id="641867258" name="مجموعة 641867258"/>
                <wp:cNvGraphicFramePr/>
                <a:graphic xmlns:a="http://schemas.openxmlformats.org/drawingml/2006/main">
                  <a:graphicData uri="http://schemas.microsoft.com/office/word/2010/wordprocessingGroup">
                    <wpg:wgp>
                      <wpg:cNvGrpSpPr/>
                      <wpg:grpSpPr>
                        <a:xfrm>
                          <a:off x="0" y="0"/>
                          <a:ext cx="2285365" cy="833606"/>
                          <a:chOff x="174172" y="0"/>
                          <a:chExt cx="2285365" cy="833606"/>
                        </a:xfrm>
                      </wpg:grpSpPr>
                      <wps:wsp>
                        <wps:cNvPr id="1986008487" name="مربع نص 8"/>
                        <wps:cNvSpPr txBox="1">
                          <a:spLocks noChangeAspect="1"/>
                        </wps:cNvSpPr>
                        <wps:spPr>
                          <a:xfrm rot="1380000">
                            <a:off x="174172" y="0"/>
                            <a:ext cx="2285365" cy="450850"/>
                          </a:xfrm>
                          <a:prstGeom prst="rect">
                            <a:avLst/>
                          </a:prstGeom>
                          <a:noFill/>
                        </wps:spPr>
                        <wps:txbx>
                          <w:txbxContent>
                            <w:p w:rsidR="00A6609E" w:rsidRPr="00CB5E27" w:rsidRDefault="00A6609E" w:rsidP="00A6609E">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 xml:space="preserve">الجلسة </w:t>
                              </w:r>
                              <w:r>
                                <w:rPr>
                                  <w:rFonts w:ascii="Adobe Arabic" w:hAnsi="Adobe Arabic" w:cs="Adobe Arabic" w:hint="cs"/>
                                  <w:b/>
                                  <w:bCs/>
                                  <w:color w:val="FFFFFF" w:themeColor="background1"/>
                                  <w:kern w:val="24"/>
                                  <w:sz w:val="52"/>
                                  <w:szCs w:val="52"/>
                                  <w:rtl/>
                                  <w:lang w:bidi="ar-EG"/>
                                </w:rPr>
                                <w:t>الثانية</w:t>
                              </w:r>
                            </w:p>
                          </w:txbxContent>
                        </wps:txbx>
                        <wps:bodyPr wrap="square" rtlCol="1">
                          <a:spAutoFit/>
                        </wps:bodyPr>
                      </wps:wsp>
                      <pic:pic xmlns:pic="http://schemas.openxmlformats.org/drawingml/2006/picture">
                        <pic:nvPicPr>
                          <pic:cNvPr id="53060567" name="صورة 14"/>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1924267" y="404038"/>
                            <a:ext cx="429536" cy="429568"/>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E6EB664" id="مجموعة 641867258" o:spid="_x0000_s1612" style="position:absolute;margin-left:324.25pt;margin-top:45.65pt;width:179.95pt;height:65.65pt;z-index:252746752;mso-position-horizontal-relative:text;mso-position-vertical-relative:text;mso-width-relative:margin;mso-height-relative:margin" coordorigin="1741" coordsize="22853,8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">
                <v:shape id="مربع نص 8" o:spid="_x0000_s1613" type="#_x0000_t202" style="position:absolute;left:1741;width:22854;height:4508;rotation: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" filled="f" stroked="f">
                  <o:lock v:ext="edit" aspectratio="t"/>
                  <v:textbox style="mso-fit-shape-to-text:t">
                    <w:txbxContent>
                      <w:p w14:paraId="2889108F" w14:textId="16092A6C" w:rsidR="00A6609E" w:rsidRPr="00CB5E27" w:rsidRDefault="00A6609E" w:rsidP="00A6609E">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 xml:space="preserve">الجلسة </w:t>
                        </w:r>
                        <w:r>
                          <w:rPr>
                            <w:rFonts w:ascii="Adobe Arabic" w:hAnsi="Adobe Arabic" w:cs="Adobe Arabic" w:hint="cs"/>
                            <w:b/>
                            <w:bCs/>
                            <w:color w:val="FFFFFF" w:themeColor="background1"/>
                            <w:kern w:val="24"/>
                            <w:sz w:val="52"/>
                            <w:szCs w:val="52"/>
                            <w:rtl/>
                            <w:lang w:bidi="ar-EG"/>
                          </w:rPr>
                          <w:t>الثانية</w:t>
                        </w:r>
                      </w:p>
                    </w:txbxContent>
                  </v:textbox>
                </v:shape>
                <v:shape id="صورة 14" o:spid="_x0000_s1614" type="#_x0000_t75" style="position:absolute;left:19242;top:4040;width:4296;height:4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">
                  <v:imagedata r:id="rId62" o:title=""/>
                </v:shape>
              </v:group>
            </w:pict>
          </mc:Fallback>
        </mc:AlternateContent>
      </w:r>
      <w:r w:rsidR="0034428F">
        <w:rPr>
          <w:rFonts w:cs="PT Bold Heading"/>
          <w:noProof/>
          <w:sz w:val="52"/>
          <w:szCs w:val="56"/>
          <w:rtl/>
        </w:rPr>
        <w:t xml:space="preserve"> </w:t>
      </w:r>
      <w:r w:rsidR="003F41BB">
        <w:rPr>
          <w:rtl/>
          <w:lang w:bidi="ar-SY"/>
        </w:rPr>
        <w:br w:type="page"/>
      </w:r>
    </w:p>
    <w:p w:rsidR="0034428F" w:rsidRDefault="0034428F" w:rsidP="0034428F">
      <w:pPr>
        <w:jc w:val="center"/>
        <w:rPr>
          <w:rFonts w:ascii="Sakkal Majalla" w:hAnsi="Sakkal Majalla"/>
          <w:b/>
          <w:bCs/>
          <w:color w:val="002060"/>
          <w:sz w:val="34"/>
          <w:rtl/>
          <w:lang w:bidi="ar-EG"/>
        </w:rPr>
      </w:pPr>
      <w:r w:rsidRPr="00D05800">
        <w:rPr>
          <w:rFonts w:hint="cs"/>
          <w:b/>
          <w:bCs/>
          <w:color w:val="002060"/>
          <w:rtl/>
        </w:rPr>
        <w:lastRenderedPageBreak/>
        <w:t>يرجى متابعة الفيديو الآتي:</w:t>
      </w:r>
    </w:p>
    <w:p w:rsidR="0034428F" w:rsidRDefault="0034428F" w:rsidP="0034428F">
      <w:pPr>
        <w:jc w:val="center"/>
        <w:rPr>
          <w:rFonts w:ascii="Sakkal Majalla" w:hAnsi="Sakkal Majalla"/>
          <w:color w:val="002060"/>
          <w:sz w:val="34"/>
          <w:rtl/>
          <w:lang w:bidi="ar-EG"/>
        </w:rPr>
      </w:pPr>
      <w:r>
        <w:rPr>
          <w:noProof/>
          <w:rtl/>
        </w:rPr>
        <w:drawing>
          <wp:inline distT="0" distB="0" distL="0" distR="0" wp14:anchorId="26734E78" wp14:editId="5250D816">
            <wp:extent cx="1037116" cy="719066"/>
            <wp:effectExtent l="0" t="0" r="0" b="5080"/>
            <wp:docPr id="1669141868" name="صورة 166914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youtube-logo-6019878_640-removebg-preview.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048278" cy="726805"/>
                    </a:xfrm>
                    <a:prstGeom prst="rect">
                      <a:avLst/>
                    </a:prstGeom>
                  </pic:spPr>
                </pic:pic>
              </a:graphicData>
            </a:graphic>
          </wp:inline>
        </w:drawing>
      </w:r>
    </w:p>
    <w:p w:rsidR="0034428F" w:rsidRPr="0034428F" w:rsidRDefault="00B07E69" w:rsidP="0034428F">
      <w:pPr>
        <w:jc w:val="center"/>
        <w:rPr>
          <w:rFonts w:ascii="Sakkal Majalla" w:eastAsia="Times New Roman" w:hAnsi="Sakkal Majalla"/>
          <w:b/>
          <w:bCs/>
          <w:sz w:val="34"/>
        </w:rPr>
      </w:pPr>
      <w:hyperlink r:id="rId92" w:history="1">
        <w:r w:rsidR="0034428F" w:rsidRPr="0034428F">
          <w:rPr>
            <w:rFonts w:ascii="Sakkal Majalla" w:eastAsia="Times New Roman" w:hAnsi="Sakkal Majalla"/>
            <w:b/>
            <w:bCs/>
            <w:color w:val="0563C1"/>
            <w:sz w:val="34"/>
            <w:u w:val="single"/>
          </w:rPr>
          <w:t>https://youtu.be/IyCHoHUqF_E</w:t>
        </w:r>
      </w:hyperlink>
    </w:p>
    <w:p w:rsidR="0034428F" w:rsidRDefault="0034428F" w:rsidP="0034428F">
      <w:pPr>
        <w:jc w:val="center"/>
        <w:rPr>
          <w:rFonts w:ascii="Sakkal Majalla" w:hAnsi="Sakkal Majalla"/>
          <w:b/>
          <w:bCs/>
          <w:sz w:val="34"/>
          <w:rtl/>
        </w:rPr>
      </w:pPr>
      <w:r w:rsidRPr="00BD5495">
        <w:rPr>
          <w:rFonts w:ascii="Sakkal Majalla" w:hAnsi="Sakkal Majalla"/>
          <w:noProof/>
          <w:color w:val="002060"/>
          <w:sz w:val="34"/>
        </w:rPr>
        <mc:AlternateContent>
          <mc:Choice Requires="wpg">
            <w:drawing>
              <wp:inline distT="0" distB="0" distL="0" distR="0" wp14:anchorId="08EDF6F4" wp14:editId="027E9990">
                <wp:extent cx="5731510" cy="895350"/>
                <wp:effectExtent l="0" t="0" r="21590" b="19050"/>
                <wp:docPr id="184892603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04373" name="صورة 1004373"/>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83559839" name="مجموعة 283559839"/>
                        <wpg:cNvGrpSpPr/>
                        <wpg:grpSpPr>
                          <a:xfrm>
                            <a:off x="0" y="0"/>
                            <a:ext cx="5731510" cy="895350"/>
                            <a:chOff x="0" y="0"/>
                            <a:chExt cx="5878196" cy="918845"/>
                          </a:xfrm>
                        </wpg:grpSpPr>
                        <wpg:grpSp>
                          <wpg:cNvPr id="408015309" name="مجموعة 408015309"/>
                          <wpg:cNvGrpSpPr/>
                          <wpg:grpSpPr>
                            <a:xfrm>
                              <a:off x="0" y="0"/>
                              <a:ext cx="5878196" cy="918845"/>
                              <a:chOff x="0" y="0"/>
                              <a:chExt cx="6240348" cy="919070"/>
                            </a:xfrm>
                          </wpg:grpSpPr>
                          <wpg:grpSp>
                            <wpg:cNvPr id="211315713" name="مجموعة 211315713"/>
                            <wpg:cNvGrpSpPr/>
                            <wpg:grpSpPr>
                              <a:xfrm>
                                <a:off x="0" y="169208"/>
                                <a:ext cx="5433072" cy="580613"/>
                                <a:chOff x="0" y="169208"/>
                                <a:chExt cx="5433072" cy="580613"/>
                              </a:xfrm>
                            </wpg:grpSpPr>
                            <wps:wsp>
                              <wps:cNvPr id="135096238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1451715"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9982299" name="شكل بيضاوي 1249982299"/>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77023552" name="مربع نص 41"/>
                          <wps:cNvSpPr txBox="1"/>
                          <wps:spPr>
                            <a:xfrm>
                              <a:off x="204484" y="256973"/>
                              <a:ext cx="4616071" cy="377965"/>
                            </a:xfrm>
                            <a:prstGeom prst="rect">
                              <a:avLst/>
                            </a:prstGeom>
                            <a:noFill/>
                          </wps:spPr>
                          <wps:txbx>
                            <w:txbxContent>
                              <w:p w:rsidR="0034428F" w:rsidRPr="00EE6CEF" w:rsidRDefault="00EE6CEF" w:rsidP="00EE6CEF">
                                <w:pPr>
                                  <w:pStyle w:val="a0"/>
                                  <w:rPr>
                                    <w:sz w:val="40"/>
                                    <w:szCs w:val="40"/>
                                  </w:rPr>
                                </w:pPr>
                                <w:r w:rsidRPr="00EE6CEF">
                                  <w:rPr>
                                    <w:sz w:val="40"/>
                                    <w:szCs w:val="40"/>
                                    <w:rtl/>
                                  </w:rPr>
                                  <w:t>فهم حاجات وتوقعات الجمهور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8EDF6F4" id="_x0000_s161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">
                <v:shape id="صورة 1004373" o:spid="_x0000_s161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">
                  <v:imagedata r:id="rId69" o:title=""/>
                </v:shape>
                <v:group id="مجموعة 283559839" o:spid="_x0000_s16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">
                  <v:group id="مجموعة 408015309" o:spid="_x0000_s16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">
                    <v:group id="مجموعة 211315713" o:spid="_x0000_s16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">
                      <v:shape id="شكل حر 42" o:spid="_x0000_s16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6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" fillcolor="#2b5474" stroked="f" strokeweight="1pt">
                        <v:stroke joinstyle="miter"/>
                      </v:roundrect>
                    </v:group>
                    <v:oval id="شكل بيضاوي 1249982299" o:spid="_x0000_s16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" filled="f" strokecolor="#579da5" strokeweight="1pt">
                      <v:stroke joinstyle="miter"/>
                    </v:oval>
                  </v:group>
                  <v:shape id="مربع نص 41" o:spid="_x0000_s1623" type="#_x0000_t202" style="position:absolute;left:2044;top:2569;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" filled="f" stroked="f">
                    <v:textbox style="mso-fit-shape-to-text:t">
                      <w:txbxContent>
                        <w:p w14:paraId="39A044CD" w14:textId="1556E289" w:rsidR="0034428F" w:rsidRPr="00EE6CEF" w:rsidRDefault="00EE6CEF" w:rsidP="00EE6CEF">
                          <w:pPr>
                            <w:pStyle w:val="a0"/>
                            <w:rPr>
                              <w:sz w:val="40"/>
                              <w:szCs w:val="40"/>
                            </w:rPr>
                          </w:pPr>
                          <w:r w:rsidRPr="00EE6CEF">
                            <w:rPr>
                              <w:sz w:val="40"/>
                              <w:szCs w:val="40"/>
                              <w:rtl/>
                            </w:rPr>
                            <w:t>فهم حاجات وتوقعات الجمهور</w:t>
                          </w:r>
                        </w:p>
                      </w:txbxContent>
                    </v:textbox>
                  </v:shape>
                </v:group>
                <w10:anchorlock/>
              </v:group>
            </w:pict>
          </mc:Fallback>
        </mc:AlternateContent>
      </w:r>
    </w:p>
    <w:p w:rsidR="0034428F" w:rsidRPr="00EE6CEF" w:rsidRDefault="0034428F" w:rsidP="00EE6CEF">
      <w:r w:rsidRPr="005E24D7">
        <w:rPr>
          <w:rtl/>
        </w:rPr>
        <w:t>فهم حاجات وتوقعات الجمهور من أجل التخ</w:t>
      </w:r>
      <w:r>
        <w:rPr>
          <w:rtl/>
        </w:rPr>
        <w:t>طيط لإدارة الحشود هو أمر مهم جد</w:t>
      </w:r>
      <w:r w:rsidRPr="005E24D7">
        <w:rPr>
          <w:rtl/>
        </w:rPr>
        <w:t>ا</w:t>
      </w:r>
      <w:r>
        <w:rPr>
          <w:rFonts w:hint="cs"/>
          <w:rtl/>
        </w:rPr>
        <w:t>ً</w:t>
      </w:r>
      <w:r w:rsidRPr="005E24D7">
        <w:rPr>
          <w:rtl/>
        </w:rPr>
        <w:t xml:space="preserve"> لضمان نجاح إدارة الحشود، وذلك لأن توقعات الجمهور وحاجاته يمكن أن تؤثر بشكل كبير على قدرة فريق إدارة الحشود على تلبية احتياجات الجمهور وتوفير بيئة آمنة ومريحة للجميع.</w:t>
      </w:r>
    </w:p>
    <w:p w:rsidR="0034428F" w:rsidRPr="00EE6CEF" w:rsidRDefault="0034428F" w:rsidP="00F9337C">
      <w:pPr>
        <w:rPr>
          <w:color w:val="C00000"/>
        </w:rPr>
      </w:pPr>
      <w:r w:rsidRPr="00EE6CEF">
        <w:rPr>
          <w:color w:val="C00000"/>
          <w:rtl/>
        </w:rPr>
        <w:t>وفيما يلي بعض التوقعات الشائعة للجمهور التي يجب تحليلها وفهمها من أجل التخطيط لإدارة الحشود:</w:t>
      </w:r>
    </w:p>
    <w:p w:rsidR="0034428F" w:rsidRDefault="00F7234D" w:rsidP="0034428F">
      <w:pPr>
        <w:rPr>
          <w:rFonts w:ascii="Adobe Arabic" w:hAnsi="Adobe Arabic" w:cs="Adobe Arabic"/>
          <w:sz w:val="40"/>
          <w:szCs w:val="40"/>
          <w:rtl/>
        </w:rPr>
      </w:pPr>
      <w:r>
        <w:rPr>
          <w:rFonts w:ascii="Adobe Arabic" w:hAnsi="Adobe Arabic" w:cs="Adobe Arabic" w:hint="cs"/>
          <w:noProof/>
          <w:sz w:val="40"/>
          <w:szCs w:val="40"/>
          <w:rtl/>
        </w:rPr>
        <mc:AlternateContent>
          <mc:Choice Requires="wpg">
            <w:drawing>
              <wp:inline distT="0" distB="0" distL="0" distR="0" wp14:anchorId="618CFC95" wp14:editId="4DD5ED6C">
                <wp:extent cx="5466169" cy="1621682"/>
                <wp:effectExtent l="0" t="0" r="0" b="0"/>
                <wp:docPr id="786177" name="مجموعة 17"/>
                <wp:cNvGraphicFramePr/>
                <a:graphic xmlns:a="http://schemas.openxmlformats.org/drawingml/2006/main">
                  <a:graphicData uri="http://schemas.microsoft.com/office/word/2010/wordprocessingGroup">
                    <wpg:wgp>
                      <wpg:cNvGrpSpPr/>
                      <wpg:grpSpPr>
                        <a:xfrm>
                          <a:off x="0" y="0"/>
                          <a:ext cx="5466169" cy="1621682"/>
                          <a:chOff x="87943" y="0"/>
                          <a:chExt cx="6548797" cy="1957087"/>
                        </a:xfrm>
                      </wpg:grpSpPr>
                      <wps:wsp>
                        <wps:cNvPr id="786178" name="TextBox 15"/>
                        <wps:cNvSpPr txBox="1"/>
                        <wps:spPr>
                          <a:xfrm>
                            <a:off x="2777173" y="1365973"/>
                            <a:ext cx="1316397" cy="394710"/>
                          </a:xfrm>
                          <a:prstGeom prst="rect">
                            <a:avLst/>
                          </a:prstGeom>
                          <a:noFill/>
                        </wps:spPr>
                        <wps:txbx>
                          <w:txbxContent>
                            <w:p w:rsidR="00F7234D" w:rsidRPr="008C100B" w:rsidRDefault="00F7234D" w:rsidP="00F7234D">
                              <w:pPr>
                                <w:pStyle w:val="NormalWeb"/>
                                <w:bidi/>
                                <w:spacing w:before="0" w:beforeAutospacing="0" w:after="0" w:afterAutospacing="0"/>
                                <w:jc w:val="center"/>
                                <w:rPr>
                                  <w:rFonts w:ascii="Adobe Arabic" w:hAnsi="Adobe Arabic" w:cs="Adobe Arabic"/>
                                  <w:b/>
                                  <w:bCs/>
                                  <w:color w:val="579DA5"/>
                                  <w:kern w:val="24"/>
                                  <w:sz w:val="32"/>
                                  <w:szCs w:val="32"/>
                                  <w:lang w:bidi="ar-SY"/>
                                </w:rPr>
                              </w:pPr>
                              <w:r>
                                <w:rPr>
                                  <w:rFonts w:ascii="Adobe Arabic" w:hAnsi="Adobe Arabic" w:cs="Adobe Arabic" w:hint="cs"/>
                                  <w:b/>
                                  <w:bCs/>
                                  <w:color w:val="579DA5"/>
                                  <w:kern w:val="24"/>
                                  <w:sz w:val="32"/>
                                  <w:szCs w:val="32"/>
                                  <w:rtl/>
                                  <w:lang w:bidi="ar-SY"/>
                                </w:rPr>
                                <w:t>الراحة</w:t>
                              </w:r>
                            </w:p>
                          </w:txbxContent>
                        </wps:txbx>
                        <wps:bodyPr wrap="square" lIns="108000" rIns="108000" rtlCol="0">
                          <a:noAutofit/>
                        </wps:bodyPr>
                      </wps:wsp>
                      <wps:wsp>
                        <wps:cNvPr id="786179" name="TextBox 18"/>
                        <wps:cNvSpPr txBox="1"/>
                        <wps:spPr>
                          <a:xfrm>
                            <a:off x="4079785" y="1366023"/>
                            <a:ext cx="1273951" cy="591064"/>
                          </a:xfrm>
                          <a:prstGeom prst="rect">
                            <a:avLst/>
                          </a:prstGeom>
                          <a:noFill/>
                        </wps:spPr>
                        <wps:txbx>
                          <w:txbxContent>
                            <w:p w:rsidR="00F7234D" w:rsidRPr="00ED421A" w:rsidRDefault="00F7234D" w:rsidP="00F7234D">
                              <w:pPr>
                                <w:pStyle w:val="NormalWeb"/>
                                <w:bidi/>
                                <w:spacing w:before="0" w:beforeAutospacing="0" w:after="0" w:afterAutospacing="0"/>
                                <w:jc w:val="center"/>
                                <w:rPr>
                                  <w:sz w:val="32"/>
                                  <w:szCs w:val="32"/>
                                  <w:rtl/>
                                  <w:lang w:bidi="ar-SY"/>
                                </w:rPr>
                              </w:pPr>
                              <w:r>
                                <w:rPr>
                                  <w:rFonts w:ascii="Adobe Arabic" w:hAnsi="Adobe Arabic" w:cs="Adobe Arabic" w:hint="cs"/>
                                  <w:b/>
                                  <w:bCs/>
                                  <w:color w:val="2B5474"/>
                                  <w:kern w:val="24"/>
                                  <w:sz w:val="32"/>
                                  <w:szCs w:val="32"/>
                                  <w:rtl/>
                                  <w:lang w:bidi="ar-SY"/>
                                </w:rPr>
                                <w:t>التوجيه والإرشاد</w:t>
                              </w:r>
                            </w:p>
                          </w:txbxContent>
                        </wps:txbx>
                        <wps:bodyPr wrap="square" lIns="108000" rIns="108000" rtlCol="0">
                          <a:noAutofit/>
                        </wps:bodyPr>
                      </wps:wsp>
                      <wps:wsp>
                        <wps:cNvPr id="786180" name="TextBox 21"/>
                        <wps:cNvSpPr txBox="1"/>
                        <wps:spPr>
                          <a:xfrm>
                            <a:off x="5274555" y="1351584"/>
                            <a:ext cx="1362185" cy="476123"/>
                          </a:xfrm>
                          <a:prstGeom prst="rect">
                            <a:avLst/>
                          </a:prstGeom>
                          <a:noFill/>
                        </wps:spPr>
                        <wps:txbx>
                          <w:txbxContent>
                            <w:p w:rsidR="00F7234D" w:rsidRPr="00F7234D" w:rsidRDefault="00F7234D" w:rsidP="00F7234D">
                              <w:pPr>
                                <w:pStyle w:val="NormalWeb"/>
                                <w:bidi/>
                                <w:spacing w:before="0" w:beforeAutospacing="0" w:after="0" w:afterAutospacing="0"/>
                                <w:jc w:val="center"/>
                                <w:rPr>
                                  <w:rFonts w:ascii="Adobe Arabic" w:hAnsi="Adobe Arabic" w:cs="Adobe Arabic"/>
                                  <w:b/>
                                  <w:bCs/>
                                  <w:color w:val="343C4F"/>
                                  <w:kern w:val="24"/>
                                  <w:sz w:val="32"/>
                                  <w:szCs w:val="32"/>
                                  <w:rtl/>
                                  <w:lang w:bidi="ar-SY"/>
                                </w:rPr>
                              </w:pPr>
                              <w:r w:rsidRPr="00F7234D">
                                <w:rPr>
                                  <w:rFonts w:ascii="Adobe Arabic" w:hAnsi="Adobe Arabic" w:cs="Adobe Arabic"/>
                                  <w:b/>
                                  <w:bCs/>
                                  <w:color w:val="343C4F"/>
                                  <w:kern w:val="24"/>
                                  <w:sz w:val="32"/>
                                  <w:szCs w:val="32"/>
                                  <w:rtl/>
                                  <w:lang w:bidi="ar-SY"/>
                                </w:rPr>
                                <w:t>الأمن والسلامة</w:t>
                              </w:r>
                            </w:p>
                          </w:txbxContent>
                        </wps:txbx>
                        <wps:bodyPr wrap="square" lIns="108000" rIns="108000" rtlCol="0">
                          <a:noAutofit/>
                        </wps:bodyPr>
                      </wps:wsp>
                      <wps:wsp>
                        <wps:cNvPr id="786181" name="Freeform: Shape 26"/>
                        <wps:cNvSpPr>
                          <a:spLocks noChangeAspect="1"/>
                        </wps:cNvSpPr>
                        <wps:spPr>
                          <a:xfrm>
                            <a:off x="4079795" y="0"/>
                            <a:ext cx="924035" cy="939511"/>
                          </a:xfrm>
                          <a:custGeom>
                            <a:avLst/>
                            <a:gdLst>
                              <a:gd name="connsiteX0" fmla="*/ 1632503 w 2337564"/>
                              <a:gd name="connsiteY0" fmla="*/ 0 h 2376629"/>
                              <a:gd name="connsiteX1" fmla="*/ 1973743 w 2337564"/>
                              <a:gd name="connsiteY1" fmla="*/ 536479 h 2376629"/>
                              <a:gd name="connsiteX2" fmla="*/ 1338632 w 2337564"/>
                              <a:gd name="connsiteY2" fmla="*/ 566281 h 2376629"/>
                              <a:gd name="connsiteX3" fmla="*/ 1411376 w 2337564"/>
                              <a:gd name="connsiteY3" fmla="*/ 426106 h 2376629"/>
                              <a:gd name="connsiteX4" fmla="*/ 1336049 w 2337564"/>
                              <a:gd name="connsiteY4" fmla="*/ 414609 h 2376629"/>
                              <a:gd name="connsiteX5" fmla="*/ 1241029 w 2337564"/>
                              <a:gd name="connsiteY5" fmla="*/ 409812 h 2376629"/>
                              <a:gd name="connsiteX6" fmla="*/ 311684 w 2337564"/>
                              <a:gd name="connsiteY6" fmla="*/ 1339156 h 2376629"/>
                              <a:gd name="connsiteX7" fmla="*/ 1241029 w 2337564"/>
                              <a:gd name="connsiteY7" fmla="*/ 2268501 h 2376629"/>
                              <a:gd name="connsiteX8" fmla="*/ 1276800 w 2337564"/>
                              <a:gd name="connsiteY8" fmla="*/ 2266695 h 2376629"/>
                              <a:gd name="connsiteX9" fmla="*/ 1283069 w 2337564"/>
                              <a:gd name="connsiteY9" fmla="*/ 2267289 h 2376629"/>
                              <a:gd name="connsiteX10" fmla="*/ 2146453 w 2337564"/>
                              <a:gd name="connsiteY10" fmla="*/ 1724859 h 2376629"/>
                              <a:gd name="connsiteX11" fmla="*/ 2329590 w 2337564"/>
                              <a:gd name="connsiteY11" fmla="*/ 1186157 h 2376629"/>
                              <a:gd name="connsiteX12" fmla="*/ 2331676 w 2337564"/>
                              <a:gd name="connsiteY12" fmla="*/ 1091239 h 2376629"/>
                              <a:gd name="connsiteX13" fmla="*/ 2337564 w 2337564"/>
                              <a:gd name="connsiteY13" fmla="*/ 1207847 h 2376629"/>
                              <a:gd name="connsiteX14" fmla="*/ 1168782 w 2337564"/>
                              <a:gd name="connsiteY14" fmla="*/ 2376629 h 2376629"/>
                              <a:gd name="connsiteX15" fmla="*/ 0 w 2337564"/>
                              <a:gd name="connsiteY15" fmla="*/ 1207847 h 2376629"/>
                              <a:gd name="connsiteX16" fmla="*/ 1168782 w 2337564"/>
                              <a:gd name="connsiteY16" fmla="*/ 39065 h 2376629"/>
                              <a:gd name="connsiteX17" fmla="*/ 1516342 w 2337564"/>
                              <a:gd name="connsiteY17" fmla="*/ 91611 h 2376629"/>
                              <a:gd name="connsiteX18" fmla="*/ 1574009 w 2337564"/>
                              <a:gd name="connsiteY18" fmla="*/ 112718 h 2376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37564" h="2376629">
                                <a:moveTo>
                                  <a:pt x="1632503" y="0"/>
                                </a:moveTo>
                                <a:lnTo>
                                  <a:pt x="1973743" y="536479"/>
                                </a:lnTo>
                                <a:lnTo>
                                  <a:pt x="1338632" y="566281"/>
                                </a:lnTo>
                                <a:lnTo>
                                  <a:pt x="1411376" y="426106"/>
                                </a:lnTo>
                                <a:lnTo>
                                  <a:pt x="1336049" y="414609"/>
                                </a:lnTo>
                                <a:cubicBezTo>
                                  <a:pt x="1304807" y="411437"/>
                                  <a:pt x="1273108" y="409812"/>
                                  <a:pt x="1241029" y="409812"/>
                                </a:cubicBezTo>
                                <a:cubicBezTo>
                                  <a:pt x="727767" y="409811"/>
                                  <a:pt x="311684" y="825893"/>
                                  <a:pt x="311684" y="1339156"/>
                                </a:cubicBezTo>
                                <a:cubicBezTo>
                                  <a:pt x="311685" y="1852419"/>
                                  <a:pt x="727767" y="2268501"/>
                                  <a:pt x="1241029" y="2268501"/>
                                </a:cubicBezTo>
                                <a:lnTo>
                                  <a:pt x="1276800" y="2266695"/>
                                </a:lnTo>
                                <a:lnTo>
                                  <a:pt x="1283069" y="2267289"/>
                                </a:lnTo>
                                <a:cubicBezTo>
                                  <a:pt x="1587888" y="2277898"/>
                                  <a:pt x="1931140" y="2074979"/>
                                  <a:pt x="2146453" y="1724859"/>
                                </a:cubicBezTo>
                                <a:cubicBezTo>
                                  <a:pt x="2254110" y="1549799"/>
                                  <a:pt x="2314494" y="1362798"/>
                                  <a:pt x="2329590" y="1186157"/>
                                </a:cubicBezTo>
                                <a:lnTo>
                                  <a:pt x="2331676" y="1091239"/>
                                </a:lnTo>
                                <a:lnTo>
                                  <a:pt x="2337564" y="1207847"/>
                                </a:lnTo>
                                <a:cubicBezTo>
                                  <a:pt x="2337564" y="1853347"/>
                                  <a:pt x="1814282" y="2376629"/>
                                  <a:pt x="1168782" y="2376629"/>
                                </a:cubicBezTo>
                                <a:cubicBezTo>
                                  <a:pt x="523282" y="2376629"/>
                                  <a:pt x="0" y="1853347"/>
                                  <a:pt x="0" y="1207847"/>
                                </a:cubicBezTo>
                                <a:cubicBezTo>
                                  <a:pt x="0" y="562347"/>
                                  <a:pt x="523282" y="39065"/>
                                  <a:pt x="1168782" y="39065"/>
                                </a:cubicBezTo>
                                <a:cubicBezTo>
                                  <a:pt x="1289813" y="39065"/>
                                  <a:pt x="1406548" y="57462"/>
                                  <a:pt x="1516342" y="91611"/>
                                </a:cubicBezTo>
                                <a:lnTo>
                                  <a:pt x="1574009" y="112718"/>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86182" name="Freeform: Shape 25"/>
                        <wps:cNvSpPr>
                          <a:spLocks noChangeAspect="1"/>
                        </wps:cNvSpPr>
                        <wps:spPr>
                          <a:xfrm>
                            <a:off x="2885139" y="0"/>
                            <a:ext cx="924035" cy="939511"/>
                          </a:xfrm>
                          <a:custGeom>
                            <a:avLst/>
                            <a:gdLst>
                              <a:gd name="connsiteX0" fmla="*/ 1632503 w 2337564"/>
                              <a:gd name="connsiteY0" fmla="*/ 0 h 2376629"/>
                              <a:gd name="connsiteX1" fmla="*/ 1973743 w 2337564"/>
                              <a:gd name="connsiteY1" fmla="*/ 536479 h 2376629"/>
                              <a:gd name="connsiteX2" fmla="*/ 1338632 w 2337564"/>
                              <a:gd name="connsiteY2" fmla="*/ 566281 h 2376629"/>
                              <a:gd name="connsiteX3" fmla="*/ 1411376 w 2337564"/>
                              <a:gd name="connsiteY3" fmla="*/ 426106 h 2376629"/>
                              <a:gd name="connsiteX4" fmla="*/ 1336049 w 2337564"/>
                              <a:gd name="connsiteY4" fmla="*/ 414609 h 2376629"/>
                              <a:gd name="connsiteX5" fmla="*/ 1241029 w 2337564"/>
                              <a:gd name="connsiteY5" fmla="*/ 409812 h 2376629"/>
                              <a:gd name="connsiteX6" fmla="*/ 311684 w 2337564"/>
                              <a:gd name="connsiteY6" fmla="*/ 1339156 h 2376629"/>
                              <a:gd name="connsiteX7" fmla="*/ 1241029 w 2337564"/>
                              <a:gd name="connsiteY7" fmla="*/ 2268501 h 2376629"/>
                              <a:gd name="connsiteX8" fmla="*/ 1276800 w 2337564"/>
                              <a:gd name="connsiteY8" fmla="*/ 2266695 h 2376629"/>
                              <a:gd name="connsiteX9" fmla="*/ 1283069 w 2337564"/>
                              <a:gd name="connsiteY9" fmla="*/ 2267289 h 2376629"/>
                              <a:gd name="connsiteX10" fmla="*/ 2146453 w 2337564"/>
                              <a:gd name="connsiteY10" fmla="*/ 1724859 h 2376629"/>
                              <a:gd name="connsiteX11" fmla="*/ 2329590 w 2337564"/>
                              <a:gd name="connsiteY11" fmla="*/ 1186157 h 2376629"/>
                              <a:gd name="connsiteX12" fmla="*/ 2331676 w 2337564"/>
                              <a:gd name="connsiteY12" fmla="*/ 1091239 h 2376629"/>
                              <a:gd name="connsiteX13" fmla="*/ 2337564 w 2337564"/>
                              <a:gd name="connsiteY13" fmla="*/ 1207847 h 2376629"/>
                              <a:gd name="connsiteX14" fmla="*/ 1168782 w 2337564"/>
                              <a:gd name="connsiteY14" fmla="*/ 2376629 h 2376629"/>
                              <a:gd name="connsiteX15" fmla="*/ 0 w 2337564"/>
                              <a:gd name="connsiteY15" fmla="*/ 1207847 h 2376629"/>
                              <a:gd name="connsiteX16" fmla="*/ 1168782 w 2337564"/>
                              <a:gd name="connsiteY16" fmla="*/ 39065 h 2376629"/>
                              <a:gd name="connsiteX17" fmla="*/ 1516342 w 2337564"/>
                              <a:gd name="connsiteY17" fmla="*/ 91611 h 2376629"/>
                              <a:gd name="connsiteX18" fmla="*/ 1574009 w 2337564"/>
                              <a:gd name="connsiteY18" fmla="*/ 112718 h 2376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37564" h="2376629">
                                <a:moveTo>
                                  <a:pt x="1632503" y="0"/>
                                </a:moveTo>
                                <a:lnTo>
                                  <a:pt x="1973743" y="536479"/>
                                </a:lnTo>
                                <a:lnTo>
                                  <a:pt x="1338632" y="566281"/>
                                </a:lnTo>
                                <a:lnTo>
                                  <a:pt x="1411376" y="426106"/>
                                </a:lnTo>
                                <a:lnTo>
                                  <a:pt x="1336049" y="414609"/>
                                </a:lnTo>
                                <a:cubicBezTo>
                                  <a:pt x="1304807" y="411437"/>
                                  <a:pt x="1273108" y="409812"/>
                                  <a:pt x="1241029" y="409812"/>
                                </a:cubicBezTo>
                                <a:cubicBezTo>
                                  <a:pt x="727767" y="409811"/>
                                  <a:pt x="311684" y="825893"/>
                                  <a:pt x="311684" y="1339156"/>
                                </a:cubicBezTo>
                                <a:cubicBezTo>
                                  <a:pt x="311685" y="1852419"/>
                                  <a:pt x="727767" y="2268501"/>
                                  <a:pt x="1241029" y="2268501"/>
                                </a:cubicBezTo>
                                <a:lnTo>
                                  <a:pt x="1276800" y="2266695"/>
                                </a:lnTo>
                                <a:lnTo>
                                  <a:pt x="1283069" y="2267289"/>
                                </a:lnTo>
                                <a:cubicBezTo>
                                  <a:pt x="1587888" y="2277898"/>
                                  <a:pt x="1931140" y="2074979"/>
                                  <a:pt x="2146453" y="1724859"/>
                                </a:cubicBezTo>
                                <a:cubicBezTo>
                                  <a:pt x="2254110" y="1549799"/>
                                  <a:pt x="2314494" y="1362798"/>
                                  <a:pt x="2329590" y="1186157"/>
                                </a:cubicBezTo>
                                <a:lnTo>
                                  <a:pt x="2331676" y="1091239"/>
                                </a:lnTo>
                                <a:lnTo>
                                  <a:pt x="2337564" y="1207847"/>
                                </a:lnTo>
                                <a:cubicBezTo>
                                  <a:pt x="2337564" y="1853347"/>
                                  <a:pt x="1814282" y="2376629"/>
                                  <a:pt x="1168782" y="2376629"/>
                                </a:cubicBezTo>
                                <a:cubicBezTo>
                                  <a:pt x="523282" y="2376629"/>
                                  <a:pt x="0" y="1853347"/>
                                  <a:pt x="0" y="1207847"/>
                                </a:cubicBezTo>
                                <a:cubicBezTo>
                                  <a:pt x="0" y="562347"/>
                                  <a:pt x="523282" y="39065"/>
                                  <a:pt x="1168782" y="39065"/>
                                </a:cubicBezTo>
                                <a:cubicBezTo>
                                  <a:pt x="1289813" y="39065"/>
                                  <a:pt x="1406548" y="57462"/>
                                  <a:pt x="1516342" y="91611"/>
                                </a:cubicBezTo>
                                <a:lnTo>
                                  <a:pt x="1574009" y="112718"/>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86183" name="Freeform: Shape 27"/>
                        <wps:cNvSpPr>
                          <a:spLocks noChangeAspect="1"/>
                        </wps:cNvSpPr>
                        <wps:spPr>
                          <a:xfrm>
                            <a:off x="5295912" y="0"/>
                            <a:ext cx="924035" cy="939511"/>
                          </a:xfrm>
                          <a:custGeom>
                            <a:avLst/>
                            <a:gdLst>
                              <a:gd name="connsiteX0" fmla="*/ 1632503 w 2337564"/>
                              <a:gd name="connsiteY0" fmla="*/ 0 h 2376629"/>
                              <a:gd name="connsiteX1" fmla="*/ 1973743 w 2337564"/>
                              <a:gd name="connsiteY1" fmla="*/ 536479 h 2376629"/>
                              <a:gd name="connsiteX2" fmla="*/ 1338632 w 2337564"/>
                              <a:gd name="connsiteY2" fmla="*/ 566281 h 2376629"/>
                              <a:gd name="connsiteX3" fmla="*/ 1411376 w 2337564"/>
                              <a:gd name="connsiteY3" fmla="*/ 426106 h 2376629"/>
                              <a:gd name="connsiteX4" fmla="*/ 1336049 w 2337564"/>
                              <a:gd name="connsiteY4" fmla="*/ 414609 h 2376629"/>
                              <a:gd name="connsiteX5" fmla="*/ 1241029 w 2337564"/>
                              <a:gd name="connsiteY5" fmla="*/ 409812 h 2376629"/>
                              <a:gd name="connsiteX6" fmla="*/ 311684 w 2337564"/>
                              <a:gd name="connsiteY6" fmla="*/ 1339156 h 2376629"/>
                              <a:gd name="connsiteX7" fmla="*/ 1241029 w 2337564"/>
                              <a:gd name="connsiteY7" fmla="*/ 2268501 h 2376629"/>
                              <a:gd name="connsiteX8" fmla="*/ 1276800 w 2337564"/>
                              <a:gd name="connsiteY8" fmla="*/ 2266695 h 2376629"/>
                              <a:gd name="connsiteX9" fmla="*/ 1283069 w 2337564"/>
                              <a:gd name="connsiteY9" fmla="*/ 2267289 h 2376629"/>
                              <a:gd name="connsiteX10" fmla="*/ 2146453 w 2337564"/>
                              <a:gd name="connsiteY10" fmla="*/ 1724859 h 2376629"/>
                              <a:gd name="connsiteX11" fmla="*/ 2329590 w 2337564"/>
                              <a:gd name="connsiteY11" fmla="*/ 1186157 h 2376629"/>
                              <a:gd name="connsiteX12" fmla="*/ 2331676 w 2337564"/>
                              <a:gd name="connsiteY12" fmla="*/ 1091239 h 2376629"/>
                              <a:gd name="connsiteX13" fmla="*/ 2337564 w 2337564"/>
                              <a:gd name="connsiteY13" fmla="*/ 1207847 h 2376629"/>
                              <a:gd name="connsiteX14" fmla="*/ 1168782 w 2337564"/>
                              <a:gd name="connsiteY14" fmla="*/ 2376629 h 2376629"/>
                              <a:gd name="connsiteX15" fmla="*/ 0 w 2337564"/>
                              <a:gd name="connsiteY15" fmla="*/ 1207847 h 2376629"/>
                              <a:gd name="connsiteX16" fmla="*/ 1168782 w 2337564"/>
                              <a:gd name="connsiteY16" fmla="*/ 39065 h 2376629"/>
                              <a:gd name="connsiteX17" fmla="*/ 1516342 w 2337564"/>
                              <a:gd name="connsiteY17" fmla="*/ 91611 h 2376629"/>
                              <a:gd name="connsiteX18" fmla="*/ 1574009 w 2337564"/>
                              <a:gd name="connsiteY18" fmla="*/ 112718 h 2376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37564" h="2376629">
                                <a:moveTo>
                                  <a:pt x="1632503" y="0"/>
                                </a:moveTo>
                                <a:lnTo>
                                  <a:pt x="1973743" y="536479"/>
                                </a:lnTo>
                                <a:lnTo>
                                  <a:pt x="1338632" y="566281"/>
                                </a:lnTo>
                                <a:lnTo>
                                  <a:pt x="1411376" y="426106"/>
                                </a:lnTo>
                                <a:lnTo>
                                  <a:pt x="1336049" y="414609"/>
                                </a:lnTo>
                                <a:cubicBezTo>
                                  <a:pt x="1304807" y="411437"/>
                                  <a:pt x="1273108" y="409812"/>
                                  <a:pt x="1241029" y="409812"/>
                                </a:cubicBezTo>
                                <a:cubicBezTo>
                                  <a:pt x="727767" y="409811"/>
                                  <a:pt x="311684" y="825893"/>
                                  <a:pt x="311684" y="1339156"/>
                                </a:cubicBezTo>
                                <a:cubicBezTo>
                                  <a:pt x="311685" y="1852419"/>
                                  <a:pt x="727767" y="2268501"/>
                                  <a:pt x="1241029" y="2268501"/>
                                </a:cubicBezTo>
                                <a:lnTo>
                                  <a:pt x="1276800" y="2266695"/>
                                </a:lnTo>
                                <a:lnTo>
                                  <a:pt x="1283069" y="2267289"/>
                                </a:lnTo>
                                <a:cubicBezTo>
                                  <a:pt x="1587888" y="2277898"/>
                                  <a:pt x="1931140" y="2074979"/>
                                  <a:pt x="2146453" y="1724859"/>
                                </a:cubicBezTo>
                                <a:cubicBezTo>
                                  <a:pt x="2254110" y="1549799"/>
                                  <a:pt x="2314494" y="1362798"/>
                                  <a:pt x="2329590" y="1186157"/>
                                </a:cubicBezTo>
                                <a:lnTo>
                                  <a:pt x="2331676" y="1091239"/>
                                </a:lnTo>
                                <a:lnTo>
                                  <a:pt x="2337564" y="1207847"/>
                                </a:lnTo>
                                <a:cubicBezTo>
                                  <a:pt x="2337564" y="1853347"/>
                                  <a:pt x="1814282" y="2376629"/>
                                  <a:pt x="1168782" y="2376629"/>
                                </a:cubicBezTo>
                                <a:cubicBezTo>
                                  <a:pt x="523282" y="2376629"/>
                                  <a:pt x="0" y="1853347"/>
                                  <a:pt x="0" y="1207847"/>
                                </a:cubicBezTo>
                                <a:cubicBezTo>
                                  <a:pt x="0" y="562347"/>
                                  <a:pt x="523282" y="39065"/>
                                  <a:pt x="1168782" y="39065"/>
                                </a:cubicBezTo>
                                <a:cubicBezTo>
                                  <a:pt x="1289813" y="39065"/>
                                  <a:pt x="1406548" y="57462"/>
                                  <a:pt x="1516342" y="91611"/>
                                </a:cubicBezTo>
                                <a:lnTo>
                                  <a:pt x="1574009" y="112718"/>
                                </a:lnTo>
                                <a:close/>
                              </a:path>
                            </a:pathLst>
                          </a:cu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86187" name="TextBox 15"/>
                        <wps:cNvSpPr txBox="1"/>
                        <wps:spPr>
                          <a:xfrm>
                            <a:off x="87943" y="1342798"/>
                            <a:ext cx="1371497" cy="444485"/>
                          </a:xfrm>
                          <a:prstGeom prst="rect">
                            <a:avLst/>
                          </a:prstGeom>
                          <a:noFill/>
                        </wps:spPr>
                        <wps:txbx>
                          <w:txbxContent>
                            <w:p w:rsidR="00F7234D" w:rsidRPr="008C100B" w:rsidRDefault="00F7234D" w:rsidP="00F7234D">
                              <w:pPr>
                                <w:pStyle w:val="NormalWeb"/>
                                <w:bidi/>
                                <w:spacing w:before="0" w:beforeAutospacing="0" w:after="0" w:afterAutospacing="0"/>
                                <w:jc w:val="center"/>
                                <w:rPr>
                                  <w:rFonts w:ascii="Adobe Arabic" w:hAnsi="Adobe Arabic" w:cs="Adobe Arabic"/>
                                  <w:b/>
                                  <w:bCs/>
                                  <w:color w:val="579DA5"/>
                                  <w:kern w:val="24"/>
                                  <w:sz w:val="32"/>
                                  <w:szCs w:val="32"/>
                                  <w:rtl/>
                                  <w:lang w:bidi="ar-SY"/>
                                </w:rPr>
                              </w:pPr>
                              <w:r>
                                <w:rPr>
                                  <w:rFonts w:ascii="Adobe Arabic" w:hAnsi="Adobe Arabic" w:cs="Adobe Arabic" w:hint="cs"/>
                                  <w:b/>
                                  <w:bCs/>
                                  <w:color w:val="579DA5"/>
                                  <w:kern w:val="24"/>
                                  <w:sz w:val="32"/>
                                  <w:szCs w:val="32"/>
                                  <w:rtl/>
                                  <w:lang w:bidi="ar-SY"/>
                                </w:rPr>
                                <w:t>الترفيه</w:t>
                              </w:r>
                            </w:p>
                          </w:txbxContent>
                        </wps:txbx>
                        <wps:bodyPr wrap="square" lIns="108000" rIns="108000" rtlCol="0">
                          <a:noAutofit/>
                        </wps:bodyPr>
                      </wps:wsp>
                      <wps:wsp>
                        <wps:cNvPr id="786188" name="TextBox 18"/>
                        <wps:cNvSpPr txBox="1"/>
                        <wps:spPr>
                          <a:xfrm>
                            <a:off x="1321461" y="1365932"/>
                            <a:ext cx="1699270" cy="470507"/>
                          </a:xfrm>
                          <a:prstGeom prst="rect">
                            <a:avLst/>
                          </a:prstGeom>
                          <a:noFill/>
                        </wps:spPr>
                        <wps:txbx>
                          <w:txbxContent>
                            <w:p w:rsidR="00F7234D" w:rsidRPr="008C100B" w:rsidRDefault="00F7234D" w:rsidP="00F7234D">
                              <w:pPr>
                                <w:pStyle w:val="NormalWeb"/>
                                <w:bidi/>
                                <w:spacing w:before="0" w:beforeAutospacing="0" w:after="0" w:afterAutospacing="0"/>
                                <w:jc w:val="center"/>
                                <w:rPr>
                                  <w:rFonts w:ascii="Adobe Arabic" w:hAnsi="Adobe Arabic" w:cs="Adobe Arabic"/>
                                  <w:b/>
                                  <w:bCs/>
                                  <w:color w:val="343C4F"/>
                                  <w:kern w:val="24"/>
                                  <w:sz w:val="32"/>
                                  <w:szCs w:val="32"/>
                                  <w:lang w:bidi="ar-SY"/>
                                </w:rPr>
                              </w:pPr>
                              <w:r>
                                <w:rPr>
                                  <w:rFonts w:ascii="Adobe Arabic" w:hAnsi="Adobe Arabic" w:cs="Adobe Arabic" w:hint="cs"/>
                                  <w:b/>
                                  <w:bCs/>
                                  <w:color w:val="343C4F"/>
                                  <w:kern w:val="24"/>
                                  <w:sz w:val="32"/>
                                  <w:szCs w:val="32"/>
                                  <w:rtl/>
                                  <w:lang w:bidi="ar-SY"/>
                                </w:rPr>
                                <w:t>الاتصال</w:t>
                              </w:r>
                            </w:p>
                          </w:txbxContent>
                        </wps:txbx>
                        <wps:bodyPr wrap="square" lIns="108000" rIns="108000" rtlCol="0">
                          <a:noAutofit/>
                        </wps:bodyPr>
                      </wps:wsp>
                      <wps:wsp>
                        <wps:cNvPr id="786189" name="Freeform: Shape 26"/>
                        <wps:cNvSpPr>
                          <a:spLocks noChangeAspect="1"/>
                        </wps:cNvSpPr>
                        <wps:spPr>
                          <a:xfrm>
                            <a:off x="1735463" y="0"/>
                            <a:ext cx="924035" cy="939511"/>
                          </a:xfrm>
                          <a:custGeom>
                            <a:avLst/>
                            <a:gdLst>
                              <a:gd name="connsiteX0" fmla="*/ 1632503 w 2337564"/>
                              <a:gd name="connsiteY0" fmla="*/ 0 h 2376629"/>
                              <a:gd name="connsiteX1" fmla="*/ 1973743 w 2337564"/>
                              <a:gd name="connsiteY1" fmla="*/ 536479 h 2376629"/>
                              <a:gd name="connsiteX2" fmla="*/ 1338632 w 2337564"/>
                              <a:gd name="connsiteY2" fmla="*/ 566281 h 2376629"/>
                              <a:gd name="connsiteX3" fmla="*/ 1411376 w 2337564"/>
                              <a:gd name="connsiteY3" fmla="*/ 426106 h 2376629"/>
                              <a:gd name="connsiteX4" fmla="*/ 1336049 w 2337564"/>
                              <a:gd name="connsiteY4" fmla="*/ 414609 h 2376629"/>
                              <a:gd name="connsiteX5" fmla="*/ 1241029 w 2337564"/>
                              <a:gd name="connsiteY5" fmla="*/ 409812 h 2376629"/>
                              <a:gd name="connsiteX6" fmla="*/ 311684 w 2337564"/>
                              <a:gd name="connsiteY6" fmla="*/ 1339156 h 2376629"/>
                              <a:gd name="connsiteX7" fmla="*/ 1241029 w 2337564"/>
                              <a:gd name="connsiteY7" fmla="*/ 2268501 h 2376629"/>
                              <a:gd name="connsiteX8" fmla="*/ 1276800 w 2337564"/>
                              <a:gd name="connsiteY8" fmla="*/ 2266695 h 2376629"/>
                              <a:gd name="connsiteX9" fmla="*/ 1283069 w 2337564"/>
                              <a:gd name="connsiteY9" fmla="*/ 2267289 h 2376629"/>
                              <a:gd name="connsiteX10" fmla="*/ 2146453 w 2337564"/>
                              <a:gd name="connsiteY10" fmla="*/ 1724859 h 2376629"/>
                              <a:gd name="connsiteX11" fmla="*/ 2329590 w 2337564"/>
                              <a:gd name="connsiteY11" fmla="*/ 1186157 h 2376629"/>
                              <a:gd name="connsiteX12" fmla="*/ 2331676 w 2337564"/>
                              <a:gd name="connsiteY12" fmla="*/ 1091239 h 2376629"/>
                              <a:gd name="connsiteX13" fmla="*/ 2337564 w 2337564"/>
                              <a:gd name="connsiteY13" fmla="*/ 1207847 h 2376629"/>
                              <a:gd name="connsiteX14" fmla="*/ 1168782 w 2337564"/>
                              <a:gd name="connsiteY14" fmla="*/ 2376629 h 2376629"/>
                              <a:gd name="connsiteX15" fmla="*/ 0 w 2337564"/>
                              <a:gd name="connsiteY15" fmla="*/ 1207847 h 2376629"/>
                              <a:gd name="connsiteX16" fmla="*/ 1168782 w 2337564"/>
                              <a:gd name="connsiteY16" fmla="*/ 39065 h 2376629"/>
                              <a:gd name="connsiteX17" fmla="*/ 1516342 w 2337564"/>
                              <a:gd name="connsiteY17" fmla="*/ 91611 h 2376629"/>
                              <a:gd name="connsiteX18" fmla="*/ 1574009 w 2337564"/>
                              <a:gd name="connsiteY18" fmla="*/ 112718 h 2376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37564" h="2376629">
                                <a:moveTo>
                                  <a:pt x="1632503" y="0"/>
                                </a:moveTo>
                                <a:lnTo>
                                  <a:pt x="1973743" y="536479"/>
                                </a:lnTo>
                                <a:lnTo>
                                  <a:pt x="1338632" y="566281"/>
                                </a:lnTo>
                                <a:lnTo>
                                  <a:pt x="1411376" y="426106"/>
                                </a:lnTo>
                                <a:lnTo>
                                  <a:pt x="1336049" y="414609"/>
                                </a:lnTo>
                                <a:cubicBezTo>
                                  <a:pt x="1304807" y="411437"/>
                                  <a:pt x="1273108" y="409812"/>
                                  <a:pt x="1241029" y="409812"/>
                                </a:cubicBezTo>
                                <a:cubicBezTo>
                                  <a:pt x="727767" y="409811"/>
                                  <a:pt x="311684" y="825893"/>
                                  <a:pt x="311684" y="1339156"/>
                                </a:cubicBezTo>
                                <a:cubicBezTo>
                                  <a:pt x="311685" y="1852419"/>
                                  <a:pt x="727767" y="2268501"/>
                                  <a:pt x="1241029" y="2268501"/>
                                </a:cubicBezTo>
                                <a:lnTo>
                                  <a:pt x="1276800" y="2266695"/>
                                </a:lnTo>
                                <a:lnTo>
                                  <a:pt x="1283069" y="2267289"/>
                                </a:lnTo>
                                <a:cubicBezTo>
                                  <a:pt x="1587888" y="2277898"/>
                                  <a:pt x="1931140" y="2074979"/>
                                  <a:pt x="2146453" y="1724859"/>
                                </a:cubicBezTo>
                                <a:cubicBezTo>
                                  <a:pt x="2254110" y="1549799"/>
                                  <a:pt x="2314494" y="1362798"/>
                                  <a:pt x="2329590" y="1186157"/>
                                </a:cubicBezTo>
                                <a:lnTo>
                                  <a:pt x="2331676" y="1091239"/>
                                </a:lnTo>
                                <a:lnTo>
                                  <a:pt x="2337564" y="1207847"/>
                                </a:lnTo>
                                <a:cubicBezTo>
                                  <a:pt x="2337564" y="1853347"/>
                                  <a:pt x="1814282" y="2376629"/>
                                  <a:pt x="1168782" y="2376629"/>
                                </a:cubicBezTo>
                                <a:cubicBezTo>
                                  <a:pt x="523282" y="2376629"/>
                                  <a:pt x="0" y="1853347"/>
                                  <a:pt x="0" y="1207847"/>
                                </a:cubicBezTo>
                                <a:cubicBezTo>
                                  <a:pt x="0" y="562347"/>
                                  <a:pt x="523282" y="39065"/>
                                  <a:pt x="1168782" y="39065"/>
                                </a:cubicBezTo>
                                <a:cubicBezTo>
                                  <a:pt x="1289813" y="39065"/>
                                  <a:pt x="1406548" y="57462"/>
                                  <a:pt x="1516342" y="91611"/>
                                </a:cubicBezTo>
                                <a:lnTo>
                                  <a:pt x="1574009" y="112718"/>
                                </a:lnTo>
                                <a:close/>
                              </a:path>
                            </a:pathLst>
                          </a:custGeom>
                          <a:solidFill>
                            <a:srgbClr val="343C4F"/>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86190" name="Freeform: Shape 25"/>
                        <wps:cNvSpPr>
                          <a:spLocks noChangeAspect="1"/>
                        </wps:cNvSpPr>
                        <wps:spPr>
                          <a:xfrm>
                            <a:off x="459329" y="0"/>
                            <a:ext cx="924035" cy="939511"/>
                          </a:xfrm>
                          <a:custGeom>
                            <a:avLst/>
                            <a:gdLst>
                              <a:gd name="connsiteX0" fmla="*/ 1632503 w 2337564"/>
                              <a:gd name="connsiteY0" fmla="*/ 0 h 2376629"/>
                              <a:gd name="connsiteX1" fmla="*/ 1973743 w 2337564"/>
                              <a:gd name="connsiteY1" fmla="*/ 536479 h 2376629"/>
                              <a:gd name="connsiteX2" fmla="*/ 1338632 w 2337564"/>
                              <a:gd name="connsiteY2" fmla="*/ 566281 h 2376629"/>
                              <a:gd name="connsiteX3" fmla="*/ 1411376 w 2337564"/>
                              <a:gd name="connsiteY3" fmla="*/ 426106 h 2376629"/>
                              <a:gd name="connsiteX4" fmla="*/ 1336049 w 2337564"/>
                              <a:gd name="connsiteY4" fmla="*/ 414609 h 2376629"/>
                              <a:gd name="connsiteX5" fmla="*/ 1241029 w 2337564"/>
                              <a:gd name="connsiteY5" fmla="*/ 409812 h 2376629"/>
                              <a:gd name="connsiteX6" fmla="*/ 311684 w 2337564"/>
                              <a:gd name="connsiteY6" fmla="*/ 1339156 h 2376629"/>
                              <a:gd name="connsiteX7" fmla="*/ 1241029 w 2337564"/>
                              <a:gd name="connsiteY7" fmla="*/ 2268501 h 2376629"/>
                              <a:gd name="connsiteX8" fmla="*/ 1276800 w 2337564"/>
                              <a:gd name="connsiteY8" fmla="*/ 2266695 h 2376629"/>
                              <a:gd name="connsiteX9" fmla="*/ 1283069 w 2337564"/>
                              <a:gd name="connsiteY9" fmla="*/ 2267289 h 2376629"/>
                              <a:gd name="connsiteX10" fmla="*/ 2146453 w 2337564"/>
                              <a:gd name="connsiteY10" fmla="*/ 1724859 h 2376629"/>
                              <a:gd name="connsiteX11" fmla="*/ 2329590 w 2337564"/>
                              <a:gd name="connsiteY11" fmla="*/ 1186157 h 2376629"/>
                              <a:gd name="connsiteX12" fmla="*/ 2331676 w 2337564"/>
                              <a:gd name="connsiteY12" fmla="*/ 1091239 h 2376629"/>
                              <a:gd name="connsiteX13" fmla="*/ 2337564 w 2337564"/>
                              <a:gd name="connsiteY13" fmla="*/ 1207847 h 2376629"/>
                              <a:gd name="connsiteX14" fmla="*/ 1168782 w 2337564"/>
                              <a:gd name="connsiteY14" fmla="*/ 2376629 h 2376629"/>
                              <a:gd name="connsiteX15" fmla="*/ 0 w 2337564"/>
                              <a:gd name="connsiteY15" fmla="*/ 1207847 h 2376629"/>
                              <a:gd name="connsiteX16" fmla="*/ 1168782 w 2337564"/>
                              <a:gd name="connsiteY16" fmla="*/ 39065 h 2376629"/>
                              <a:gd name="connsiteX17" fmla="*/ 1516342 w 2337564"/>
                              <a:gd name="connsiteY17" fmla="*/ 91611 h 2376629"/>
                              <a:gd name="connsiteX18" fmla="*/ 1574009 w 2337564"/>
                              <a:gd name="connsiteY18" fmla="*/ 112718 h 2376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37564" h="2376629">
                                <a:moveTo>
                                  <a:pt x="1632503" y="0"/>
                                </a:moveTo>
                                <a:lnTo>
                                  <a:pt x="1973743" y="536479"/>
                                </a:lnTo>
                                <a:lnTo>
                                  <a:pt x="1338632" y="566281"/>
                                </a:lnTo>
                                <a:lnTo>
                                  <a:pt x="1411376" y="426106"/>
                                </a:lnTo>
                                <a:lnTo>
                                  <a:pt x="1336049" y="414609"/>
                                </a:lnTo>
                                <a:cubicBezTo>
                                  <a:pt x="1304807" y="411437"/>
                                  <a:pt x="1273108" y="409812"/>
                                  <a:pt x="1241029" y="409812"/>
                                </a:cubicBezTo>
                                <a:cubicBezTo>
                                  <a:pt x="727767" y="409811"/>
                                  <a:pt x="311684" y="825893"/>
                                  <a:pt x="311684" y="1339156"/>
                                </a:cubicBezTo>
                                <a:cubicBezTo>
                                  <a:pt x="311685" y="1852419"/>
                                  <a:pt x="727767" y="2268501"/>
                                  <a:pt x="1241029" y="2268501"/>
                                </a:cubicBezTo>
                                <a:lnTo>
                                  <a:pt x="1276800" y="2266695"/>
                                </a:lnTo>
                                <a:lnTo>
                                  <a:pt x="1283069" y="2267289"/>
                                </a:lnTo>
                                <a:cubicBezTo>
                                  <a:pt x="1587888" y="2277898"/>
                                  <a:pt x="1931140" y="2074979"/>
                                  <a:pt x="2146453" y="1724859"/>
                                </a:cubicBezTo>
                                <a:cubicBezTo>
                                  <a:pt x="2254110" y="1549799"/>
                                  <a:pt x="2314494" y="1362798"/>
                                  <a:pt x="2329590" y="1186157"/>
                                </a:cubicBezTo>
                                <a:lnTo>
                                  <a:pt x="2331676" y="1091239"/>
                                </a:lnTo>
                                <a:lnTo>
                                  <a:pt x="2337564" y="1207847"/>
                                </a:lnTo>
                                <a:cubicBezTo>
                                  <a:pt x="2337564" y="1853347"/>
                                  <a:pt x="1814282" y="2376629"/>
                                  <a:pt x="1168782" y="2376629"/>
                                </a:cubicBezTo>
                                <a:cubicBezTo>
                                  <a:pt x="523282" y="2376629"/>
                                  <a:pt x="0" y="1853347"/>
                                  <a:pt x="0" y="1207847"/>
                                </a:cubicBezTo>
                                <a:cubicBezTo>
                                  <a:pt x="0" y="562347"/>
                                  <a:pt x="523282" y="39065"/>
                                  <a:pt x="1168782" y="39065"/>
                                </a:cubicBezTo>
                                <a:cubicBezTo>
                                  <a:pt x="1289813" y="39065"/>
                                  <a:pt x="1406548" y="57462"/>
                                  <a:pt x="1516342" y="91611"/>
                                </a:cubicBezTo>
                                <a:lnTo>
                                  <a:pt x="1574009" y="112718"/>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18CFC95" id="مجموعة 17" o:spid="_x0000_s1624" style="width:430.4pt;height:127.7pt;mso-position-horizontal-relative:char;mso-position-vertical-relative:line" coordorigin="879" coordsize="65487,19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">
                <v:shape id="TextBox 15" o:spid="_x0000_s1625" type="#_x0000_t202" style="position:absolute;left:27771;top:13659;width:13164;height:3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" filled="f" stroked="f">
                  <v:textbox inset="3mm,,3mm">
                    <w:txbxContent>
                      <w:p w14:paraId="78F7F6CA" w14:textId="523BB72B" w:rsidR="00F7234D" w:rsidRPr="008C100B" w:rsidRDefault="00F7234D" w:rsidP="00F7234D">
                        <w:pPr>
                          <w:pStyle w:val="NormalWeb"/>
                          <w:bidi/>
                          <w:spacing w:before="0" w:beforeAutospacing="0" w:after="0" w:afterAutospacing="0"/>
                          <w:jc w:val="center"/>
                          <w:rPr>
                            <w:rFonts w:ascii="Adobe Arabic" w:hAnsi="Adobe Arabic" w:cs="Adobe Arabic"/>
                            <w:b/>
                            <w:bCs/>
                            <w:color w:val="579DA5"/>
                            <w:kern w:val="24"/>
                            <w:sz w:val="32"/>
                            <w:szCs w:val="32"/>
                            <w:lang w:bidi="ar-SY"/>
                          </w:rPr>
                        </w:pPr>
                        <w:r>
                          <w:rPr>
                            <w:rFonts w:ascii="Adobe Arabic" w:hAnsi="Adobe Arabic" w:cs="Adobe Arabic" w:hint="cs"/>
                            <w:b/>
                            <w:bCs/>
                            <w:color w:val="579DA5"/>
                            <w:kern w:val="24"/>
                            <w:sz w:val="32"/>
                            <w:szCs w:val="32"/>
                            <w:rtl/>
                            <w:lang w:bidi="ar-SY"/>
                          </w:rPr>
                          <w:t>الراحة</w:t>
                        </w:r>
                      </w:p>
                    </w:txbxContent>
                  </v:textbox>
                </v:shape>
                <v:shape id="TextBox 18" o:spid="_x0000_s1626" type="#_x0000_t202" style="position:absolute;left:40797;top:13660;width:12740;height:59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" filled="f" stroked="f">
                  <v:textbox inset="3mm,,3mm">
                    <w:txbxContent>
                      <w:p w14:paraId="7CC63375" w14:textId="3A2727E4" w:rsidR="00F7234D" w:rsidRPr="00ED421A" w:rsidRDefault="00F7234D" w:rsidP="00F7234D">
                        <w:pPr>
                          <w:pStyle w:val="NormalWeb"/>
                          <w:bidi/>
                          <w:spacing w:before="0" w:beforeAutospacing="0" w:after="0" w:afterAutospacing="0"/>
                          <w:jc w:val="center"/>
                          <w:rPr>
                            <w:sz w:val="32"/>
                            <w:szCs w:val="32"/>
                            <w:rtl/>
                            <w:lang w:bidi="ar-SY"/>
                          </w:rPr>
                        </w:pPr>
                        <w:r>
                          <w:rPr>
                            <w:rFonts w:ascii="Adobe Arabic" w:hAnsi="Adobe Arabic" w:cs="Adobe Arabic" w:hint="cs"/>
                            <w:b/>
                            <w:bCs/>
                            <w:color w:val="2B5474"/>
                            <w:kern w:val="24"/>
                            <w:sz w:val="32"/>
                            <w:szCs w:val="32"/>
                            <w:rtl/>
                            <w:lang w:bidi="ar-SY"/>
                          </w:rPr>
                          <w:t>التوجيه والإرشاد</w:t>
                        </w:r>
                      </w:p>
                    </w:txbxContent>
                  </v:textbox>
                </v:shape>
                <v:shape id="TextBox 21" o:spid="_x0000_s1627" type="#_x0000_t202" style="position:absolute;left:52745;top:13515;width:13622;height:4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" filled="f" stroked="f">
                  <v:textbox inset="3mm,,3mm">
                    <w:txbxContent>
                      <w:p w14:paraId="56134028" w14:textId="0639DB03" w:rsidR="00F7234D" w:rsidRPr="00F7234D" w:rsidRDefault="00F7234D" w:rsidP="00F7234D">
                        <w:pPr>
                          <w:pStyle w:val="NormalWeb"/>
                          <w:bidi/>
                          <w:spacing w:before="0" w:beforeAutospacing="0" w:after="0" w:afterAutospacing="0"/>
                          <w:jc w:val="center"/>
                          <w:rPr>
                            <w:rFonts w:ascii="Adobe Arabic" w:hAnsi="Adobe Arabic" w:cs="Adobe Arabic"/>
                            <w:b/>
                            <w:bCs/>
                            <w:color w:val="343C4F"/>
                            <w:kern w:val="24"/>
                            <w:sz w:val="32"/>
                            <w:szCs w:val="32"/>
                            <w:rtl/>
                            <w:lang w:bidi="ar-SY"/>
                          </w:rPr>
                        </w:pPr>
                        <w:r w:rsidRPr="00F7234D">
                          <w:rPr>
                            <w:rFonts w:ascii="Adobe Arabic" w:hAnsi="Adobe Arabic" w:cs="Adobe Arabic"/>
                            <w:b/>
                            <w:bCs/>
                            <w:color w:val="343C4F"/>
                            <w:kern w:val="24"/>
                            <w:sz w:val="32"/>
                            <w:szCs w:val="32"/>
                            <w:rtl/>
                            <w:lang w:bidi="ar-SY"/>
                          </w:rPr>
                          <w:t>الأمن والسلامة</w:t>
                        </w:r>
                      </w:p>
                    </w:txbxContent>
                  </v:textbox>
                </v:shape>
                <v:shape id="Freeform: Shape 26" o:spid="_x0000_s1628" style="position:absolute;left:40797;width:9241;height:9395;visibility:visible;mso-wrap-style:square;v-text-anchor:middle" coordsize="2337564,2376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" path="m1632503,r341240,536479l1338632,566281r72744,-140175l1336049,414609v-31242,-3172,-62941,-4797,-95020,-4797c727767,409811,311684,825893,311684,1339156v1,513263,416083,929345,929345,929345l1276800,2266695r6269,594c1587888,2277898,1931140,2074979,2146453,1724859v107657,-175060,168041,-362061,183137,-538702l2331676,1091239r5888,116608c2337564,1853347,1814282,2376629,1168782,2376629,523282,2376629,,1853347,,1207847,,562347,523282,39065,1168782,39065v121031,,237766,18397,347560,52546l1574009,112718,1632503,xe" fillcolor="#2b5474" stroked="f" strokeweight="1pt">
                  <v:stroke joinstyle="miter"/>
                  <v:path arrowok="t" o:connecttype="custom" o:connectlocs="645326,0;780217,212077;529159,223858;557914,168445;528138,163900;490577,162004;123208,529385;490577,896767;504717,896053;507195,896288;848489,681858;920883,468903;921707,431380;924035,477477;462018,939511;0,477477;462018,15443;599407,36215;622203,44559" o:connectangles="0,0,0,0,0,0,0,0,0,0,0,0,0,0,0,0,0,0,0"/>
                  <o:lock v:ext="edit" aspectratio="t"/>
                </v:shape>
                <v:shape id="Freeform: Shape 25" o:spid="_x0000_s1629" style="position:absolute;left:28851;width:9240;height:9395;visibility:visible;mso-wrap-style:square;v-text-anchor:middle" coordsize="2337564,2376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" path="m1632503,r341240,536479l1338632,566281r72744,-140175l1336049,414609v-31242,-3172,-62941,-4797,-95020,-4797c727767,409811,311684,825893,311684,1339156v1,513263,416083,929345,929345,929345l1276800,2266695r6269,594c1587888,2277898,1931140,2074979,2146453,1724859v107657,-175060,168041,-362061,183137,-538702l2331676,1091239r5888,116608c2337564,1853347,1814282,2376629,1168782,2376629,523282,2376629,,1853347,,1207847,,562347,523282,39065,1168782,39065v121031,,237766,18397,347560,52546l1574009,112718,1632503,xe" fillcolor="#579da5" stroked="f" strokeweight="1pt">
                  <v:stroke joinstyle="miter"/>
                  <v:path arrowok="t" o:connecttype="custom" o:connectlocs="645326,0;780217,212077;529159,223858;557914,168445;528138,163900;490577,162004;123208,529385;490577,896767;504717,896053;507195,896288;848489,681858;920883,468903;921707,431380;924035,477477;462018,939511;0,477477;462018,15443;599407,36215;622203,44559" o:connectangles="0,0,0,0,0,0,0,0,0,0,0,0,0,0,0,0,0,0,0"/>
                  <o:lock v:ext="edit" aspectratio="t"/>
                </v:shape>
                <v:shape id="Freeform: Shape 27" o:spid="_x0000_s1630" style="position:absolute;left:52959;width:9240;height:9395;visibility:visible;mso-wrap-style:square;v-text-anchor:middle" coordsize="2337564,2376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" path="m1632503,r341240,536479l1338632,566281r72744,-140175l1336049,414609v-31242,-3172,-62941,-4797,-95020,-4797c727767,409811,311684,825893,311684,1339156v1,513263,416083,929345,929345,929345l1276800,2266695r6269,594c1587888,2277898,1931140,2074979,2146453,1724859v107657,-175060,168041,-362061,183137,-538702l2331676,1091239r5888,116608c2337564,1853347,1814282,2376629,1168782,2376629,523282,2376629,,1853347,,1207847,,562347,523282,39065,1168782,39065v121031,,237766,18397,347560,52546l1574009,112718,1632503,xe" fillcolor="#31394c" stroked="f" strokeweight="1pt">
                  <v:stroke joinstyle="miter"/>
                  <v:path arrowok="t" o:connecttype="custom" o:connectlocs="645326,0;780217,212077;529159,223858;557914,168445;528138,163900;490577,162004;123208,529385;490577,896767;504717,896053;507195,896288;848489,681858;920883,468903;921707,431380;924035,477477;462018,939511;0,477477;462018,15443;599407,36215;622203,44559" o:connectangles="0,0,0,0,0,0,0,0,0,0,0,0,0,0,0,0,0,0,0"/>
                  <o:lock v:ext="edit" aspectratio="t"/>
                </v:shape>
                <v:shape id="TextBox 15" o:spid="_x0000_s1631" type="#_x0000_t202" style="position:absolute;left:879;top:13427;width:13715;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" filled="f" stroked="f">
                  <v:textbox inset="3mm,,3mm">
                    <w:txbxContent>
                      <w:p w14:paraId="4AED48D4" w14:textId="0DC92E7A" w:rsidR="00F7234D" w:rsidRPr="008C100B" w:rsidRDefault="00F7234D" w:rsidP="00F7234D">
                        <w:pPr>
                          <w:pStyle w:val="NormalWeb"/>
                          <w:bidi/>
                          <w:spacing w:before="0" w:beforeAutospacing="0" w:after="0" w:afterAutospacing="0"/>
                          <w:jc w:val="center"/>
                          <w:rPr>
                            <w:rFonts w:ascii="Adobe Arabic" w:hAnsi="Adobe Arabic" w:cs="Adobe Arabic"/>
                            <w:b/>
                            <w:bCs/>
                            <w:color w:val="579DA5"/>
                            <w:kern w:val="24"/>
                            <w:sz w:val="32"/>
                            <w:szCs w:val="32"/>
                            <w:rtl/>
                            <w:lang w:bidi="ar-SY"/>
                          </w:rPr>
                        </w:pPr>
                        <w:r>
                          <w:rPr>
                            <w:rFonts w:ascii="Adobe Arabic" w:hAnsi="Adobe Arabic" w:cs="Adobe Arabic" w:hint="cs"/>
                            <w:b/>
                            <w:bCs/>
                            <w:color w:val="579DA5"/>
                            <w:kern w:val="24"/>
                            <w:sz w:val="32"/>
                            <w:szCs w:val="32"/>
                            <w:rtl/>
                            <w:lang w:bidi="ar-SY"/>
                          </w:rPr>
                          <w:t>الترفيه</w:t>
                        </w:r>
                      </w:p>
                    </w:txbxContent>
                  </v:textbox>
                </v:shape>
                <v:shape id="TextBox 18" o:spid="_x0000_s1632" type="#_x0000_t202" style="position:absolute;left:13214;top:13659;width:16993;height:4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" filled="f" stroked="f">
                  <v:textbox inset="3mm,,3mm">
                    <w:txbxContent>
                      <w:p w14:paraId="52050B7C" w14:textId="4EEC6AE7" w:rsidR="00F7234D" w:rsidRPr="008C100B" w:rsidRDefault="00F7234D" w:rsidP="00F7234D">
                        <w:pPr>
                          <w:pStyle w:val="NormalWeb"/>
                          <w:bidi/>
                          <w:spacing w:before="0" w:beforeAutospacing="0" w:after="0" w:afterAutospacing="0"/>
                          <w:jc w:val="center"/>
                          <w:rPr>
                            <w:rFonts w:ascii="Adobe Arabic" w:hAnsi="Adobe Arabic" w:cs="Adobe Arabic"/>
                            <w:b/>
                            <w:bCs/>
                            <w:color w:val="343C4F"/>
                            <w:kern w:val="24"/>
                            <w:sz w:val="32"/>
                            <w:szCs w:val="32"/>
                            <w:lang w:bidi="ar-SY"/>
                          </w:rPr>
                        </w:pPr>
                        <w:r>
                          <w:rPr>
                            <w:rFonts w:ascii="Adobe Arabic" w:hAnsi="Adobe Arabic" w:cs="Adobe Arabic" w:hint="cs"/>
                            <w:b/>
                            <w:bCs/>
                            <w:color w:val="343C4F"/>
                            <w:kern w:val="24"/>
                            <w:sz w:val="32"/>
                            <w:szCs w:val="32"/>
                            <w:rtl/>
                            <w:lang w:bidi="ar-SY"/>
                          </w:rPr>
                          <w:t>الاتصال</w:t>
                        </w:r>
                      </w:p>
                    </w:txbxContent>
                  </v:textbox>
                </v:shape>
                <v:shape id="Freeform: Shape 26" o:spid="_x0000_s1633" style="position:absolute;left:17354;width:9240;height:9395;visibility:visible;mso-wrap-style:square;v-text-anchor:middle" coordsize="2337564,2376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" path="m1632503,r341240,536479l1338632,566281r72744,-140175l1336049,414609v-31242,-3172,-62941,-4797,-95020,-4797c727767,409811,311684,825893,311684,1339156v1,513263,416083,929345,929345,929345l1276800,2266695r6269,594c1587888,2277898,1931140,2074979,2146453,1724859v107657,-175060,168041,-362061,183137,-538702l2331676,1091239r5888,116608c2337564,1853347,1814282,2376629,1168782,2376629,523282,2376629,,1853347,,1207847,,562347,523282,39065,1168782,39065v121031,,237766,18397,347560,52546l1574009,112718,1632503,xe" fillcolor="#343c4f" stroked="f" strokeweight="1pt">
                  <v:stroke joinstyle="miter"/>
                  <v:path arrowok="t" o:connecttype="custom" o:connectlocs="645326,0;780217,212077;529159,223858;557914,168445;528138,163900;490577,162004;123208,529385;490577,896767;504717,896053;507195,896288;848489,681858;920883,468903;921707,431380;924035,477477;462018,939511;0,477477;462018,15443;599407,36215;622203,44559" o:connectangles="0,0,0,0,0,0,0,0,0,0,0,0,0,0,0,0,0,0,0"/>
                  <o:lock v:ext="edit" aspectratio="t"/>
                </v:shape>
                <v:shape id="Freeform: Shape 25" o:spid="_x0000_s1634" style="position:absolute;left:4593;width:9240;height:9395;visibility:visible;mso-wrap-style:square;v-text-anchor:middle" coordsize="2337564,2376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" path="m1632503,r341240,536479l1338632,566281r72744,-140175l1336049,414609v-31242,-3172,-62941,-4797,-95020,-4797c727767,409811,311684,825893,311684,1339156v1,513263,416083,929345,929345,929345l1276800,2266695r6269,594c1587888,2277898,1931140,2074979,2146453,1724859v107657,-175060,168041,-362061,183137,-538702l2331676,1091239r5888,116608c2337564,1853347,1814282,2376629,1168782,2376629,523282,2376629,,1853347,,1207847,,562347,523282,39065,1168782,39065v121031,,237766,18397,347560,52546l1574009,112718,1632503,xe" fillcolor="#579da5" stroked="f" strokeweight="1pt">
                  <v:stroke joinstyle="miter"/>
                  <v:path arrowok="t" o:connecttype="custom" o:connectlocs="645326,0;780217,212077;529159,223858;557914,168445;528138,163900;490577,162004;123208,529385;490577,896767;504717,896053;507195,896288;848489,681858;920883,468903;921707,431380;924035,477477;462018,939511;0,477477;462018,15443;599407,36215;622203,44559" o:connectangles="0,0,0,0,0,0,0,0,0,0,0,0,0,0,0,0,0,0,0"/>
                  <o:lock v:ext="edit" aspectratio="t"/>
                </v:shape>
                <w10:anchorlock/>
              </v:group>
            </w:pict>
          </mc:Fallback>
        </mc:AlternateContent>
      </w:r>
    </w:p>
    <w:p w:rsidR="00F7234D" w:rsidRPr="005E24D7" w:rsidRDefault="00F7234D"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5C8B0CE8" wp14:editId="23022659">
                <wp:extent cx="5731510" cy="890905"/>
                <wp:effectExtent l="0" t="0" r="2540" b="23495"/>
                <wp:docPr id="12956077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9753416" name="مجموعة 139753416"/>
                        <wpg:cNvGrpSpPr/>
                        <wpg:grpSpPr>
                          <a:xfrm>
                            <a:off x="0" y="0"/>
                            <a:ext cx="5731510" cy="895351"/>
                            <a:chOff x="0" y="0"/>
                            <a:chExt cx="5878196" cy="918845"/>
                          </a:xfrm>
                        </wpg:grpSpPr>
                        <wpg:grpSp>
                          <wpg:cNvPr id="1512656075" name="مجموعة 1512656075"/>
                          <wpg:cNvGrpSpPr/>
                          <wpg:grpSpPr>
                            <a:xfrm>
                              <a:off x="0" y="0"/>
                              <a:ext cx="5878196" cy="918845"/>
                              <a:chOff x="0" y="0"/>
                              <a:chExt cx="6240348" cy="919070"/>
                            </a:xfrm>
                          </wpg:grpSpPr>
                          <wpg:grpSp>
                            <wpg:cNvPr id="1562585217" name="مجموعة 1562585217"/>
                            <wpg:cNvGrpSpPr/>
                            <wpg:grpSpPr>
                              <a:xfrm>
                                <a:off x="0" y="169208"/>
                                <a:ext cx="5433072" cy="580613"/>
                                <a:chOff x="0" y="169208"/>
                                <a:chExt cx="5433072" cy="580613"/>
                              </a:xfrm>
                            </wpg:grpSpPr>
                            <wps:wsp>
                              <wps:cNvPr id="12325854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1559630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91921972" name="شكل بيضاوي 99192197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43280757" name="مربع نص 41"/>
                          <wps:cNvSpPr txBox="1"/>
                          <wps:spPr>
                            <a:xfrm>
                              <a:off x="204484" y="256541"/>
                              <a:ext cx="4616122" cy="379598"/>
                            </a:xfrm>
                            <a:prstGeom prst="rect">
                              <a:avLst/>
                            </a:prstGeom>
                            <a:noFill/>
                          </wps:spPr>
                          <wps:txbx>
                            <w:txbxContent>
                              <w:p w:rsidR="00F7234D" w:rsidRPr="00767863" w:rsidRDefault="00F7234D" w:rsidP="00F7234D">
                                <w:pPr>
                                  <w:pStyle w:val="a0"/>
                                  <w:rPr>
                                    <w:sz w:val="40"/>
                                    <w:szCs w:val="40"/>
                                    <w:lang w:bidi="ar-SY"/>
                                  </w:rPr>
                                </w:pPr>
                                <w:r w:rsidRPr="005E24D7">
                                  <w:rPr>
                                    <w:sz w:val="40"/>
                                    <w:szCs w:val="40"/>
                                    <w:rtl/>
                                  </w:rPr>
                                  <w:t>الأمن والسلامة:</w:t>
                                </w:r>
                              </w:p>
                            </w:txbxContent>
                          </wps:txbx>
                          <wps:bodyPr wrap="square" rtlCol="1">
                            <a:spAutoFit/>
                          </wps:bodyPr>
                        </wps:wsp>
                      </wpg:grpSp>
                      <pic:pic xmlns:pic="http://schemas.openxmlformats.org/drawingml/2006/picture">
                        <pic:nvPicPr>
                          <pic:cNvPr id="854525763" name="صورة 854525763"/>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C8B0CE8" id="_x0000_s163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Ly5bkKfBwAACx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139753416" o:spid="_x0000_s16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">
                  <v:group id="مجموعة 1512656075" o:spid="_x0000_s16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">
                    <v:group id="مجموعة 1562585217" o:spid="_x0000_s16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">
                      <v:shape id="شكل حر 50" o:spid="_x0000_s16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" fillcolor="#579da5" stroked="f" strokeweight="1pt">
                        <v:stroke joinstyle="miter"/>
                      </v:roundrect>
                    </v:group>
                    <v:oval id="شكل بيضاوي 991921972" o:spid="_x0000_s16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" filled="f" strokecolor="#2b5474" strokeweight="1pt">
                      <v:stroke joinstyle="miter"/>
                    </v:oval>
                  </v:group>
                  <v:shape id="مربع نص 41" o:spid="_x0000_s1642"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" filled="f" stroked="f">
                    <v:textbox style="mso-fit-shape-to-text:t">
                      <w:txbxContent>
                        <w:p w14:paraId="747D17E6" w14:textId="211B2866" w:rsidR="00F7234D" w:rsidRPr="00767863" w:rsidRDefault="00F7234D" w:rsidP="00F7234D">
                          <w:pPr>
                            <w:pStyle w:val="a0"/>
                            <w:rPr>
                              <w:sz w:val="40"/>
                              <w:szCs w:val="40"/>
                              <w:lang w:bidi="ar-SY"/>
                            </w:rPr>
                          </w:pPr>
                          <w:r w:rsidRPr="005E24D7">
                            <w:rPr>
                              <w:sz w:val="40"/>
                              <w:szCs w:val="40"/>
                              <w:rtl/>
                            </w:rPr>
                            <w:t>الأمن والسلامة:</w:t>
                          </w:r>
                        </w:p>
                      </w:txbxContent>
                    </v:textbox>
                  </v:shape>
                </v:group>
                <v:shape id="صورة 854525763" o:spid="_x0000_s164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">
                  <v:imagedata r:id="rId74" o:title=""/>
                </v:shape>
                <w10:anchorlock/>
              </v:group>
            </w:pict>
          </mc:Fallback>
        </mc:AlternateContent>
      </w:r>
    </w:p>
    <w:p w:rsidR="0034428F" w:rsidRPr="005E24D7" w:rsidRDefault="0034428F" w:rsidP="00F7234D">
      <w:r w:rsidRPr="005E24D7">
        <w:rPr>
          <w:rtl/>
        </w:rPr>
        <w:t>يتوقع الجمهور أن يتم توفير بيئة آمنة ومأمونة للحضور، ويجب أن يكون التخطيط لإدارة الحشود يركز على تلبية هذه الحاجة، وذلك عن طريق توفير الأجهزة والمعدات اللازمة للإسعافات الأولية والإنذارات وأجهزة الإطفاء وغيرها.</w:t>
      </w:r>
    </w:p>
    <w:p w:rsidR="0034428F" w:rsidRPr="005E24D7" w:rsidRDefault="00F7234D" w:rsidP="00F7234D">
      <w:pPr>
        <w:keepNext/>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4920D520" wp14:editId="2485F435">
                <wp:extent cx="5731510" cy="890905"/>
                <wp:effectExtent l="0" t="0" r="2540" b="23495"/>
                <wp:docPr id="81377320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52572078" name="مجموعة 652572078"/>
                        <wpg:cNvGrpSpPr/>
                        <wpg:grpSpPr>
                          <a:xfrm>
                            <a:off x="0" y="0"/>
                            <a:ext cx="5731510" cy="895351"/>
                            <a:chOff x="0" y="0"/>
                            <a:chExt cx="5878196" cy="918845"/>
                          </a:xfrm>
                        </wpg:grpSpPr>
                        <wpg:grpSp>
                          <wpg:cNvPr id="1095603825" name="مجموعة 1095603825"/>
                          <wpg:cNvGrpSpPr/>
                          <wpg:grpSpPr>
                            <a:xfrm>
                              <a:off x="0" y="0"/>
                              <a:ext cx="5878196" cy="918845"/>
                              <a:chOff x="0" y="0"/>
                              <a:chExt cx="6240348" cy="919070"/>
                            </a:xfrm>
                          </wpg:grpSpPr>
                          <wpg:grpSp>
                            <wpg:cNvPr id="487927629" name="مجموعة 487927629"/>
                            <wpg:cNvGrpSpPr/>
                            <wpg:grpSpPr>
                              <a:xfrm>
                                <a:off x="0" y="169208"/>
                                <a:ext cx="5433072" cy="580613"/>
                                <a:chOff x="0" y="169208"/>
                                <a:chExt cx="5433072" cy="580613"/>
                              </a:xfrm>
                            </wpg:grpSpPr>
                            <wps:wsp>
                              <wps:cNvPr id="11417508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0897264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2813744" name="شكل بيضاوي 190281374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66888640" name="مربع نص 41"/>
                          <wps:cNvSpPr txBox="1"/>
                          <wps:spPr>
                            <a:xfrm>
                              <a:off x="204484" y="256541"/>
                              <a:ext cx="4616122" cy="379598"/>
                            </a:xfrm>
                            <a:prstGeom prst="rect">
                              <a:avLst/>
                            </a:prstGeom>
                            <a:noFill/>
                          </wps:spPr>
                          <wps:txbx>
                            <w:txbxContent>
                              <w:p w:rsidR="00F7234D" w:rsidRPr="00767863" w:rsidRDefault="00F7234D" w:rsidP="00F7234D">
                                <w:pPr>
                                  <w:pStyle w:val="a0"/>
                                  <w:rPr>
                                    <w:sz w:val="40"/>
                                    <w:szCs w:val="40"/>
                                    <w:lang w:bidi="ar-SY"/>
                                  </w:rPr>
                                </w:pPr>
                                <w:r w:rsidRPr="005E24D7">
                                  <w:rPr>
                                    <w:sz w:val="40"/>
                                    <w:szCs w:val="40"/>
                                    <w:rtl/>
                                  </w:rPr>
                                  <w:t>التوجيه والإرشاد:</w:t>
                                </w:r>
                              </w:p>
                            </w:txbxContent>
                          </wps:txbx>
                          <wps:bodyPr wrap="square" rtlCol="1">
                            <a:spAutoFit/>
                          </wps:bodyPr>
                        </wps:wsp>
                      </wpg:grpSp>
                      <pic:pic xmlns:pic="http://schemas.openxmlformats.org/drawingml/2006/picture">
                        <pic:nvPicPr>
                          <pic:cNvPr id="633881590" name="صورة 63388159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920D520" id="_x0000_s164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">
                <v:group id="مجموعة 652572078" o:spid="_x0000_s16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">
                  <v:group id="مجموعة 1095603825" o:spid="_x0000_s16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">
                    <v:group id="مجموعة 487927629" o:spid="_x0000_s16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">
                      <v:shape id="شكل حر 50" o:spid="_x0000_s16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" fillcolor="#579da5" stroked="f" strokeweight="1pt">
                        <v:stroke joinstyle="miter"/>
                      </v:roundrect>
                    </v:group>
                    <v:oval id="شكل بيضاوي 1902813744" o:spid="_x0000_s16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" filled="f" strokecolor="#2b5474" strokeweight="1pt">
                      <v:stroke joinstyle="miter"/>
                    </v:oval>
                  </v:group>
                  <v:shape id="مربع نص 41" o:spid="_x0000_s1651"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" filled="f" stroked="f">
                    <v:textbox style="mso-fit-shape-to-text:t">
                      <w:txbxContent>
                        <w:p w14:paraId="74A60679" w14:textId="487FEF9A" w:rsidR="00F7234D" w:rsidRPr="00767863" w:rsidRDefault="00F7234D" w:rsidP="00F7234D">
                          <w:pPr>
                            <w:pStyle w:val="a0"/>
                            <w:rPr>
                              <w:sz w:val="40"/>
                              <w:szCs w:val="40"/>
                              <w:lang w:bidi="ar-SY"/>
                            </w:rPr>
                          </w:pPr>
                          <w:r w:rsidRPr="005E24D7">
                            <w:rPr>
                              <w:sz w:val="40"/>
                              <w:szCs w:val="40"/>
                              <w:rtl/>
                            </w:rPr>
                            <w:t>التوجيه والإرشاد:</w:t>
                          </w:r>
                        </w:p>
                      </w:txbxContent>
                    </v:textbox>
                  </v:shape>
                </v:group>
                <v:shape id="صورة 633881590" o:spid="_x0000_s165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">
                  <v:imagedata r:id="rId74" o:title=""/>
                </v:shape>
                <w10:anchorlock/>
              </v:group>
            </w:pict>
          </mc:Fallback>
        </mc:AlternateContent>
      </w:r>
    </w:p>
    <w:p w:rsidR="0034428F" w:rsidRPr="005E24D7" w:rsidRDefault="0034428F" w:rsidP="00F7234D">
      <w:r w:rsidRPr="005E24D7">
        <w:rPr>
          <w:rtl/>
        </w:rPr>
        <w:t>يتوقع الجمهور أن يتم توجيههم وإرشادهم بشكل واضح ودقيق حول كيفية الوصول إلى الموقع والمسارات المخصصة للحركة والخروج والتنقل داخل المكان وغيرها، ويجب على فريق إدارة الحشود توفير الإرشادات والتوجيهات اللازمة للحضور.</w:t>
      </w:r>
    </w:p>
    <w:p w:rsidR="0034428F" w:rsidRPr="005E24D7" w:rsidRDefault="00F7234D"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35FC4E2A" wp14:editId="41F660DB">
                <wp:extent cx="5731510" cy="890905"/>
                <wp:effectExtent l="0" t="0" r="2540" b="23495"/>
                <wp:docPr id="113089685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3688945" name="مجموعة 43688945"/>
                        <wpg:cNvGrpSpPr/>
                        <wpg:grpSpPr>
                          <a:xfrm>
                            <a:off x="0" y="0"/>
                            <a:ext cx="5731510" cy="895351"/>
                            <a:chOff x="0" y="0"/>
                            <a:chExt cx="5878196" cy="918845"/>
                          </a:xfrm>
                        </wpg:grpSpPr>
                        <wpg:grpSp>
                          <wpg:cNvPr id="1820082833" name="مجموعة 1820082833"/>
                          <wpg:cNvGrpSpPr/>
                          <wpg:grpSpPr>
                            <a:xfrm>
                              <a:off x="0" y="0"/>
                              <a:ext cx="5878196" cy="918845"/>
                              <a:chOff x="0" y="0"/>
                              <a:chExt cx="6240348" cy="919070"/>
                            </a:xfrm>
                          </wpg:grpSpPr>
                          <wpg:grpSp>
                            <wpg:cNvPr id="1180062242" name="مجموعة 1180062242"/>
                            <wpg:cNvGrpSpPr/>
                            <wpg:grpSpPr>
                              <a:xfrm>
                                <a:off x="0" y="169208"/>
                                <a:ext cx="5433072" cy="580613"/>
                                <a:chOff x="0" y="169208"/>
                                <a:chExt cx="5433072" cy="580613"/>
                              </a:xfrm>
                            </wpg:grpSpPr>
                            <wps:wsp>
                              <wps:cNvPr id="70027131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794996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3728315" name="شكل بيضاوي 147372831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9577979" name="مربع نص 41"/>
                          <wps:cNvSpPr txBox="1"/>
                          <wps:spPr>
                            <a:xfrm>
                              <a:off x="204484" y="256541"/>
                              <a:ext cx="4616122" cy="379598"/>
                            </a:xfrm>
                            <a:prstGeom prst="rect">
                              <a:avLst/>
                            </a:prstGeom>
                            <a:noFill/>
                          </wps:spPr>
                          <wps:txbx>
                            <w:txbxContent>
                              <w:p w:rsidR="00F7234D" w:rsidRPr="00767863" w:rsidRDefault="00F7234D" w:rsidP="00F7234D">
                                <w:pPr>
                                  <w:pStyle w:val="a0"/>
                                  <w:rPr>
                                    <w:sz w:val="40"/>
                                    <w:szCs w:val="40"/>
                                    <w:lang w:bidi="ar-SY"/>
                                  </w:rPr>
                                </w:pPr>
                                <w:r w:rsidRPr="005E24D7">
                                  <w:rPr>
                                    <w:sz w:val="40"/>
                                    <w:szCs w:val="40"/>
                                    <w:rtl/>
                                  </w:rPr>
                                  <w:t>الراحة:</w:t>
                                </w:r>
                              </w:p>
                            </w:txbxContent>
                          </wps:txbx>
                          <wps:bodyPr wrap="square" rtlCol="1">
                            <a:spAutoFit/>
                          </wps:bodyPr>
                        </wps:wsp>
                      </wpg:grpSp>
                      <pic:pic xmlns:pic="http://schemas.openxmlformats.org/drawingml/2006/picture">
                        <pic:nvPicPr>
                          <pic:cNvPr id="1064474242" name="صورة 1064474242"/>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5FC4E2A" id="_x0000_s165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zg54HoAcAAAw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43688945" o:spid="_x0000_s16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">
                  <v:group id="مجموعة 1820082833" o:spid="_x0000_s16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">
                    <v:group id="مجموعة 1180062242" o:spid="_x0000_s16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">
                      <v:shape id="شكل حر 50" o:spid="_x0000_s16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" fillcolor="#579da5" stroked="f" strokeweight="1pt">
                        <v:stroke joinstyle="miter"/>
                      </v:roundrect>
                    </v:group>
                    <v:oval id="شكل بيضاوي 1473728315" o:spid="_x0000_s16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" filled="f" strokecolor="#2b5474" strokeweight="1pt">
                      <v:stroke joinstyle="miter"/>
                    </v:oval>
                  </v:group>
                  <v:shape id="مربع نص 41" o:spid="_x0000_s1660"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" filled="f" stroked="f">
                    <v:textbox style="mso-fit-shape-to-text:t">
                      <w:txbxContent>
                        <w:p w14:paraId="78CBE66B" w14:textId="3A1C6BD0" w:rsidR="00F7234D" w:rsidRPr="00767863" w:rsidRDefault="00F7234D" w:rsidP="00F7234D">
                          <w:pPr>
                            <w:pStyle w:val="a0"/>
                            <w:rPr>
                              <w:sz w:val="40"/>
                              <w:szCs w:val="40"/>
                              <w:lang w:bidi="ar-SY"/>
                            </w:rPr>
                          </w:pPr>
                          <w:r w:rsidRPr="005E24D7">
                            <w:rPr>
                              <w:sz w:val="40"/>
                              <w:szCs w:val="40"/>
                              <w:rtl/>
                            </w:rPr>
                            <w:t>الراحة:</w:t>
                          </w:r>
                        </w:p>
                      </w:txbxContent>
                    </v:textbox>
                  </v:shape>
                </v:group>
                <v:shape id="صورة 1064474242" o:spid="_x0000_s166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">
                  <v:imagedata r:id="rId74" o:title=""/>
                </v:shape>
                <w10:anchorlock/>
              </v:group>
            </w:pict>
          </mc:Fallback>
        </mc:AlternateContent>
      </w:r>
    </w:p>
    <w:p w:rsidR="0034428F" w:rsidRPr="005E24D7" w:rsidRDefault="0034428F" w:rsidP="00F7234D">
      <w:r w:rsidRPr="005E24D7">
        <w:rPr>
          <w:rtl/>
        </w:rPr>
        <w:t>يتوقع الجمهور أن يتم توفير بيئة مريحة وملائمة للحضور، ويجب على فريق إدارة الحشود توفير الأثاث والمرافق اللازمة للحضور وتلبية حاجاتهم، مثل المراحيض والمياه العذبة والأماكن المظللة والمقاعد وغيرها.</w:t>
      </w:r>
    </w:p>
    <w:p w:rsidR="0034428F" w:rsidRPr="005E24D7" w:rsidRDefault="00F7234D"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7CE44908" wp14:editId="23EE95F7">
                <wp:extent cx="5731510" cy="890905"/>
                <wp:effectExtent l="0" t="0" r="2540" b="23495"/>
                <wp:docPr id="31440027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87280056" name="مجموعة 1887280056"/>
                        <wpg:cNvGrpSpPr/>
                        <wpg:grpSpPr>
                          <a:xfrm>
                            <a:off x="0" y="0"/>
                            <a:ext cx="5731510" cy="895351"/>
                            <a:chOff x="0" y="0"/>
                            <a:chExt cx="5878196" cy="918845"/>
                          </a:xfrm>
                        </wpg:grpSpPr>
                        <wpg:grpSp>
                          <wpg:cNvPr id="197075324" name="مجموعة 197075324"/>
                          <wpg:cNvGrpSpPr/>
                          <wpg:grpSpPr>
                            <a:xfrm>
                              <a:off x="0" y="0"/>
                              <a:ext cx="5878196" cy="918845"/>
                              <a:chOff x="0" y="0"/>
                              <a:chExt cx="6240348" cy="919070"/>
                            </a:xfrm>
                          </wpg:grpSpPr>
                          <wpg:grpSp>
                            <wpg:cNvPr id="1931918801" name="مجموعة 1931918801"/>
                            <wpg:cNvGrpSpPr/>
                            <wpg:grpSpPr>
                              <a:xfrm>
                                <a:off x="0" y="169208"/>
                                <a:ext cx="5433072" cy="580613"/>
                                <a:chOff x="0" y="169208"/>
                                <a:chExt cx="5433072" cy="580613"/>
                              </a:xfrm>
                            </wpg:grpSpPr>
                            <wps:wsp>
                              <wps:cNvPr id="19977150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1570227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71695735" name="شكل بيضاوي 47169573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86653399" name="مربع نص 41"/>
                          <wps:cNvSpPr txBox="1"/>
                          <wps:spPr>
                            <a:xfrm>
                              <a:off x="204484" y="256541"/>
                              <a:ext cx="4616122" cy="379598"/>
                            </a:xfrm>
                            <a:prstGeom prst="rect">
                              <a:avLst/>
                            </a:prstGeom>
                            <a:noFill/>
                          </wps:spPr>
                          <wps:txbx>
                            <w:txbxContent>
                              <w:p w:rsidR="00F7234D" w:rsidRPr="00767863" w:rsidRDefault="00F7234D" w:rsidP="00F7234D">
                                <w:pPr>
                                  <w:pStyle w:val="a0"/>
                                  <w:rPr>
                                    <w:sz w:val="40"/>
                                    <w:szCs w:val="40"/>
                                    <w:lang w:bidi="ar-SY"/>
                                  </w:rPr>
                                </w:pPr>
                                <w:r w:rsidRPr="005E24D7">
                                  <w:rPr>
                                    <w:sz w:val="40"/>
                                    <w:szCs w:val="40"/>
                                    <w:rtl/>
                                  </w:rPr>
                                  <w:t>الاتصال:</w:t>
                                </w:r>
                              </w:p>
                            </w:txbxContent>
                          </wps:txbx>
                          <wps:bodyPr wrap="square" rtlCol="1">
                            <a:spAutoFit/>
                          </wps:bodyPr>
                        </wps:wsp>
                      </wpg:grpSp>
                      <pic:pic xmlns:pic="http://schemas.openxmlformats.org/drawingml/2006/picture">
                        <pic:nvPicPr>
                          <pic:cNvPr id="641921192" name="صورة 641921192"/>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CE44908" id="_x0000_s166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">
                <v:group id="مجموعة 1887280056" o:spid="_x0000_s16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">
                  <v:group id="مجموعة 197075324" o:spid="_x0000_s16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">
                    <v:group id="مجموعة 1931918801" o:spid="_x0000_s16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">
                      <v:shape id="شكل حر 50" o:spid="_x0000_s16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" fillcolor="#579da5" stroked="f" strokeweight="1pt">
                        <v:stroke joinstyle="miter"/>
                      </v:roundrect>
                    </v:group>
                    <v:oval id="شكل بيضاوي 471695735" o:spid="_x0000_s16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" filled="f" strokecolor="#2b5474" strokeweight="1pt">
                      <v:stroke joinstyle="miter"/>
                    </v:oval>
                  </v:group>
                  <v:shape id="مربع نص 41" o:spid="_x0000_s1669"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" filled="f" stroked="f">
                    <v:textbox style="mso-fit-shape-to-text:t">
                      <w:txbxContent>
                        <w:p w14:paraId="7B591ED7" w14:textId="47EF7571" w:rsidR="00F7234D" w:rsidRPr="00767863" w:rsidRDefault="00F7234D" w:rsidP="00F7234D">
                          <w:pPr>
                            <w:pStyle w:val="a0"/>
                            <w:rPr>
                              <w:sz w:val="40"/>
                              <w:szCs w:val="40"/>
                              <w:lang w:bidi="ar-SY"/>
                            </w:rPr>
                          </w:pPr>
                          <w:r w:rsidRPr="005E24D7">
                            <w:rPr>
                              <w:sz w:val="40"/>
                              <w:szCs w:val="40"/>
                              <w:rtl/>
                            </w:rPr>
                            <w:t>الاتصال:</w:t>
                          </w:r>
                        </w:p>
                      </w:txbxContent>
                    </v:textbox>
                  </v:shape>
                </v:group>
                <v:shape id="صورة 641921192" o:spid="_x0000_s167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">
                  <v:imagedata r:id="rId74" o:title=""/>
                </v:shape>
                <w10:anchorlock/>
              </v:group>
            </w:pict>
          </mc:Fallback>
        </mc:AlternateContent>
      </w:r>
    </w:p>
    <w:p w:rsidR="0034428F" w:rsidRDefault="0034428F" w:rsidP="00F7234D">
      <w:pPr>
        <w:rPr>
          <w:rtl/>
        </w:rPr>
      </w:pPr>
      <w:r w:rsidRPr="005E24D7">
        <w:rPr>
          <w:rtl/>
        </w:rPr>
        <w:t>يتوقع الجمهور أن يتم توفير وسائل الاتصال والتواصل في حالة الحاجة، ويجب على فريق إدارة الحشود توفير وسائل الاتصال والتواصل اللازمة للحضور بما في ذلك الهواتف النقالة والإنترنت وغيرها.</w:t>
      </w:r>
    </w:p>
    <w:p w:rsidR="00F7234D" w:rsidRPr="005E24D7" w:rsidRDefault="00F7234D"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6A51BC31" wp14:editId="12FBE77F">
                <wp:extent cx="5731510" cy="890905"/>
                <wp:effectExtent l="0" t="0" r="2540" b="23495"/>
                <wp:docPr id="85264316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77827476" name="مجموعة 1477827476"/>
                        <wpg:cNvGrpSpPr/>
                        <wpg:grpSpPr>
                          <a:xfrm>
                            <a:off x="0" y="0"/>
                            <a:ext cx="5731510" cy="895351"/>
                            <a:chOff x="0" y="0"/>
                            <a:chExt cx="5878196" cy="918845"/>
                          </a:xfrm>
                        </wpg:grpSpPr>
                        <wpg:grpSp>
                          <wpg:cNvPr id="863674155" name="مجموعة 863674155"/>
                          <wpg:cNvGrpSpPr/>
                          <wpg:grpSpPr>
                            <a:xfrm>
                              <a:off x="0" y="0"/>
                              <a:ext cx="5878196" cy="918845"/>
                              <a:chOff x="0" y="0"/>
                              <a:chExt cx="6240348" cy="919070"/>
                            </a:xfrm>
                          </wpg:grpSpPr>
                          <wpg:grpSp>
                            <wpg:cNvPr id="1747689175" name="مجموعة 1747689175"/>
                            <wpg:cNvGrpSpPr/>
                            <wpg:grpSpPr>
                              <a:xfrm>
                                <a:off x="0" y="169208"/>
                                <a:ext cx="5433072" cy="580613"/>
                                <a:chOff x="0" y="169208"/>
                                <a:chExt cx="5433072" cy="580613"/>
                              </a:xfrm>
                            </wpg:grpSpPr>
                            <wps:wsp>
                              <wps:cNvPr id="13749149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3729649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4089620" name="شكل بيضاوي 201408962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27925454" name="مربع نص 41"/>
                          <wps:cNvSpPr txBox="1"/>
                          <wps:spPr>
                            <a:xfrm>
                              <a:off x="204484" y="256541"/>
                              <a:ext cx="4616122" cy="379598"/>
                            </a:xfrm>
                            <a:prstGeom prst="rect">
                              <a:avLst/>
                            </a:prstGeom>
                            <a:noFill/>
                          </wps:spPr>
                          <wps:txbx>
                            <w:txbxContent>
                              <w:p w:rsidR="00F7234D" w:rsidRPr="00767863" w:rsidRDefault="00F7234D" w:rsidP="00F7234D">
                                <w:pPr>
                                  <w:pStyle w:val="a0"/>
                                  <w:rPr>
                                    <w:sz w:val="40"/>
                                    <w:szCs w:val="40"/>
                                    <w:rtl/>
                                    <w:lang w:bidi="ar-SY"/>
                                  </w:rPr>
                                </w:pPr>
                                <w:r w:rsidRPr="005E24D7">
                                  <w:rPr>
                                    <w:sz w:val="40"/>
                                    <w:szCs w:val="40"/>
                                    <w:rtl/>
                                  </w:rPr>
                                  <w:t>الترفيه:</w:t>
                                </w:r>
                              </w:p>
                            </w:txbxContent>
                          </wps:txbx>
                          <wps:bodyPr wrap="square" rtlCol="1">
                            <a:spAutoFit/>
                          </wps:bodyPr>
                        </wps:wsp>
                      </wpg:grpSp>
                      <pic:pic xmlns:pic="http://schemas.openxmlformats.org/drawingml/2006/picture">
                        <pic:nvPicPr>
                          <pic:cNvPr id="1183579611" name="صورة 1183579611"/>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A51BC31" id="_x0000_s167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PI8KlKEHAAAP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1477827476" o:spid="_x0000_s16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">
                  <v:group id="مجموعة 863674155" o:spid="_x0000_s16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">
                    <v:group id="مجموعة 1747689175" o:spid="_x0000_s16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">
                      <v:shape id="شكل حر 50" o:spid="_x0000_s16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" fillcolor="#579da5" stroked="f" strokeweight="1pt">
                        <v:stroke joinstyle="miter"/>
                      </v:roundrect>
                    </v:group>
                    <v:oval id="شكل بيضاوي 2014089620" o:spid="_x0000_s16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" filled="f" strokecolor="#2b5474" strokeweight="1pt">
                      <v:stroke joinstyle="miter"/>
                    </v:oval>
                  </v:group>
                  <v:shape id="مربع نص 41" o:spid="_x0000_s1678"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" filled="f" stroked="f">
                    <v:textbox style="mso-fit-shape-to-text:t">
                      <w:txbxContent>
                        <w:p w14:paraId="3813A442" w14:textId="24CCF896" w:rsidR="00F7234D" w:rsidRPr="00767863" w:rsidRDefault="00F7234D" w:rsidP="00F7234D">
                          <w:pPr>
                            <w:pStyle w:val="a0"/>
                            <w:rPr>
                              <w:sz w:val="40"/>
                              <w:szCs w:val="40"/>
                              <w:rtl/>
                              <w:lang w:bidi="ar-SY"/>
                            </w:rPr>
                          </w:pPr>
                          <w:r w:rsidRPr="005E24D7">
                            <w:rPr>
                              <w:sz w:val="40"/>
                              <w:szCs w:val="40"/>
                              <w:rtl/>
                            </w:rPr>
                            <w:t>الترفيه:</w:t>
                          </w:r>
                        </w:p>
                      </w:txbxContent>
                    </v:textbox>
                  </v:shape>
                </v:group>
                <v:shape id="صورة 1183579611" o:spid="_x0000_s167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">
                  <v:imagedata r:id="rId74" o:title=""/>
                </v:shape>
                <w10:anchorlock/>
              </v:group>
            </w:pict>
          </mc:Fallback>
        </mc:AlternateContent>
      </w:r>
    </w:p>
    <w:p w:rsidR="0034428F" w:rsidRPr="005E24D7" w:rsidRDefault="0034428F" w:rsidP="00F7234D">
      <w:r w:rsidRPr="005E24D7">
        <w:rPr>
          <w:rtl/>
        </w:rPr>
        <w:t>يتوقع الجمهور أن يتم توفير بعض الأنشطة والترفيه للحضور، ويجب على فريق إدارة الحشود توفير أنشطة مناسبة للجميع وتلبية حاجاتهم الترفيهية.</w:t>
      </w:r>
    </w:p>
    <w:p w:rsidR="0034428F" w:rsidRDefault="0034428F" w:rsidP="00F7234D">
      <w:pPr>
        <w:rPr>
          <w:rtl/>
        </w:rPr>
      </w:pPr>
      <w:r w:rsidRPr="005E24D7">
        <w:rPr>
          <w:rtl/>
        </w:rPr>
        <w:t xml:space="preserve">بشكل عام، يجب أن يكون فريق إدارة الحشود على اتصال مع الجمهور وفهم حاجاتهم وتوقعاتهم، وتضمين هذه الحاجات والتوقعات في خطة إدارة الحشود وتقديم الدعم والمساعدة اللازمة للحضور. </w:t>
      </w:r>
    </w:p>
    <w:p w:rsidR="0034428F" w:rsidRPr="00F7234D" w:rsidRDefault="0034428F" w:rsidP="00F7234D">
      <w:pPr>
        <w:rPr>
          <w:rtl/>
        </w:rPr>
      </w:pPr>
      <w:r w:rsidRPr="005E24D7">
        <w:rPr>
          <w:rtl/>
        </w:rPr>
        <w:lastRenderedPageBreak/>
        <w:t>كما يجب توفير الاتصال والتواصل المستمر مع الجمهور لتقديم المعلومات اللازمة والرد على أي استفسارات أو مشاكل يمكن أن يواجهها الحضور. بالتالي، يمكن لفريق إدارة الحشود تحقيق الأهداف المطلوبة وتقديم تجربة جيدة وآمنة للحضور.</w:t>
      </w:r>
    </w:p>
    <w:p w:rsidR="0034428F" w:rsidRPr="00F7234D" w:rsidRDefault="0034428F" w:rsidP="00F7234D">
      <w:pPr>
        <w:rPr>
          <w:color w:val="C00000"/>
        </w:rPr>
      </w:pPr>
      <w:r w:rsidRPr="00F7234D">
        <w:rPr>
          <w:rFonts w:hint="cs"/>
          <w:color w:val="C00000"/>
          <w:rtl/>
        </w:rPr>
        <w:t>و</w:t>
      </w:r>
      <w:r w:rsidRPr="00F7234D">
        <w:rPr>
          <w:color w:val="C00000"/>
          <w:rtl/>
        </w:rPr>
        <w:t xml:space="preserve">بالإضافة إلى الحاجات والتوقعات المذكورة أعلاه، يمكن أن يتضمن فهم حاجات وتوقعات الجمهور لإدارة الحشود بعض العوامل الأخرى، </w:t>
      </w:r>
      <w:hyperlink r:id="rId93" w:history="1">
        <w:r w:rsidRPr="00F9337C">
          <w:rPr>
            <w:rStyle w:val="Hyperlink"/>
            <w:rtl/>
          </w:rPr>
          <w:t>ومن بينها:</w:t>
        </w:r>
      </w:hyperlink>
    </w:p>
    <w:p w:rsidR="0034428F" w:rsidRPr="00F7234D" w:rsidRDefault="0034428F">
      <w:pPr>
        <w:pStyle w:val="ListParagraph"/>
        <w:numPr>
          <w:ilvl w:val="0"/>
          <w:numId w:val="25"/>
        </w:numPr>
        <w:spacing w:line="360" w:lineRule="auto"/>
        <w:jc w:val="both"/>
        <w:rPr>
          <w:rFonts w:ascii="Adobe Arabic" w:hAnsi="Adobe Arabic" w:cs="Adobe Arabic"/>
          <w:color w:val="002060"/>
          <w:sz w:val="36"/>
          <w:szCs w:val="36"/>
        </w:rPr>
      </w:pPr>
      <w:r w:rsidRPr="00F7234D">
        <w:rPr>
          <w:rFonts w:ascii="Adobe Arabic" w:hAnsi="Adobe Arabic" w:cs="Adobe Arabic"/>
          <w:b/>
          <w:bCs/>
          <w:color w:val="C00000"/>
          <w:sz w:val="36"/>
          <w:szCs w:val="36"/>
          <w:rtl/>
        </w:rPr>
        <w:t>التنظيم:</w:t>
      </w:r>
      <w:r w:rsidRPr="00F7234D">
        <w:rPr>
          <w:rFonts w:ascii="Adobe Arabic" w:hAnsi="Adobe Arabic" w:cs="Adobe Arabic"/>
          <w:color w:val="C00000"/>
          <w:sz w:val="36"/>
          <w:szCs w:val="36"/>
          <w:rtl/>
        </w:rPr>
        <w:t xml:space="preserve"> </w:t>
      </w:r>
      <w:r w:rsidRPr="00F7234D">
        <w:rPr>
          <w:rFonts w:ascii="Adobe Arabic" w:hAnsi="Adobe Arabic" w:cs="Adobe Arabic"/>
          <w:color w:val="002060"/>
          <w:sz w:val="36"/>
          <w:szCs w:val="36"/>
          <w:rtl/>
        </w:rPr>
        <w:t xml:space="preserve">يتوقع الجمهور أن يتم تنظيم الحشود بشكل جيد وفعال، وذلك عن طريق توفير الإرشادات والتوجيهات اللازمة وتحديد المسارات المخصصة للحركة ومناطق </w:t>
      </w:r>
      <w:r w:rsidRPr="00F7234D">
        <w:rPr>
          <w:rFonts w:ascii="Adobe Arabic" w:hAnsi="Adobe Arabic" w:cs="Adobe Arabic" w:hint="cs"/>
          <w:color w:val="002060"/>
          <w:sz w:val="36"/>
          <w:szCs w:val="36"/>
          <w:rtl/>
        </w:rPr>
        <w:t>الانتظار</w:t>
      </w:r>
      <w:r w:rsidRPr="00F7234D">
        <w:rPr>
          <w:rFonts w:ascii="Adobe Arabic" w:hAnsi="Adobe Arabic" w:cs="Adobe Arabic"/>
          <w:color w:val="002060"/>
          <w:sz w:val="36"/>
          <w:szCs w:val="36"/>
          <w:rtl/>
        </w:rPr>
        <w:t xml:space="preserve"> والخروج والدخول.</w:t>
      </w:r>
    </w:p>
    <w:p w:rsidR="0034428F" w:rsidRPr="00F7234D" w:rsidRDefault="0034428F">
      <w:pPr>
        <w:pStyle w:val="ListParagraph"/>
        <w:numPr>
          <w:ilvl w:val="0"/>
          <w:numId w:val="25"/>
        </w:numPr>
        <w:spacing w:line="360" w:lineRule="auto"/>
        <w:jc w:val="both"/>
        <w:rPr>
          <w:rFonts w:ascii="Adobe Arabic" w:hAnsi="Adobe Arabic" w:cs="Adobe Arabic"/>
          <w:color w:val="002060"/>
          <w:sz w:val="36"/>
          <w:szCs w:val="36"/>
        </w:rPr>
      </w:pPr>
      <w:r w:rsidRPr="00F7234D">
        <w:rPr>
          <w:rFonts w:ascii="Adobe Arabic" w:hAnsi="Adobe Arabic" w:cs="Adobe Arabic"/>
          <w:b/>
          <w:bCs/>
          <w:color w:val="C00000"/>
          <w:sz w:val="36"/>
          <w:szCs w:val="36"/>
          <w:rtl/>
        </w:rPr>
        <w:t>الإعلانات:</w:t>
      </w:r>
      <w:r w:rsidRPr="00F7234D">
        <w:rPr>
          <w:rFonts w:ascii="Adobe Arabic" w:hAnsi="Adobe Arabic" w:cs="Adobe Arabic"/>
          <w:color w:val="002060"/>
          <w:sz w:val="36"/>
          <w:szCs w:val="36"/>
          <w:rtl/>
        </w:rPr>
        <w:t xml:space="preserve"> يتوقع الجمهور أن يتم توفير المعلومات والإعلانات اللازمة حول الحدث والإرشادات والتوجيهات والأنشطة المختلفة، ويجب على فريق إدارة الحشود توفير وسائل الإعلان المناسبة، مثل اللافتات والشاشات الإلكترونية وغيرها.</w:t>
      </w:r>
    </w:p>
    <w:p w:rsidR="0034428F" w:rsidRPr="00F7234D" w:rsidRDefault="00F7234D">
      <w:pPr>
        <w:pStyle w:val="ListParagraph"/>
        <w:numPr>
          <w:ilvl w:val="0"/>
          <w:numId w:val="25"/>
        </w:numPr>
        <w:spacing w:line="360" w:lineRule="auto"/>
        <w:jc w:val="both"/>
        <w:rPr>
          <w:rFonts w:ascii="Adobe Arabic" w:hAnsi="Adobe Arabic" w:cs="Adobe Arabic"/>
          <w:color w:val="002060"/>
          <w:sz w:val="36"/>
          <w:szCs w:val="36"/>
        </w:rPr>
      </w:pPr>
      <w:r>
        <w:rPr>
          <w:rFonts w:ascii="Adobe Arabic" w:hAnsi="Adobe Arabic" w:cs="Adobe Arabic"/>
          <w:noProof/>
          <w:color w:val="002060"/>
          <w:sz w:val="36"/>
          <w:szCs w:val="36"/>
        </w:rPr>
        <w:drawing>
          <wp:anchor distT="0" distB="0" distL="114300" distR="114300" simplePos="0" relativeHeight="252754944" behindDoc="0" locked="0" layoutInCell="1" allowOverlap="1" wp14:anchorId="4007282E" wp14:editId="64ECA08B">
            <wp:simplePos x="0" y="0"/>
            <wp:positionH relativeFrom="margin">
              <wp:align>left</wp:align>
            </wp:positionH>
            <wp:positionV relativeFrom="paragraph">
              <wp:posOffset>7620</wp:posOffset>
            </wp:positionV>
            <wp:extent cx="1704975" cy="1087120"/>
            <wp:effectExtent l="0" t="0" r="9525" b="0"/>
            <wp:wrapSquare wrapText="bothSides"/>
            <wp:docPr id="1251184855"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94">
                      <a:extLst>
                        <a:ext uri="{28A0092B-C50C-407E-A947-70E740481C1C}">
                          <a14:useLocalDpi xmlns:a14="http://schemas.microsoft.com/office/drawing/2010/main" val="0"/>
                        </a:ext>
                      </a:extLst>
                    </a:blip>
                    <a:srcRect l="5834" t="6250" r="4445" b="7917"/>
                    <a:stretch/>
                  </pic:blipFill>
                  <pic:spPr bwMode="auto">
                    <a:xfrm>
                      <a:off x="0" y="0"/>
                      <a:ext cx="1704975" cy="10871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4428F" w:rsidRPr="00F7234D">
        <w:rPr>
          <w:rFonts w:ascii="Adobe Arabic" w:hAnsi="Adobe Arabic" w:cs="Adobe Arabic"/>
          <w:b/>
          <w:bCs/>
          <w:color w:val="C00000"/>
          <w:sz w:val="36"/>
          <w:szCs w:val="36"/>
          <w:rtl/>
        </w:rPr>
        <w:t>التفاعل:</w:t>
      </w:r>
      <w:r w:rsidR="0034428F" w:rsidRPr="00F7234D">
        <w:rPr>
          <w:rFonts w:ascii="Adobe Arabic" w:hAnsi="Adobe Arabic" w:cs="Adobe Arabic"/>
          <w:color w:val="002060"/>
          <w:sz w:val="36"/>
          <w:szCs w:val="36"/>
          <w:rtl/>
        </w:rPr>
        <w:t xml:space="preserve"> يتوقع الجمهور أن يتم التفاعل معهم وتلبية احتياجاتهم واستفساراتهم ومشاكلهم، ويجب على فريق إدارة الحشود توفير الدعم والمساعدة اللازمة للحضور والتفاعل معهم بشكل إيجابي.</w:t>
      </w:r>
    </w:p>
    <w:p w:rsidR="0034428F" w:rsidRPr="00F7234D" w:rsidRDefault="0034428F">
      <w:pPr>
        <w:pStyle w:val="ListParagraph"/>
        <w:numPr>
          <w:ilvl w:val="0"/>
          <w:numId w:val="25"/>
        </w:numPr>
        <w:spacing w:line="360" w:lineRule="auto"/>
        <w:jc w:val="both"/>
        <w:rPr>
          <w:rFonts w:ascii="Adobe Arabic" w:hAnsi="Adobe Arabic" w:cs="Adobe Arabic"/>
          <w:color w:val="002060"/>
          <w:sz w:val="36"/>
          <w:szCs w:val="36"/>
        </w:rPr>
      </w:pPr>
      <w:r w:rsidRPr="00F7234D">
        <w:rPr>
          <w:rFonts w:ascii="Adobe Arabic" w:hAnsi="Adobe Arabic" w:cs="Adobe Arabic"/>
          <w:b/>
          <w:bCs/>
          <w:color w:val="C00000"/>
          <w:sz w:val="36"/>
          <w:szCs w:val="36"/>
          <w:rtl/>
        </w:rPr>
        <w:t>الصحة والنظافة:</w:t>
      </w:r>
      <w:r w:rsidRPr="00F7234D">
        <w:rPr>
          <w:rFonts w:ascii="Adobe Arabic" w:hAnsi="Adobe Arabic" w:cs="Adobe Arabic"/>
          <w:color w:val="002060"/>
          <w:sz w:val="36"/>
          <w:szCs w:val="36"/>
          <w:rtl/>
        </w:rPr>
        <w:t xml:space="preserve"> يتوقع الجمهور أن يتم توفير بيئة صحية ونظيفة داخل المكان، ويجب على فريق إدارة الحشود توفير الخدمات والمرافق اللازمة للحضور، مثل المراحيض والمياه العذبة ومناطق التنظيف والتعقيم وغيرها.</w:t>
      </w:r>
    </w:p>
    <w:p w:rsidR="0034428F" w:rsidRPr="00F7234D" w:rsidRDefault="0034428F">
      <w:pPr>
        <w:pStyle w:val="ListParagraph"/>
        <w:numPr>
          <w:ilvl w:val="0"/>
          <w:numId w:val="25"/>
        </w:numPr>
        <w:spacing w:line="360" w:lineRule="auto"/>
        <w:jc w:val="both"/>
        <w:rPr>
          <w:rFonts w:ascii="Adobe Arabic" w:hAnsi="Adobe Arabic" w:cs="Adobe Arabic"/>
          <w:color w:val="002060"/>
          <w:sz w:val="36"/>
          <w:szCs w:val="36"/>
        </w:rPr>
      </w:pPr>
      <w:r w:rsidRPr="00F7234D">
        <w:rPr>
          <w:rFonts w:ascii="Adobe Arabic" w:hAnsi="Adobe Arabic" w:cs="Adobe Arabic"/>
          <w:b/>
          <w:bCs/>
          <w:color w:val="C00000"/>
          <w:sz w:val="36"/>
          <w:szCs w:val="36"/>
          <w:rtl/>
        </w:rPr>
        <w:t>الرعاية:</w:t>
      </w:r>
      <w:r w:rsidRPr="00F7234D">
        <w:rPr>
          <w:rFonts w:ascii="Adobe Arabic" w:hAnsi="Adobe Arabic" w:cs="Adobe Arabic"/>
          <w:color w:val="002060"/>
          <w:sz w:val="36"/>
          <w:szCs w:val="36"/>
          <w:rtl/>
        </w:rPr>
        <w:t xml:space="preserve"> يتوقع الجمهور أن يتم تقديم الرعاية اللازمة للحضور، ويجب على فريق إدارة الحشود توفير الخدمات اللازمة، مثل الإسعافات الأولية والرعاية الصحية وغيرها، بالإضافة إلى تلبية احتياجات الأشخاص ذوي الاحتياجات الخاصة.</w:t>
      </w:r>
    </w:p>
    <w:p w:rsidR="0034428F" w:rsidRPr="005E24D7" w:rsidRDefault="0034428F" w:rsidP="00F7234D">
      <w:r w:rsidRPr="005E24D7">
        <w:rPr>
          <w:rtl/>
        </w:rPr>
        <w:t>بشكل عام، يجب على فريق إدارة الحشود فهم حاجات وتوقعات الجمهور وتضمينها في خطة الإدارة، وتوفير الدعم والمساعدة اللازمة للحضور، والتفاعل معهم بشكل إيجابي، وذلك لتحقيق تجربة جيدة وآمنة للجميع.</w:t>
      </w:r>
    </w:p>
    <w:p w:rsidR="0034428F" w:rsidRDefault="00F7234D" w:rsidP="0034428F">
      <w:pPr>
        <w:rPr>
          <w:rFonts w:ascii="Adobe Arabic" w:hAnsi="Adobe Arabic" w:cs="Adobe Arabic"/>
          <w:b/>
          <w:bCs/>
          <w:color w:val="FF0000"/>
          <w:sz w:val="40"/>
          <w:szCs w:val="40"/>
          <w:rtl/>
        </w:rPr>
      </w:pPr>
      <w:r w:rsidRPr="00BD5495">
        <w:rPr>
          <w:rFonts w:ascii="Sakkal Majalla" w:hAnsi="Sakkal Majalla"/>
          <w:noProof/>
          <w:color w:val="002060"/>
          <w:sz w:val="34"/>
        </w:rPr>
        <w:lastRenderedPageBreak/>
        <mc:AlternateContent>
          <mc:Choice Requires="wpg">
            <w:drawing>
              <wp:inline distT="0" distB="0" distL="0" distR="0" wp14:anchorId="06A45565" wp14:editId="64D7D12E">
                <wp:extent cx="5731510" cy="895350"/>
                <wp:effectExtent l="0" t="0" r="21590" b="19050"/>
                <wp:docPr id="159170895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97920695" name="صورة 1097920695"/>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44484466" name="مجموعة 344484466"/>
                        <wpg:cNvGrpSpPr/>
                        <wpg:grpSpPr>
                          <a:xfrm>
                            <a:off x="0" y="0"/>
                            <a:ext cx="5731510" cy="895350"/>
                            <a:chOff x="0" y="0"/>
                            <a:chExt cx="5878196" cy="918845"/>
                          </a:xfrm>
                        </wpg:grpSpPr>
                        <wpg:grpSp>
                          <wpg:cNvPr id="408217782" name="مجموعة 408217782"/>
                          <wpg:cNvGrpSpPr/>
                          <wpg:grpSpPr>
                            <a:xfrm>
                              <a:off x="0" y="0"/>
                              <a:ext cx="5878196" cy="918845"/>
                              <a:chOff x="0" y="0"/>
                              <a:chExt cx="6240348" cy="919070"/>
                            </a:xfrm>
                          </wpg:grpSpPr>
                          <wpg:grpSp>
                            <wpg:cNvPr id="2123573790" name="مجموعة 2123573790"/>
                            <wpg:cNvGrpSpPr/>
                            <wpg:grpSpPr>
                              <a:xfrm>
                                <a:off x="0" y="169208"/>
                                <a:ext cx="5433072" cy="580613"/>
                                <a:chOff x="0" y="169208"/>
                                <a:chExt cx="5433072" cy="580613"/>
                              </a:xfrm>
                            </wpg:grpSpPr>
                            <wps:wsp>
                              <wps:cNvPr id="127393786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09923132"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6852626" name="شكل بيضاوي 806852626"/>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64443049" name="مربع نص 41"/>
                          <wps:cNvSpPr txBox="1"/>
                          <wps:spPr>
                            <a:xfrm>
                              <a:off x="204484" y="256919"/>
                              <a:ext cx="4616071" cy="377965"/>
                            </a:xfrm>
                            <a:prstGeom prst="rect">
                              <a:avLst/>
                            </a:prstGeom>
                            <a:noFill/>
                          </wps:spPr>
                          <wps:txbx>
                            <w:txbxContent>
                              <w:p w:rsidR="00F7234D" w:rsidRPr="00F7234D" w:rsidRDefault="00F7234D" w:rsidP="00F7234D">
                                <w:pPr>
                                  <w:pStyle w:val="a0"/>
                                  <w:rPr>
                                    <w:sz w:val="40"/>
                                    <w:szCs w:val="40"/>
                                  </w:rPr>
                                </w:pPr>
                                <w:r w:rsidRPr="00F7234D">
                                  <w:rPr>
                                    <w:sz w:val="40"/>
                                    <w:szCs w:val="40"/>
                                    <w:rtl/>
                                  </w:rPr>
                                  <w:t>التواصل الفعال مع الجمهور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6A45565" id="_x0000_s168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">
                <v:shape id="صورة 1097920695" o:spid="_x0000_s168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">
                  <v:imagedata r:id="rId69" o:title=""/>
                </v:shape>
                <v:group id="مجموعة 344484466" o:spid="_x0000_s16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">
                  <v:group id="مجموعة 408217782" o:spid="_x0000_s16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">
                    <v:group id="مجموعة 2123573790" o:spid="_x0000_s16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">
                      <v:shape id="شكل حر 42" o:spid="_x0000_s16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6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" fillcolor="#2b5474" stroked="f" strokeweight="1pt">
                        <v:stroke joinstyle="miter"/>
                      </v:roundrect>
                    </v:group>
                    <v:oval id="شكل بيضاوي 806852626" o:spid="_x0000_s16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" filled="f" strokecolor="#579da5" strokeweight="1pt">
                      <v:stroke joinstyle="miter"/>
                    </v:oval>
                  </v:group>
                  <v:shape id="مربع نص 41" o:spid="_x0000_s1688" type="#_x0000_t202" style="position:absolute;left:2044;top:2569;width:46161;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" filled="f" stroked="f">
                    <v:textbox style="mso-fit-shape-to-text:t">
                      <w:txbxContent>
                        <w:p w14:paraId="53C514DB" w14:textId="71443D01" w:rsidR="00F7234D" w:rsidRPr="00F7234D" w:rsidRDefault="00F7234D" w:rsidP="00F7234D">
                          <w:pPr>
                            <w:pStyle w:val="a0"/>
                            <w:rPr>
                              <w:sz w:val="40"/>
                              <w:szCs w:val="40"/>
                            </w:rPr>
                          </w:pPr>
                          <w:r w:rsidRPr="00F7234D">
                            <w:rPr>
                              <w:sz w:val="40"/>
                              <w:szCs w:val="40"/>
                              <w:rtl/>
                            </w:rPr>
                            <w:t>التواصل الفعال مع الجمهور</w:t>
                          </w:r>
                        </w:p>
                      </w:txbxContent>
                    </v:textbox>
                  </v:shape>
                </v:group>
                <w10:anchorlock/>
              </v:group>
            </w:pict>
          </mc:Fallback>
        </mc:AlternateContent>
      </w:r>
    </w:p>
    <w:p w:rsidR="0034428F" w:rsidRPr="00F7234D" w:rsidRDefault="0034428F" w:rsidP="00F7234D">
      <w:r w:rsidRPr="005E24D7">
        <w:rPr>
          <w:rtl/>
        </w:rPr>
        <w:t xml:space="preserve">التواصل </w:t>
      </w:r>
      <w:r>
        <w:rPr>
          <w:rtl/>
        </w:rPr>
        <w:t>الفعال مع الجمهور هو أمر مهم جد</w:t>
      </w:r>
      <w:r w:rsidRPr="005E24D7">
        <w:rPr>
          <w:rtl/>
        </w:rPr>
        <w:t>ا</w:t>
      </w:r>
      <w:r>
        <w:rPr>
          <w:rFonts w:hint="cs"/>
          <w:rtl/>
        </w:rPr>
        <w:t>ً</w:t>
      </w:r>
      <w:r w:rsidRPr="005E24D7">
        <w:rPr>
          <w:rtl/>
        </w:rPr>
        <w:t xml:space="preserve"> في إدارة الحشود، وذلك لأن التواصل الفعال يساعد على تلبية حاجات وتوقعات الجمهور وتقديم الدعم والمساعدة اللازمة لهم، ومن ثم تحقيق تجربة جيدة وآمنة للجميع.</w:t>
      </w:r>
    </w:p>
    <w:p w:rsidR="0034428F" w:rsidRPr="00F7234D" w:rsidRDefault="0034428F" w:rsidP="00F7234D">
      <w:pPr>
        <w:rPr>
          <w:color w:val="C00000"/>
        </w:rPr>
      </w:pPr>
      <w:r w:rsidRPr="00F7234D">
        <w:rPr>
          <w:color w:val="C00000"/>
          <w:rtl/>
        </w:rPr>
        <w:t>وفيما يلي بعض النصائح للتواصل الفعال مع الجمهور في إدارة الحشود:</w:t>
      </w:r>
    </w:p>
    <w:p w:rsidR="0034428F" w:rsidRDefault="00F7234D" w:rsidP="0034428F">
      <w:pPr>
        <w:rPr>
          <w:rFonts w:ascii="Adobe Arabic" w:hAnsi="Adobe Arabic" w:cs="Adobe Arabic"/>
          <w:sz w:val="40"/>
          <w:szCs w:val="40"/>
          <w:rtl/>
        </w:rPr>
      </w:pPr>
      <w:r>
        <w:rPr>
          <w:rFonts w:ascii="Adobe Arabic" w:hAnsi="Adobe Arabic" w:cs="Adobe Arabic" w:hint="cs"/>
          <w:noProof/>
          <w:sz w:val="40"/>
          <w:szCs w:val="40"/>
        </w:rPr>
        <mc:AlternateContent>
          <mc:Choice Requires="wpg">
            <w:drawing>
              <wp:inline distT="0" distB="0" distL="0" distR="0" wp14:anchorId="0B67DCE4" wp14:editId="4680C600">
                <wp:extent cx="5722933" cy="1023801"/>
                <wp:effectExtent l="0" t="19050" r="0" b="233680"/>
                <wp:docPr id="786586" name="مجموعة 7"/>
                <wp:cNvGraphicFramePr/>
                <a:graphic xmlns:a="http://schemas.openxmlformats.org/drawingml/2006/main">
                  <a:graphicData uri="http://schemas.microsoft.com/office/word/2010/wordprocessingGroup">
                    <wpg:wgp>
                      <wpg:cNvGrpSpPr/>
                      <wpg:grpSpPr>
                        <a:xfrm>
                          <a:off x="0" y="0"/>
                          <a:ext cx="5722933" cy="1023801"/>
                          <a:chOff x="0" y="0"/>
                          <a:chExt cx="12387540" cy="2218045"/>
                        </a:xfrm>
                      </wpg:grpSpPr>
                      <wpg:grpSp>
                        <wpg:cNvPr id="786587" name="مجموعة 786587"/>
                        <wpg:cNvGrpSpPr/>
                        <wpg:grpSpPr>
                          <a:xfrm>
                            <a:off x="10497276" y="0"/>
                            <a:ext cx="1890264" cy="2173102"/>
                            <a:chOff x="10497276" y="0"/>
                            <a:chExt cx="1890264" cy="2173102"/>
                          </a:xfrm>
                        </wpg:grpSpPr>
                        <wps:wsp>
                          <wps:cNvPr id="786588" name="말풍선: 모서리가 둥근 사각형 5"/>
                          <wps:cNvSpPr/>
                          <wps:spPr>
                            <a:xfrm flipH="1">
                              <a:off x="10497276" y="0"/>
                              <a:ext cx="1890264" cy="2173102"/>
                            </a:xfrm>
                            <a:prstGeom prst="wedgeRoundRectCallout">
                              <a:avLst>
                                <a:gd name="adj1" fmla="val -7450"/>
                                <a:gd name="adj2" fmla="val 73489"/>
                                <a:gd name="adj3" fmla="val 16667"/>
                              </a:avLst>
                            </a:prstGeom>
                            <a:solidFill>
                              <a:srgbClr val="31394C">
                                <a:alpha val="7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589" name="TextBox 22"/>
                          <wps:cNvSpPr txBox="1"/>
                          <wps:spPr>
                            <a:xfrm>
                              <a:off x="10588689" y="472031"/>
                              <a:ext cx="1663638" cy="1477705"/>
                            </a:xfrm>
                            <a:prstGeom prst="rect">
                              <a:avLst/>
                            </a:prstGeom>
                            <a:noFill/>
                          </wps:spPr>
                          <wps:txbx>
                            <w:txbxContent>
                              <w:p w:rsidR="00F7234D" w:rsidRPr="00F7234D" w:rsidRDefault="00F7234D" w:rsidP="00F7234D">
                                <w:pPr>
                                  <w:pStyle w:val="NormalWeb"/>
                                  <w:bidi/>
                                  <w:spacing w:before="0" w:beforeAutospacing="0" w:after="0" w:afterAutospacing="0"/>
                                  <w:jc w:val="center"/>
                                  <w:rPr>
                                    <w:rFonts w:ascii="Adobe Arabic" w:hAnsi="Adobe Arabic" w:cs="Adobe Arabic"/>
                                    <w:b/>
                                    <w:bCs/>
                                    <w:color w:val="FFFFFF" w:themeColor="background1"/>
                                    <w:kern w:val="24"/>
                                    <w:sz w:val="32"/>
                                    <w:szCs w:val="32"/>
                                    <w:lang w:bidi="ar-SY"/>
                                  </w:rPr>
                                </w:pPr>
                                <w:r w:rsidRPr="00F7234D">
                                  <w:rPr>
                                    <w:rFonts w:ascii="Adobe Arabic" w:hAnsi="Adobe Arabic" w:cs="Adobe Arabic"/>
                                    <w:b/>
                                    <w:bCs/>
                                    <w:color w:val="FFFFFF" w:themeColor="background1"/>
                                    <w:kern w:val="24"/>
                                    <w:sz w:val="32"/>
                                    <w:szCs w:val="32"/>
                                    <w:rtl/>
                                    <w:lang w:bidi="ar-SY"/>
                                  </w:rPr>
                                  <w:t>التواصل المستمر</w:t>
                                </w:r>
                              </w:p>
                            </w:txbxContent>
                          </wps:txbx>
                          <wps:bodyPr wrap="square" rtlCol="0">
                            <a:noAutofit/>
                          </wps:bodyPr>
                        </wps:wsp>
                      </wpg:grpSp>
                      <wpg:grpSp>
                        <wpg:cNvPr id="786590" name="مجموعة 786590"/>
                        <wpg:cNvGrpSpPr/>
                        <wpg:grpSpPr>
                          <a:xfrm>
                            <a:off x="8324587" y="443"/>
                            <a:ext cx="2130351" cy="2217602"/>
                            <a:chOff x="8324587" y="443"/>
                            <a:chExt cx="2130351" cy="2217602"/>
                          </a:xfrm>
                        </wpg:grpSpPr>
                        <wps:wsp>
                          <wps:cNvPr id="786591" name="말풍선: 타원형 6"/>
                          <wps:cNvSpPr/>
                          <wps:spPr>
                            <a:xfrm>
                              <a:off x="8324587" y="443"/>
                              <a:ext cx="2130351" cy="2176630"/>
                            </a:xfrm>
                            <a:prstGeom prst="wedgeEllipseCallout">
                              <a:avLst>
                                <a:gd name="adj1" fmla="val -15561"/>
                                <a:gd name="adj2" fmla="val 67840"/>
                              </a:avLst>
                            </a:prstGeom>
                            <a:solidFill>
                              <a:srgbClr val="2B5474">
                                <a:alpha val="7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592" name="TextBox 22"/>
                          <wps:cNvSpPr txBox="1"/>
                          <wps:spPr>
                            <a:xfrm>
                              <a:off x="8360793" y="543523"/>
                              <a:ext cx="2058326" cy="1674522"/>
                            </a:xfrm>
                            <a:prstGeom prst="rect">
                              <a:avLst/>
                            </a:prstGeom>
                            <a:noFill/>
                          </wps:spPr>
                          <wps:txbx>
                            <w:txbxContent>
                              <w:p w:rsidR="00F7234D" w:rsidRPr="00F7234D" w:rsidRDefault="00F7234D" w:rsidP="00F7234D">
                                <w:pPr>
                                  <w:pStyle w:val="NormalWeb"/>
                                  <w:bidi/>
                                  <w:spacing w:before="0" w:beforeAutospacing="0" w:after="0" w:afterAutospacing="0"/>
                                  <w:jc w:val="center"/>
                                  <w:rPr>
                                    <w:rFonts w:ascii="Adobe Arabic" w:hAnsi="Adobe Arabic" w:cs="Adobe Arabic"/>
                                    <w:b/>
                                    <w:bCs/>
                                    <w:color w:val="FFFFFF" w:themeColor="background1"/>
                                    <w:kern w:val="24"/>
                                    <w:sz w:val="32"/>
                                    <w:szCs w:val="32"/>
                                    <w:lang w:bidi="ar-SY"/>
                                  </w:rPr>
                                </w:pPr>
                                <w:r w:rsidRPr="00F7234D">
                                  <w:rPr>
                                    <w:rFonts w:ascii="Adobe Arabic" w:hAnsi="Adobe Arabic" w:cs="Adobe Arabic"/>
                                    <w:b/>
                                    <w:bCs/>
                                    <w:color w:val="FFFFFF" w:themeColor="background1"/>
                                    <w:kern w:val="24"/>
                                    <w:sz w:val="32"/>
                                    <w:szCs w:val="32"/>
                                    <w:rtl/>
                                    <w:lang w:bidi="ar-SY"/>
                                  </w:rPr>
                                  <w:t>استخدام لغة سهلة</w:t>
                                </w:r>
                              </w:p>
                            </w:txbxContent>
                          </wps:txbx>
                          <wps:bodyPr wrap="square" rtlCol="0">
                            <a:noAutofit/>
                          </wps:bodyPr>
                        </wps:wsp>
                      </wpg:grpSp>
                      <wpg:grpSp>
                        <wpg:cNvPr id="786593" name="مجموعة 786593"/>
                        <wpg:cNvGrpSpPr/>
                        <wpg:grpSpPr>
                          <a:xfrm>
                            <a:off x="4221869" y="0"/>
                            <a:ext cx="3976969" cy="2173102"/>
                            <a:chOff x="4221869" y="0"/>
                            <a:chExt cx="3976969" cy="2173102"/>
                          </a:xfrm>
                        </wpg:grpSpPr>
                        <wps:wsp>
                          <wps:cNvPr id="786594" name="말풍선: 모서리가 둥근 사각형 5"/>
                          <wps:cNvSpPr/>
                          <wps:spPr>
                            <a:xfrm flipH="1">
                              <a:off x="4245183" y="0"/>
                              <a:ext cx="1890263" cy="2173102"/>
                            </a:xfrm>
                            <a:prstGeom prst="wedgeRoundRectCallout">
                              <a:avLst>
                                <a:gd name="adj1" fmla="val -7450"/>
                                <a:gd name="adj2" fmla="val 73489"/>
                                <a:gd name="adj3" fmla="val 16667"/>
                              </a:avLst>
                            </a:prstGeom>
                            <a:solidFill>
                              <a:srgbClr val="579DA5">
                                <a:alpha val="7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595" name="TextBox 22"/>
                          <wps:cNvSpPr txBox="1"/>
                          <wps:spPr>
                            <a:xfrm>
                              <a:off x="4221869" y="762448"/>
                              <a:ext cx="1932038" cy="1208199"/>
                            </a:xfrm>
                            <a:prstGeom prst="rect">
                              <a:avLst/>
                            </a:prstGeom>
                            <a:noFill/>
                          </wps:spPr>
                          <wps:txbx>
                            <w:txbxContent>
                              <w:p w:rsidR="00F7234D" w:rsidRDefault="00F7234D" w:rsidP="00F7234D">
                                <w:pPr>
                                  <w:pStyle w:val="NormalWeb"/>
                                  <w:bidi/>
                                  <w:spacing w:before="0" w:beforeAutospacing="0" w:after="0" w:afterAutospacing="0"/>
                                  <w:jc w:val="center"/>
                                  <w:rPr>
                                    <w:lang w:bidi="ar-SY"/>
                                  </w:rPr>
                                </w:pPr>
                                <w:r w:rsidRPr="00F7234D">
                                  <w:rPr>
                                    <w:rFonts w:ascii="Adobe Arabic" w:hAnsi="Adobe Arabic" w:cs="Adobe Arabic"/>
                                    <w:b/>
                                    <w:bCs/>
                                    <w:color w:val="FFFFFF" w:themeColor="background1"/>
                                    <w:kern w:val="24"/>
                                    <w:sz w:val="32"/>
                                    <w:szCs w:val="32"/>
                                    <w:rtl/>
                                    <w:lang w:bidi="ar-SY"/>
                                  </w:rPr>
                                  <w:t>التفاعل</w:t>
                                </w:r>
                              </w:p>
                            </w:txbxContent>
                          </wps:txbx>
                          <wps:bodyPr wrap="square" rtlCol="0">
                            <a:noAutofit/>
                          </wps:bodyPr>
                        </wps:wsp>
                        <wps:wsp>
                          <wps:cNvPr id="786596" name="말풍선: 모서리가 둥근 사각형 5"/>
                          <wps:cNvSpPr/>
                          <wps:spPr>
                            <a:xfrm flipH="1">
                              <a:off x="6308575" y="0"/>
                              <a:ext cx="1890263" cy="2173102"/>
                            </a:xfrm>
                            <a:prstGeom prst="wedgeRoundRectCallout">
                              <a:avLst>
                                <a:gd name="adj1" fmla="val -7450"/>
                                <a:gd name="adj2" fmla="val 73489"/>
                                <a:gd name="adj3" fmla="val 16667"/>
                              </a:avLst>
                            </a:prstGeom>
                            <a:solidFill>
                              <a:srgbClr val="579DA5">
                                <a:alpha val="7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597" name="TextBox 22"/>
                          <wps:cNvSpPr txBox="1"/>
                          <wps:spPr>
                            <a:xfrm>
                              <a:off x="6245841" y="275332"/>
                              <a:ext cx="1932038" cy="1749700"/>
                            </a:xfrm>
                            <a:prstGeom prst="rect">
                              <a:avLst/>
                            </a:prstGeom>
                            <a:noFill/>
                          </wps:spPr>
                          <wps:txbx>
                            <w:txbxContent>
                              <w:p w:rsidR="00F7234D" w:rsidRPr="00F7234D" w:rsidRDefault="00F7234D" w:rsidP="00F7234D">
                                <w:pPr>
                                  <w:pStyle w:val="NormalWeb"/>
                                  <w:bidi/>
                                  <w:spacing w:before="0" w:beforeAutospacing="0" w:after="0" w:afterAutospacing="0"/>
                                  <w:jc w:val="center"/>
                                  <w:rPr>
                                    <w:rFonts w:ascii="Adobe Arabic" w:hAnsi="Adobe Arabic" w:cs="Adobe Arabic"/>
                                    <w:b/>
                                    <w:bCs/>
                                    <w:color w:val="FFFFFF" w:themeColor="background1"/>
                                    <w:kern w:val="24"/>
                                    <w:sz w:val="32"/>
                                    <w:szCs w:val="32"/>
                                    <w:lang w:bidi="ar-SY"/>
                                  </w:rPr>
                                </w:pPr>
                                <w:r w:rsidRPr="00F7234D">
                                  <w:rPr>
                                    <w:rFonts w:ascii="Adobe Arabic" w:hAnsi="Adobe Arabic" w:cs="Adobe Arabic"/>
                                    <w:b/>
                                    <w:bCs/>
                                    <w:color w:val="FFFFFF" w:themeColor="background1"/>
                                    <w:kern w:val="24"/>
                                    <w:sz w:val="32"/>
                                    <w:szCs w:val="32"/>
                                    <w:rtl/>
                                    <w:lang w:bidi="ar-SY"/>
                                  </w:rPr>
                                  <w:t>توفير المعلومات اللازمة</w:t>
                                </w:r>
                              </w:p>
                            </w:txbxContent>
                          </wps:txbx>
                          <wps:bodyPr wrap="square" rtlCol="0">
                            <a:noAutofit/>
                          </wps:bodyPr>
                        </wps:wsp>
                      </wpg:grpSp>
                      <wpg:grpSp>
                        <wpg:cNvPr id="786598" name="مجموعة 786598"/>
                        <wpg:cNvGrpSpPr/>
                        <wpg:grpSpPr>
                          <a:xfrm>
                            <a:off x="1905853" y="443"/>
                            <a:ext cx="2347469" cy="2176629"/>
                            <a:chOff x="1905853" y="443"/>
                            <a:chExt cx="2347469" cy="2176629"/>
                          </a:xfrm>
                        </wpg:grpSpPr>
                        <wps:wsp>
                          <wps:cNvPr id="786599" name="말풍선: 타원형 4"/>
                          <wps:cNvSpPr/>
                          <wps:spPr>
                            <a:xfrm>
                              <a:off x="2070349" y="443"/>
                              <a:ext cx="2130351" cy="2176629"/>
                            </a:xfrm>
                            <a:prstGeom prst="wedgeEllipseCallout">
                              <a:avLst>
                                <a:gd name="adj1" fmla="val -761"/>
                                <a:gd name="adj2" fmla="val 71979"/>
                              </a:avLst>
                            </a:prstGeom>
                            <a:solidFill>
                              <a:srgbClr val="31394C">
                                <a:alpha val="7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600" name="TextBox 22"/>
                          <wps:cNvSpPr txBox="1"/>
                          <wps:spPr>
                            <a:xfrm>
                              <a:off x="1905853" y="689297"/>
                              <a:ext cx="2347469" cy="1208589"/>
                            </a:xfrm>
                            <a:prstGeom prst="rect">
                              <a:avLst/>
                            </a:prstGeom>
                            <a:noFill/>
                          </wps:spPr>
                          <wps:txbx>
                            <w:txbxContent>
                              <w:p w:rsidR="00F7234D" w:rsidRDefault="00F7234D" w:rsidP="00F7234D">
                                <w:pPr>
                                  <w:pStyle w:val="NormalWeb"/>
                                  <w:bidi/>
                                  <w:spacing w:before="0" w:beforeAutospacing="0" w:after="0" w:afterAutospacing="0"/>
                                  <w:jc w:val="center"/>
                                  <w:rPr>
                                    <w:lang w:bidi="ar-SY"/>
                                  </w:rPr>
                                </w:pPr>
                                <w:r w:rsidRPr="00F7234D">
                                  <w:rPr>
                                    <w:rFonts w:ascii="Adobe Arabic" w:hAnsi="Adobe Arabic" w:cs="Adobe Arabic"/>
                                    <w:b/>
                                    <w:bCs/>
                                    <w:color w:val="FFFFFF" w:themeColor="background1"/>
                                    <w:kern w:val="24"/>
                                    <w:sz w:val="32"/>
                                    <w:szCs w:val="32"/>
                                    <w:rtl/>
                                    <w:lang w:bidi="ar-SY"/>
                                  </w:rPr>
                                  <w:t>الاستماع</w:t>
                                </w:r>
                              </w:p>
                            </w:txbxContent>
                          </wps:txbx>
                          <wps:bodyPr wrap="square" rtlCol="0">
                            <a:noAutofit/>
                          </wps:bodyPr>
                        </wps:wsp>
                      </wpg:grpSp>
                      <wpg:grpSp>
                        <wpg:cNvPr id="786601" name="مجموعة 786601"/>
                        <wpg:cNvGrpSpPr/>
                        <wpg:grpSpPr>
                          <a:xfrm>
                            <a:off x="0" y="0"/>
                            <a:ext cx="1966457" cy="2173101"/>
                            <a:chOff x="0" y="0"/>
                            <a:chExt cx="1966457" cy="2173101"/>
                          </a:xfrm>
                        </wpg:grpSpPr>
                        <wps:wsp>
                          <wps:cNvPr id="786602" name="말풍선: 모서리가 둥근 사각형 3"/>
                          <wps:cNvSpPr/>
                          <wps:spPr>
                            <a:xfrm>
                              <a:off x="68055" y="0"/>
                              <a:ext cx="1890263" cy="2173101"/>
                            </a:xfrm>
                            <a:prstGeom prst="wedgeRoundRectCallout">
                              <a:avLst>
                                <a:gd name="adj1" fmla="val -7450"/>
                                <a:gd name="adj2" fmla="val 73489"/>
                                <a:gd name="adj3" fmla="val 16667"/>
                              </a:avLst>
                            </a:prstGeom>
                            <a:solidFill>
                              <a:srgbClr val="2B5474">
                                <a:alpha val="7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603" name="TextBox 22"/>
                          <wps:cNvSpPr txBox="1"/>
                          <wps:spPr>
                            <a:xfrm>
                              <a:off x="0" y="275305"/>
                              <a:ext cx="1966457" cy="1622700"/>
                            </a:xfrm>
                            <a:prstGeom prst="rect">
                              <a:avLst/>
                            </a:prstGeom>
                            <a:noFill/>
                          </wps:spPr>
                          <wps:txbx>
                            <w:txbxContent>
                              <w:p w:rsidR="00F7234D" w:rsidRPr="00F7234D" w:rsidRDefault="00F7234D" w:rsidP="00F7234D">
                                <w:pPr>
                                  <w:pStyle w:val="NormalWeb"/>
                                  <w:bidi/>
                                  <w:spacing w:before="0" w:beforeAutospacing="0" w:after="0" w:afterAutospacing="0"/>
                                  <w:jc w:val="center"/>
                                  <w:rPr>
                                    <w:rFonts w:ascii="Adobe Arabic" w:hAnsi="Adobe Arabic" w:cs="Adobe Arabic"/>
                                    <w:b/>
                                    <w:bCs/>
                                    <w:color w:val="FFFFFF" w:themeColor="background1"/>
                                    <w:kern w:val="24"/>
                                    <w:sz w:val="32"/>
                                    <w:szCs w:val="32"/>
                                    <w:lang w:bidi="ar-SY"/>
                                  </w:rPr>
                                </w:pPr>
                                <w:r w:rsidRPr="00F7234D">
                                  <w:rPr>
                                    <w:rFonts w:ascii="Adobe Arabic" w:hAnsi="Adobe Arabic" w:cs="Adobe Arabic"/>
                                    <w:b/>
                                    <w:bCs/>
                                    <w:color w:val="FFFFFF" w:themeColor="background1"/>
                                    <w:kern w:val="24"/>
                                    <w:sz w:val="32"/>
                                    <w:szCs w:val="32"/>
                                    <w:rtl/>
                                    <w:lang w:bidi="ar-SY"/>
                                  </w:rPr>
                                  <w:t>الرد على التعليقات والاستفسارات</w:t>
                                </w:r>
                              </w:p>
                            </w:txbxContent>
                          </wps:txbx>
                          <wps:bodyPr wrap="square" rtlCol="0">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67DCE4" id="مجموعة 7" o:spid="_x0000_s1689" style="width:450.6pt;height:80.6pt;mso-position-horizontal-relative:char;mso-position-vertical-relative:line" coordsize="123875,22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">
                <v:group id="مجموعة 786587" o:spid="_x0000_s1690" style="position:absolute;left:104972;width:18903;height:21731" coordorigin="104972" coordsize="18902,21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&#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말풍선: 모서리가 둥근 사각형 5" o:spid="_x0000_s1691" type="#_x0000_t62" style="position:absolute;left:104972;width:18903;height:2173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" adj="9191,26674" fillcolor="#31394c" stroked="f" strokeweight="1pt">
                    <v:fill opacity="48573f"/>
                  </v:shape>
                  <v:shape id="TextBox 22" o:spid="_x0000_s1692" type="#_x0000_t202" style="position:absolute;left:105886;top:4720;width:16637;height:14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" filled="f" stroked="f">
                    <v:textbox>
                      <w:txbxContent>
                        <w:p w14:paraId="709B8780" w14:textId="0884C9B2" w:rsidR="00F7234D" w:rsidRPr="00F7234D" w:rsidRDefault="00F7234D" w:rsidP="00F7234D">
                          <w:pPr>
                            <w:pStyle w:val="NormalWeb"/>
                            <w:bidi/>
                            <w:spacing w:before="0" w:beforeAutospacing="0" w:after="0" w:afterAutospacing="0"/>
                            <w:jc w:val="center"/>
                            <w:rPr>
                              <w:rFonts w:ascii="Adobe Arabic" w:hAnsi="Adobe Arabic" w:cs="Adobe Arabic"/>
                              <w:b/>
                              <w:bCs/>
                              <w:color w:val="FFFFFF" w:themeColor="background1"/>
                              <w:kern w:val="24"/>
                              <w:sz w:val="32"/>
                              <w:szCs w:val="32"/>
                              <w:lang w:bidi="ar-SY"/>
                            </w:rPr>
                          </w:pPr>
                          <w:r w:rsidRPr="00F7234D">
                            <w:rPr>
                              <w:rFonts w:ascii="Adobe Arabic" w:hAnsi="Adobe Arabic" w:cs="Adobe Arabic"/>
                              <w:b/>
                              <w:bCs/>
                              <w:color w:val="FFFFFF" w:themeColor="background1"/>
                              <w:kern w:val="24"/>
                              <w:sz w:val="32"/>
                              <w:szCs w:val="32"/>
                              <w:rtl/>
                              <w:lang w:bidi="ar-SY"/>
                            </w:rPr>
                            <w:t>التواصل المستمر</w:t>
                          </w:r>
                        </w:p>
                      </w:txbxContent>
                    </v:textbox>
                  </v:shape>
                </v:group>
                <v:group id="مجموعة 786590" o:spid="_x0000_s1693" style="position:absolute;left:83245;top:4;width:21304;height:22176" coordorigin="83245,4" coordsize="21303,22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">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말풍선: 타원형 6" o:spid="_x0000_s1694" type="#_x0000_t63" style="position:absolute;left:83245;top:4;width:21304;height:21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" adj="7439,25453" fillcolor="#2b5474" stroked="f" strokeweight="1pt">
                    <v:fill opacity="48573f"/>
                  </v:shape>
                  <v:shape id="TextBox 22" o:spid="_x0000_s1695" type="#_x0000_t202" style="position:absolute;left:83607;top:5435;width:20584;height:16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" filled="f" stroked="f">
                    <v:textbox>
                      <w:txbxContent>
                        <w:p w14:paraId="2F6C630F" w14:textId="35C6C343" w:rsidR="00F7234D" w:rsidRPr="00F7234D" w:rsidRDefault="00F7234D" w:rsidP="00F7234D">
                          <w:pPr>
                            <w:pStyle w:val="NormalWeb"/>
                            <w:bidi/>
                            <w:spacing w:before="0" w:beforeAutospacing="0" w:after="0" w:afterAutospacing="0"/>
                            <w:jc w:val="center"/>
                            <w:rPr>
                              <w:rFonts w:ascii="Adobe Arabic" w:hAnsi="Adobe Arabic" w:cs="Adobe Arabic"/>
                              <w:b/>
                              <w:bCs/>
                              <w:color w:val="FFFFFF" w:themeColor="background1"/>
                              <w:kern w:val="24"/>
                              <w:sz w:val="32"/>
                              <w:szCs w:val="32"/>
                              <w:lang w:bidi="ar-SY"/>
                            </w:rPr>
                          </w:pPr>
                          <w:r w:rsidRPr="00F7234D">
                            <w:rPr>
                              <w:rFonts w:ascii="Adobe Arabic" w:hAnsi="Adobe Arabic" w:cs="Adobe Arabic"/>
                              <w:b/>
                              <w:bCs/>
                              <w:color w:val="FFFFFF" w:themeColor="background1"/>
                              <w:kern w:val="24"/>
                              <w:sz w:val="32"/>
                              <w:szCs w:val="32"/>
                              <w:rtl/>
                              <w:lang w:bidi="ar-SY"/>
                            </w:rPr>
                            <w:t>استخدام لغة سهلة</w:t>
                          </w:r>
                        </w:p>
                      </w:txbxContent>
                    </v:textbox>
                  </v:shape>
                </v:group>
                <v:group id="مجموعة 786593" o:spid="_x0000_s1696" style="position:absolute;left:42218;width:39770;height:21731" coordorigin="42218" coordsize="39769,21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">
                  <v:shape id="말풍선: 모서리가 둥근 사각형 5" o:spid="_x0000_s1697" type="#_x0000_t62" style="position:absolute;left:42451;width:18903;height:2173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" adj="9191,26674" fillcolor="#579da5" stroked="f" strokeweight="1pt">
                    <v:fill opacity="48573f"/>
                  </v:shape>
                  <v:shape id="TextBox 22" o:spid="_x0000_s1698" type="#_x0000_t202" style="position:absolute;left:42218;top:7624;width:19321;height:12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" filled="f" stroked="f">
                    <v:textbox>
                      <w:txbxContent>
                        <w:p w14:paraId="46BACF42" w14:textId="178D6A46" w:rsidR="00F7234D" w:rsidRDefault="00F7234D" w:rsidP="00F7234D">
                          <w:pPr>
                            <w:pStyle w:val="NormalWeb"/>
                            <w:bidi/>
                            <w:spacing w:before="0" w:beforeAutospacing="0" w:after="0" w:afterAutospacing="0"/>
                            <w:jc w:val="center"/>
                            <w:rPr>
                              <w:lang w:bidi="ar-SY"/>
                            </w:rPr>
                          </w:pPr>
                          <w:r w:rsidRPr="00F7234D">
                            <w:rPr>
                              <w:rFonts w:ascii="Adobe Arabic" w:hAnsi="Adobe Arabic" w:cs="Adobe Arabic"/>
                              <w:b/>
                              <w:bCs/>
                              <w:color w:val="FFFFFF" w:themeColor="background1"/>
                              <w:kern w:val="24"/>
                              <w:sz w:val="32"/>
                              <w:szCs w:val="32"/>
                              <w:rtl/>
                              <w:lang w:bidi="ar-SY"/>
                            </w:rPr>
                            <w:t>التفاعل</w:t>
                          </w:r>
                        </w:p>
                      </w:txbxContent>
                    </v:textbox>
                  </v:shape>
                  <v:shape id="말풍선: 모서리가 둥근 사각형 5" o:spid="_x0000_s1699" type="#_x0000_t62" style="position:absolute;left:63085;width:18903;height:2173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" adj="9191,26674" fillcolor="#579da5" stroked="f" strokeweight="1pt">
                    <v:fill opacity="48573f"/>
                  </v:shape>
                  <v:shape id="TextBox 22" o:spid="_x0000_s1700" type="#_x0000_t202" style="position:absolute;left:62458;top:2753;width:19320;height:174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" filled="f" stroked="f">
                    <v:textbox>
                      <w:txbxContent>
                        <w:p w14:paraId="3974B726" w14:textId="44057BF9" w:rsidR="00F7234D" w:rsidRPr="00F7234D" w:rsidRDefault="00F7234D" w:rsidP="00F7234D">
                          <w:pPr>
                            <w:pStyle w:val="NormalWeb"/>
                            <w:bidi/>
                            <w:spacing w:before="0" w:beforeAutospacing="0" w:after="0" w:afterAutospacing="0"/>
                            <w:jc w:val="center"/>
                            <w:rPr>
                              <w:rFonts w:ascii="Adobe Arabic" w:hAnsi="Adobe Arabic" w:cs="Adobe Arabic"/>
                              <w:b/>
                              <w:bCs/>
                              <w:color w:val="FFFFFF" w:themeColor="background1"/>
                              <w:kern w:val="24"/>
                              <w:sz w:val="32"/>
                              <w:szCs w:val="32"/>
                              <w:lang w:bidi="ar-SY"/>
                            </w:rPr>
                          </w:pPr>
                          <w:r w:rsidRPr="00F7234D">
                            <w:rPr>
                              <w:rFonts w:ascii="Adobe Arabic" w:hAnsi="Adobe Arabic" w:cs="Adobe Arabic"/>
                              <w:b/>
                              <w:bCs/>
                              <w:color w:val="FFFFFF" w:themeColor="background1"/>
                              <w:kern w:val="24"/>
                              <w:sz w:val="32"/>
                              <w:szCs w:val="32"/>
                              <w:rtl/>
                              <w:lang w:bidi="ar-SY"/>
                            </w:rPr>
                            <w:t>توفير المعلومات اللازمة</w:t>
                          </w:r>
                        </w:p>
                      </w:txbxContent>
                    </v:textbox>
                  </v:shape>
                </v:group>
                <v:group id="مجموعة 786598" o:spid="_x0000_s1701" style="position:absolute;left:19058;top:4;width:23475;height:21766" coordorigin="19058,4" coordsize="23474,21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">
                  <v:shape id="말풍선: 타원형 4" o:spid="_x0000_s1702" type="#_x0000_t63" style="position:absolute;left:20703;top:4;width:21304;height:21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" adj="10636,26347" fillcolor="#31394c" stroked="f" strokeweight="1pt">
                    <v:fill opacity="48573f"/>
                  </v:shape>
                  <v:shape id="TextBox 22" o:spid="_x0000_s1703" type="#_x0000_t202" style="position:absolute;left:19058;top:6892;width:23475;height:12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" filled="f" stroked="f">
                    <v:textbox>
                      <w:txbxContent>
                        <w:p w14:paraId="7E8E244A" w14:textId="292D2E95" w:rsidR="00F7234D" w:rsidRDefault="00F7234D" w:rsidP="00F7234D">
                          <w:pPr>
                            <w:pStyle w:val="NormalWeb"/>
                            <w:bidi/>
                            <w:spacing w:before="0" w:beforeAutospacing="0" w:after="0" w:afterAutospacing="0"/>
                            <w:jc w:val="center"/>
                            <w:rPr>
                              <w:lang w:bidi="ar-SY"/>
                            </w:rPr>
                          </w:pPr>
                          <w:r w:rsidRPr="00F7234D">
                            <w:rPr>
                              <w:rFonts w:ascii="Adobe Arabic" w:hAnsi="Adobe Arabic" w:cs="Adobe Arabic"/>
                              <w:b/>
                              <w:bCs/>
                              <w:color w:val="FFFFFF" w:themeColor="background1"/>
                              <w:kern w:val="24"/>
                              <w:sz w:val="32"/>
                              <w:szCs w:val="32"/>
                              <w:rtl/>
                              <w:lang w:bidi="ar-SY"/>
                            </w:rPr>
                            <w:t>الاستماع</w:t>
                          </w:r>
                        </w:p>
                      </w:txbxContent>
                    </v:textbox>
                  </v:shape>
                </v:group>
                <v:group id="مجموعة 786601" o:spid="_x0000_s1704" style="position:absolute;width:19664;height:21731" coordsize="19664,21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">
                  <v:shape id="말풍선: 모서리가 둥근 사각형 3" o:spid="_x0000_s1705" type="#_x0000_t62" style="position:absolute;left:680;width:18903;height:217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" adj="9191,26674" fillcolor="#2b5474" stroked="f" strokeweight="1pt">
                    <v:fill opacity="48573f"/>
                  </v:shape>
                  <v:shape id="TextBox 22" o:spid="_x0000_s1706" type="#_x0000_t202" style="position:absolute;top:2753;width:19664;height:16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" filled="f" stroked="f">
                    <v:textbox>
                      <w:txbxContent>
                        <w:p w14:paraId="2D2CE1FC" w14:textId="7F534AD5" w:rsidR="00F7234D" w:rsidRPr="00F7234D" w:rsidRDefault="00F7234D" w:rsidP="00F7234D">
                          <w:pPr>
                            <w:pStyle w:val="NormalWeb"/>
                            <w:bidi/>
                            <w:spacing w:before="0" w:beforeAutospacing="0" w:after="0" w:afterAutospacing="0"/>
                            <w:jc w:val="center"/>
                            <w:rPr>
                              <w:rFonts w:ascii="Adobe Arabic" w:hAnsi="Adobe Arabic" w:cs="Adobe Arabic"/>
                              <w:b/>
                              <w:bCs/>
                              <w:color w:val="FFFFFF" w:themeColor="background1"/>
                              <w:kern w:val="24"/>
                              <w:sz w:val="32"/>
                              <w:szCs w:val="32"/>
                              <w:lang w:bidi="ar-SY"/>
                            </w:rPr>
                          </w:pPr>
                          <w:r w:rsidRPr="00F7234D">
                            <w:rPr>
                              <w:rFonts w:ascii="Adobe Arabic" w:hAnsi="Adobe Arabic" w:cs="Adobe Arabic"/>
                              <w:b/>
                              <w:bCs/>
                              <w:color w:val="FFFFFF" w:themeColor="background1"/>
                              <w:kern w:val="24"/>
                              <w:sz w:val="32"/>
                              <w:szCs w:val="32"/>
                              <w:rtl/>
                              <w:lang w:bidi="ar-SY"/>
                            </w:rPr>
                            <w:t>الرد على التعليقات والاستفسارات</w:t>
                          </w:r>
                        </w:p>
                      </w:txbxContent>
                    </v:textbox>
                  </v:shape>
                </v:group>
                <w10:anchorlock/>
              </v:group>
            </w:pict>
          </mc:Fallback>
        </mc:AlternateContent>
      </w:r>
    </w:p>
    <w:p w:rsidR="00F7234D" w:rsidRPr="005E24D7" w:rsidRDefault="00F7234D" w:rsidP="0034428F">
      <w:pPr>
        <w:rPr>
          <w:rFonts w:ascii="Adobe Arabic" w:hAnsi="Adobe Arabic" w:cs="Adobe Arabic"/>
          <w:sz w:val="40"/>
          <w:szCs w:val="40"/>
          <w:rtl/>
        </w:rPr>
      </w:pPr>
      <w:r w:rsidRPr="00BD5495">
        <w:rPr>
          <w:rFonts w:ascii="Sakkal Majalla" w:hAnsi="Sakkal Majalla"/>
          <w:noProof/>
          <w:sz w:val="34"/>
        </w:rPr>
        <mc:AlternateContent>
          <mc:Choice Requires="wpg">
            <w:drawing>
              <wp:inline distT="0" distB="0" distL="0" distR="0" wp14:anchorId="7B580E0B" wp14:editId="5538C43E">
                <wp:extent cx="5731510" cy="890905"/>
                <wp:effectExtent l="0" t="0" r="2540" b="23495"/>
                <wp:docPr id="115730714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72774689" name="مجموعة 1172774689"/>
                        <wpg:cNvGrpSpPr/>
                        <wpg:grpSpPr>
                          <a:xfrm>
                            <a:off x="0" y="0"/>
                            <a:ext cx="5731510" cy="895351"/>
                            <a:chOff x="0" y="0"/>
                            <a:chExt cx="5878196" cy="918845"/>
                          </a:xfrm>
                        </wpg:grpSpPr>
                        <wpg:grpSp>
                          <wpg:cNvPr id="1174972666" name="مجموعة 1174972666"/>
                          <wpg:cNvGrpSpPr/>
                          <wpg:grpSpPr>
                            <a:xfrm>
                              <a:off x="0" y="0"/>
                              <a:ext cx="5878196" cy="918845"/>
                              <a:chOff x="0" y="0"/>
                              <a:chExt cx="6240348" cy="919070"/>
                            </a:xfrm>
                          </wpg:grpSpPr>
                          <wpg:grpSp>
                            <wpg:cNvPr id="1921858914" name="مجموعة 1921858914"/>
                            <wpg:cNvGrpSpPr/>
                            <wpg:grpSpPr>
                              <a:xfrm>
                                <a:off x="0" y="169208"/>
                                <a:ext cx="5433072" cy="580613"/>
                                <a:chOff x="0" y="169208"/>
                                <a:chExt cx="5433072" cy="580613"/>
                              </a:xfrm>
                            </wpg:grpSpPr>
                            <wps:wsp>
                              <wps:cNvPr id="8246081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441156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13324622" name="شكل بيضاوي 171332462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25867847" name="مربع نص 41"/>
                          <wps:cNvSpPr txBox="1"/>
                          <wps:spPr>
                            <a:xfrm>
                              <a:off x="204484" y="256541"/>
                              <a:ext cx="4616122" cy="379598"/>
                            </a:xfrm>
                            <a:prstGeom prst="rect">
                              <a:avLst/>
                            </a:prstGeom>
                            <a:noFill/>
                          </wps:spPr>
                          <wps:txbx>
                            <w:txbxContent>
                              <w:p w:rsidR="00F7234D" w:rsidRPr="00767863" w:rsidRDefault="00F7234D" w:rsidP="00F7234D">
                                <w:pPr>
                                  <w:pStyle w:val="a0"/>
                                  <w:rPr>
                                    <w:sz w:val="40"/>
                                    <w:szCs w:val="40"/>
                                    <w:lang w:bidi="ar-SY"/>
                                  </w:rPr>
                                </w:pPr>
                                <w:r w:rsidRPr="005E24D7">
                                  <w:rPr>
                                    <w:sz w:val="40"/>
                                    <w:szCs w:val="40"/>
                                    <w:rtl/>
                                  </w:rPr>
                                  <w:t>التواصل المستمر:</w:t>
                                </w:r>
                              </w:p>
                            </w:txbxContent>
                          </wps:txbx>
                          <wps:bodyPr wrap="square" rtlCol="1">
                            <a:spAutoFit/>
                          </wps:bodyPr>
                        </wps:wsp>
                      </wpg:grpSp>
                      <pic:pic xmlns:pic="http://schemas.openxmlformats.org/drawingml/2006/picture">
                        <pic:nvPicPr>
                          <pic:cNvPr id="1525760694" name="صورة 152576069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B580E0B" id="_x0000_s170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5PLUFoAcAABA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1172774689" o:spid="_x0000_s17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">
                  <v:group id="مجموعة 1174972666" o:spid="_x0000_s17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">
                    <v:group id="مجموعة 1921858914" o:spid="_x0000_s17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">
                      <v:shape id="شكل حر 50" o:spid="_x0000_s17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" fillcolor="#579da5" stroked="f" strokeweight="1pt">
                        <v:stroke joinstyle="miter"/>
                      </v:roundrect>
                    </v:group>
                    <v:oval id="شكل بيضاوي 1713324622" o:spid="_x0000_s17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" filled="f" strokecolor="#2b5474" strokeweight="1pt">
                      <v:stroke joinstyle="miter"/>
                    </v:oval>
                  </v:group>
                  <v:shape id="مربع نص 41" o:spid="_x0000_s1714"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" filled="f" stroked="f">
                    <v:textbox style="mso-fit-shape-to-text:t">
                      <w:txbxContent>
                        <w:p w14:paraId="415AD958" w14:textId="23766B14" w:rsidR="00F7234D" w:rsidRPr="00767863" w:rsidRDefault="00F7234D" w:rsidP="00F7234D">
                          <w:pPr>
                            <w:pStyle w:val="a0"/>
                            <w:rPr>
                              <w:sz w:val="40"/>
                              <w:szCs w:val="40"/>
                              <w:lang w:bidi="ar-SY"/>
                            </w:rPr>
                          </w:pPr>
                          <w:r w:rsidRPr="005E24D7">
                            <w:rPr>
                              <w:sz w:val="40"/>
                              <w:szCs w:val="40"/>
                              <w:rtl/>
                            </w:rPr>
                            <w:t>التواصل المستمر:</w:t>
                          </w:r>
                        </w:p>
                      </w:txbxContent>
                    </v:textbox>
                  </v:shape>
                </v:group>
                <v:shape id="صورة 1525760694" o:spid="_x0000_s171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">
                  <v:imagedata r:id="rId74" o:title=""/>
                </v:shape>
                <w10:anchorlock/>
              </v:group>
            </w:pict>
          </mc:Fallback>
        </mc:AlternateContent>
      </w:r>
    </w:p>
    <w:p w:rsidR="0034428F" w:rsidRPr="005E24D7" w:rsidRDefault="0034428F" w:rsidP="00F7234D">
      <w:r w:rsidRPr="005E24D7">
        <w:rPr>
          <w:rtl/>
        </w:rPr>
        <w:t>يجب على فريق إدارة الحشود البقاء على اتصال مستمر مع الجمهور، وذلك عن طريق توفير وسائل الاتصال المناسبة، مثل الهواتف النقالة والإنترنت واللافتات وغيرها، والرد على أي استفسارات أو مشاكل يمكن أن يواجهها الحضور.</w:t>
      </w:r>
    </w:p>
    <w:p w:rsidR="0034428F" w:rsidRPr="005E24D7" w:rsidRDefault="00F7234D"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74BA5C1E" wp14:editId="7DCD5AFB">
                <wp:extent cx="5731510" cy="890905"/>
                <wp:effectExtent l="0" t="0" r="2540" b="23495"/>
                <wp:docPr id="190419789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38807063" name="مجموعة 1338807063"/>
                        <wpg:cNvGrpSpPr/>
                        <wpg:grpSpPr>
                          <a:xfrm>
                            <a:off x="0" y="0"/>
                            <a:ext cx="5731510" cy="895351"/>
                            <a:chOff x="0" y="0"/>
                            <a:chExt cx="5878196" cy="918845"/>
                          </a:xfrm>
                        </wpg:grpSpPr>
                        <wpg:grpSp>
                          <wpg:cNvPr id="564942322" name="مجموعة 564942322"/>
                          <wpg:cNvGrpSpPr/>
                          <wpg:grpSpPr>
                            <a:xfrm>
                              <a:off x="0" y="0"/>
                              <a:ext cx="5878196" cy="918845"/>
                              <a:chOff x="0" y="0"/>
                              <a:chExt cx="6240348" cy="919070"/>
                            </a:xfrm>
                          </wpg:grpSpPr>
                          <wpg:grpSp>
                            <wpg:cNvPr id="792914602" name="مجموعة 792914602"/>
                            <wpg:cNvGrpSpPr/>
                            <wpg:grpSpPr>
                              <a:xfrm>
                                <a:off x="0" y="169208"/>
                                <a:ext cx="5433072" cy="580613"/>
                                <a:chOff x="0" y="169208"/>
                                <a:chExt cx="5433072" cy="580613"/>
                              </a:xfrm>
                            </wpg:grpSpPr>
                            <wps:wsp>
                              <wps:cNvPr id="87606236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777853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0982694" name="شكل بيضاوي 96098269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1595324" name="مربع نص 41"/>
                          <wps:cNvSpPr txBox="1"/>
                          <wps:spPr>
                            <a:xfrm>
                              <a:off x="204484" y="256541"/>
                              <a:ext cx="4616122" cy="379598"/>
                            </a:xfrm>
                            <a:prstGeom prst="rect">
                              <a:avLst/>
                            </a:prstGeom>
                            <a:noFill/>
                          </wps:spPr>
                          <wps:txbx>
                            <w:txbxContent>
                              <w:p w:rsidR="00F7234D" w:rsidRPr="00767863" w:rsidRDefault="00F7234D" w:rsidP="00F7234D">
                                <w:pPr>
                                  <w:pStyle w:val="a0"/>
                                  <w:rPr>
                                    <w:sz w:val="40"/>
                                    <w:szCs w:val="40"/>
                                    <w:lang w:bidi="ar-SY"/>
                                  </w:rPr>
                                </w:pPr>
                                <w:r w:rsidRPr="005E24D7">
                                  <w:rPr>
                                    <w:sz w:val="40"/>
                                    <w:szCs w:val="40"/>
                                    <w:rtl/>
                                  </w:rPr>
                                  <w:t>استخدام لغة سهلة:</w:t>
                                </w:r>
                              </w:p>
                            </w:txbxContent>
                          </wps:txbx>
                          <wps:bodyPr wrap="square" rtlCol="1">
                            <a:spAutoFit/>
                          </wps:bodyPr>
                        </wps:wsp>
                      </wpg:grpSp>
                      <pic:pic xmlns:pic="http://schemas.openxmlformats.org/drawingml/2006/picture">
                        <pic:nvPicPr>
                          <pic:cNvPr id="2117999316" name="صورة 2117999316"/>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4BA5C1E" id="_x0000_s171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F1vcp3QAAAAUBAAAPAAAAZHJzL2Rvd25yZXYu&#10;eG1sTI9BS8NAEIXvgv9hGcGb3U2rxcZsSinqqQhtBeltmp0modnZkN0m6b939aKXB8N7vPdNthxt&#10;I3rqfO1YQzJRIIgLZ2ouNXzu3x6eQfiAbLBxTBqu5GGZ395kmBo38Jb6XShFLGGfooYqhDaV0hcV&#10;WfQT1xJH7+Q6iyGeXSlNh0Mst42cKjWXFmuOCxW2tK6oOO8uVsP7gMNqlrz2m/NpfT3snz6+Nglp&#10;fX83rl5ABBrDXxh+8CM65JHp6C5svGg0xEfCr0ZvoaZzEMcYelQ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">
                <v:group id="مجموعة 1338807063" o:spid="_x0000_s17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">
                  <v:group id="مجموعة 564942322" o:spid="_x0000_s17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">
                    <v:group id="مجموعة 792914602" o:spid="_x0000_s17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">
                      <v:shape id="شكل حر 50" o:spid="_x0000_s17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" fillcolor="#579da5" stroked="f" strokeweight="1pt">
                        <v:stroke joinstyle="miter"/>
                      </v:roundrect>
                    </v:group>
                    <v:oval id="شكل بيضاوي 960982694" o:spid="_x0000_s17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" filled="f" strokecolor="#2b5474" strokeweight="1pt">
                      <v:stroke joinstyle="miter"/>
                    </v:oval>
                  </v:group>
                  <v:shape id="مربع نص 41" o:spid="_x0000_s1723"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" filled="f" stroked="f">
                    <v:textbox style="mso-fit-shape-to-text:t">
                      <w:txbxContent>
                        <w:p w14:paraId="2E5408F4" w14:textId="436750E2" w:rsidR="00F7234D" w:rsidRPr="00767863" w:rsidRDefault="00F7234D" w:rsidP="00F7234D">
                          <w:pPr>
                            <w:pStyle w:val="a0"/>
                            <w:rPr>
                              <w:sz w:val="40"/>
                              <w:szCs w:val="40"/>
                              <w:lang w:bidi="ar-SY"/>
                            </w:rPr>
                          </w:pPr>
                          <w:r w:rsidRPr="005E24D7">
                            <w:rPr>
                              <w:sz w:val="40"/>
                              <w:szCs w:val="40"/>
                              <w:rtl/>
                            </w:rPr>
                            <w:t>استخدام لغة سهلة:</w:t>
                          </w:r>
                        </w:p>
                      </w:txbxContent>
                    </v:textbox>
                  </v:shape>
                </v:group>
                <v:shape id="صورة 2117999316" o:spid="_x0000_s172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">
                  <v:imagedata r:id="rId74" o:title=""/>
                </v:shape>
                <w10:anchorlock/>
              </v:group>
            </w:pict>
          </mc:Fallback>
        </mc:AlternateContent>
      </w:r>
    </w:p>
    <w:p w:rsidR="0034428F" w:rsidRPr="005E24D7" w:rsidRDefault="0034428F" w:rsidP="00F7234D">
      <w:r w:rsidRPr="005E24D7">
        <w:rPr>
          <w:rtl/>
        </w:rPr>
        <w:t>يجب استخدام لغة سهلة وواضحة في التواصل مع الجمهور، وتجنب استخدام المصطلحات التقنية أو المعقدة، وذلك لتحقيق فهم سريع وسهل من الجمهور.</w:t>
      </w:r>
    </w:p>
    <w:p w:rsidR="0034428F" w:rsidRPr="005E24D7" w:rsidRDefault="00F7234D" w:rsidP="00F7234D">
      <w:pPr>
        <w:keepNext/>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22AB1AF5" wp14:editId="4A2854EE">
                <wp:extent cx="5731510" cy="890905"/>
                <wp:effectExtent l="0" t="0" r="2540" b="23495"/>
                <wp:docPr id="25982524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09525673" name="مجموعة 1509525673"/>
                        <wpg:cNvGrpSpPr/>
                        <wpg:grpSpPr>
                          <a:xfrm>
                            <a:off x="0" y="0"/>
                            <a:ext cx="5731510" cy="895351"/>
                            <a:chOff x="0" y="0"/>
                            <a:chExt cx="5878196" cy="918845"/>
                          </a:xfrm>
                        </wpg:grpSpPr>
                        <wpg:grpSp>
                          <wpg:cNvPr id="612574747" name="مجموعة 612574747"/>
                          <wpg:cNvGrpSpPr/>
                          <wpg:grpSpPr>
                            <a:xfrm>
                              <a:off x="0" y="0"/>
                              <a:ext cx="5878196" cy="918845"/>
                              <a:chOff x="0" y="0"/>
                              <a:chExt cx="6240348" cy="919070"/>
                            </a:xfrm>
                          </wpg:grpSpPr>
                          <wpg:grpSp>
                            <wpg:cNvPr id="1233228226" name="مجموعة 1233228226"/>
                            <wpg:cNvGrpSpPr/>
                            <wpg:grpSpPr>
                              <a:xfrm>
                                <a:off x="0" y="169208"/>
                                <a:ext cx="5433072" cy="580613"/>
                                <a:chOff x="0" y="169208"/>
                                <a:chExt cx="5433072" cy="580613"/>
                              </a:xfrm>
                            </wpg:grpSpPr>
                            <wps:wsp>
                              <wps:cNvPr id="13740586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399107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4332147" name="شكل بيضاوي 34433214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47991044" name="مربع نص 41"/>
                          <wps:cNvSpPr txBox="1"/>
                          <wps:spPr>
                            <a:xfrm>
                              <a:off x="204484" y="256541"/>
                              <a:ext cx="4616122" cy="379598"/>
                            </a:xfrm>
                            <a:prstGeom prst="rect">
                              <a:avLst/>
                            </a:prstGeom>
                            <a:noFill/>
                          </wps:spPr>
                          <wps:txbx>
                            <w:txbxContent>
                              <w:p w:rsidR="00F7234D" w:rsidRPr="00767863" w:rsidRDefault="00F7234D" w:rsidP="00F7234D">
                                <w:pPr>
                                  <w:pStyle w:val="a0"/>
                                  <w:rPr>
                                    <w:sz w:val="40"/>
                                    <w:szCs w:val="40"/>
                                    <w:lang w:bidi="ar-SY"/>
                                  </w:rPr>
                                </w:pPr>
                                <w:r w:rsidRPr="005E24D7">
                                  <w:rPr>
                                    <w:sz w:val="40"/>
                                    <w:szCs w:val="40"/>
                                    <w:rtl/>
                                  </w:rPr>
                                  <w:t>توفير المعلومات اللازمة:</w:t>
                                </w:r>
                              </w:p>
                            </w:txbxContent>
                          </wps:txbx>
                          <wps:bodyPr wrap="square" rtlCol="1">
                            <a:spAutoFit/>
                          </wps:bodyPr>
                        </wps:wsp>
                      </wpg:grpSp>
                      <pic:pic xmlns:pic="http://schemas.openxmlformats.org/drawingml/2006/picture">
                        <pic:nvPicPr>
                          <pic:cNvPr id="679282420" name="صورة 67928242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2AB1AF5" id="_x0000_s172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4cGW0oAcAAAo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1509525673" o:spid="_x0000_s172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">
                  <v:group id="مجموعة 612574747" o:spid="_x0000_s17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">
                    <v:group id="مجموعة 1233228226" o:spid="_x0000_s17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">
                      <v:shape id="شكل حر 50" o:spid="_x0000_s17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" fillcolor="#579da5" stroked="f" strokeweight="1pt">
                        <v:stroke joinstyle="miter"/>
                      </v:roundrect>
                    </v:group>
                    <v:oval id="شكل بيضاوي 344332147" o:spid="_x0000_s17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" filled="f" strokecolor="#2b5474" strokeweight="1pt">
                      <v:stroke joinstyle="miter"/>
                    </v:oval>
                  </v:group>
                  <v:shape id="مربع نص 41" o:spid="_x0000_s1732"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" filled="f" stroked="f">
                    <v:textbox style="mso-fit-shape-to-text:t">
                      <w:txbxContent>
                        <w:p w14:paraId="4134B464" w14:textId="3768D32B" w:rsidR="00F7234D" w:rsidRPr="00767863" w:rsidRDefault="00F7234D" w:rsidP="00F7234D">
                          <w:pPr>
                            <w:pStyle w:val="a0"/>
                            <w:rPr>
                              <w:sz w:val="40"/>
                              <w:szCs w:val="40"/>
                              <w:lang w:bidi="ar-SY"/>
                            </w:rPr>
                          </w:pPr>
                          <w:r w:rsidRPr="005E24D7">
                            <w:rPr>
                              <w:sz w:val="40"/>
                              <w:szCs w:val="40"/>
                              <w:rtl/>
                            </w:rPr>
                            <w:t>توفير المعلومات اللازمة:</w:t>
                          </w:r>
                        </w:p>
                      </w:txbxContent>
                    </v:textbox>
                  </v:shape>
                </v:group>
                <v:shape id="صورة 679282420" o:spid="_x0000_s173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">
                  <v:imagedata r:id="rId74" o:title=""/>
                </v:shape>
                <w10:anchorlock/>
              </v:group>
            </w:pict>
          </mc:Fallback>
        </mc:AlternateContent>
      </w:r>
    </w:p>
    <w:p w:rsidR="0034428F" w:rsidRPr="005E24D7" w:rsidRDefault="0034428F" w:rsidP="00F7234D">
      <w:r w:rsidRPr="005E24D7">
        <w:rPr>
          <w:rtl/>
        </w:rPr>
        <w:t>يجب توفير المعلومات اللازمة للجمهور، مثل الإرشادات والتوجيهات والمسارات المخصصة للحركة والخروج والدخول وغيرها، وذلك لتوفير تجربة آمنة ومريحة للحضور.</w:t>
      </w:r>
    </w:p>
    <w:p w:rsidR="0034428F" w:rsidRPr="005E24D7" w:rsidRDefault="00F7234D"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63DB12AA" wp14:editId="084F1125">
                <wp:extent cx="5731510" cy="890905"/>
                <wp:effectExtent l="0" t="0" r="2540" b="23495"/>
                <wp:docPr id="122696338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15947826" name="مجموعة 815947826"/>
                        <wpg:cNvGrpSpPr/>
                        <wpg:grpSpPr>
                          <a:xfrm>
                            <a:off x="0" y="0"/>
                            <a:ext cx="5731510" cy="895351"/>
                            <a:chOff x="0" y="0"/>
                            <a:chExt cx="5878196" cy="918845"/>
                          </a:xfrm>
                        </wpg:grpSpPr>
                        <wpg:grpSp>
                          <wpg:cNvPr id="1584783929" name="مجموعة 1584783929"/>
                          <wpg:cNvGrpSpPr/>
                          <wpg:grpSpPr>
                            <a:xfrm>
                              <a:off x="0" y="0"/>
                              <a:ext cx="5878196" cy="918845"/>
                              <a:chOff x="0" y="0"/>
                              <a:chExt cx="6240348" cy="919070"/>
                            </a:xfrm>
                          </wpg:grpSpPr>
                          <wpg:grpSp>
                            <wpg:cNvPr id="600329642" name="مجموعة 600329642"/>
                            <wpg:cNvGrpSpPr/>
                            <wpg:grpSpPr>
                              <a:xfrm>
                                <a:off x="0" y="169208"/>
                                <a:ext cx="5433072" cy="580613"/>
                                <a:chOff x="0" y="169208"/>
                                <a:chExt cx="5433072" cy="580613"/>
                              </a:xfrm>
                            </wpg:grpSpPr>
                            <wps:wsp>
                              <wps:cNvPr id="18549348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7300890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714706" name="شكل بيضاوي 1771470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8740593" name="مربع نص 41"/>
                          <wps:cNvSpPr txBox="1"/>
                          <wps:spPr>
                            <a:xfrm>
                              <a:off x="204484" y="256541"/>
                              <a:ext cx="4616122" cy="379598"/>
                            </a:xfrm>
                            <a:prstGeom prst="rect">
                              <a:avLst/>
                            </a:prstGeom>
                            <a:noFill/>
                          </wps:spPr>
                          <wps:txbx>
                            <w:txbxContent>
                              <w:p w:rsidR="00F7234D" w:rsidRPr="00767863" w:rsidRDefault="00F7234D" w:rsidP="00F7234D">
                                <w:pPr>
                                  <w:pStyle w:val="a0"/>
                                  <w:rPr>
                                    <w:sz w:val="40"/>
                                    <w:szCs w:val="40"/>
                                    <w:lang w:bidi="ar-SY"/>
                                  </w:rPr>
                                </w:pPr>
                                <w:r w:rsidRPr="005E24D7">
                                  <w:rPr>
                                    <w:sz w:val="40"/>
                                    <w:szCs w:val="40"/>
                                    <w:rtl/>
                                  </w:rPr>
                                  <w:t>التفاعل:</w:t>
                                </w:r>
                              </w:p>
                            </w:txbxContent>
                          </wps:txbx>
                          <wps:bodyPr wrap="square" rtlCol="1">
                            <a:spAutoFit/>
                          </wps:bodyPr>
                        </wps:wsp>
                      </wpg:grpSp>
                      <pic:pic xmlns:pic="http://schemas.openxmlformats.org/drawingml/2006/picture">
                        <pic:nvPicPr>
                          <pic:cNvPr id="2066822712" name="صورة 2066822712"/>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3DB12AA" id="_x0000_s173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">
                <v:group id="مجموعة 815947826" o:spid="_x0000_s17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">
                  <v:group id="مجموعة 1584783929" o:spid="_x0000_s17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">
                    <v:group id="مجموعة 600329642" o:spid="_x0000_s17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">
                      <v:shape id="شكل حر 50" o:spid="_x0000_s17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" fillcolor="#579da5" stroked="f" strokeweight="1pt">
                        <v:stroke joinstyle="miter"/>
                      </v:roundrect>
                    </v:group>
                    <v:oval id="شكل بيضاوي 17714706" o:spid="_x0000_s17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" filled="f" strokecolor="#2b5474" strokeweight="1pt">
                      <v:stroke joinstyle="miter"/>
                    </v:oval>
                  </v:group>
                  <v:shape id="مربع نص 41" o:spid="_x0000_s1741"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" filled="f" stroked="f">
                    <v:textbox style="mso-fit-shape-to-text:t">
                      <w:txbxContent>
                        <w:p w14:paraId="63316B4F" w14:textId="3F8BA6EC" w:rsidR="00F7234D" w:rsidRPr="00767863" w:rsidRDefault="00F7234D" w:rsidP="00F7234D">
                          <w:pPr>
                            <w:pStyle w:val="a0"/>
                            <w:rPr>
                              <w:sz w:val="40"/>
                              <w:szCs w:val="40"/>
                              <w:lang w:bidi="ar-SY"/>
                            </w:rPr>
                          </w:pPr>
                          <w:r w:rsidRPr="005E24D7">
                            <w:rPr>
                              <w:sz w:val="40"/>
                              <w:szCs w:val="40"/>
                              <w:rtl/>
                            </w:rPr>
                            <w:t>التفاعل:</w:t>
                          </w:r>
                        </w:p>
                      </w:txbxContent>
                    </v:textbox>
                  </v:shape>
                </v:group>
                <v:shape id="صورة 2066822712" o:spid="_x0000_s174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">
                  <v:imagedata r:id="rId74" o:title=""/>
                </v:shape>
                <w10:anchorlock/>
              </v:group>
            </w:pict>
          </mc:Fallback>
        </mc:AlternateContent>
      </w:r>
    </w:p>
    <w:p w:rsidR="0034428F" w:rsidRPr="005E24D7" w:rsidRDefault="0034428F" w:rsidP="00F7234D">
      <w:r w:rsidRPr="005E24D7">
        <w:rPr>
          <w:rtl/>
        </w:rPr>
        <w:t>يجب التفاعل مع الجمهور وتلبية احتياجاتهم واستفساراتهم ومشاكلهم، وذلك لتحقيق رضا الجمهور وتقديم التجربة المطلوبة.</w:t>
      </w:r>
    </w:p>
    <w:p w:rsidR="0034428F" w:rsidRPr="005E24D7" w:rsidRDefault="00F7234D"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16CACCC" wp14:editId="5C517462">
                <wp:extent cx="5731510" cy="890905"/>
                <wp:effectExtent l="0" t="0" r="2540" b="23495"/>
                <wp:docPr id="95941009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38702898" name="مجموعة 538702898"/>
                        <wpg:cNvGrpSpPr/>
                        <wpg:grpSpPr>
                          <a:xfrm>
                            <a:off x="0" y="0"/>
                            <a:ext cx="5731510" cy="895351"/>
                            <a:chOff x="0" y="0"/>
                            <a:chExt cx="5878196" cy="918845"/>
                          </a:xfrm>
                        </wpg:grpSpPr>
                        <wpg:grpSp>
                          <wpg:cNvPr id="1870657933" name="مجموعة 1870657933"/>
                          <wpg:cNvGrpSpPr/>
                          <wpg:grpSpPr>
                            <a:xfrm>
                              <a:off x="0" y="0"/>
                              <a:ext cx="5878196" cy="918845"/>
                              <a:chOff x="0" y="0"/>
                              <a:chExt cx="6240348" cy="919070"/>
                            </a:xfrm>
                          </wpg:grpSpPr>
                          <wpg:grpSp>
                            <wpg:cNvPr id="237043206" name="مجموعة 237043206"/>
                            <wpg:cNvGrpSpPr/>
                            <wpg:grpSpPr>
                              <a:xfrm>
                                <a:off x="0" y="169208"/>
                                <a:ext cx="5433072" cy="580613"/>
                                <a:chOff x="0" y="169208"/>
                                <a:chExt cx="5433072" cy="580613"/>
                              </a:xfrm>
                            </wpg:grpSpPr>
                            <wps:wsp>
                              <wps:cNvPr id="14280424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87444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9797716" name="شكل بيضاوي 121979771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29386023" name="مربع نص 41"/>
                          <wps:cNvSpPr txBox="1"/>
                          <wps:spPr>
                            <a:xfrm>
                              <a:off x="204484" y="256541"/>
                              <a:ext cx="4616122" cy="379598"/>
                            </a:xfrm>
                            <a:prstGeom prst="rect">
                              <a:avLst/>
                            </a:prstGeom>
                            <a:noFill/>
                          </wps:spPr>
                          <wps:txbx>
                            <w:txbxContent>
                              <w:p w:rsidR="00F7234D" w:rsidRPr="00767863" w:rsidRDefault="00F7234D" w:rsidP="00F7234D">
                                <w:pPr>
                                  <w:pStyle w:val="a0"/>
                                  <w:rPr>
                                    <w:sz w:val="40"/>
                                    <w:szCs w:val="40"/>
                                    <w:lang w:bidi="ar-SY"/>
                                  </w:rPr>
                                </w:pPr>
                                <w:r w:rsidRPr="005E24D7">
                                  <w:rPr>
                                    <w:sz w:val="40"/>
                                    <w:szCs w:val="40"/>
                                    <w:rtl/>
                                  </w:rPr>
                                  <w:t>الاستماع:</w:t>
                                </w:r>
                              </w:p>
                            </w:txbxContent>
                          </wps:txbx>
                          <wps:bodyPr wrap="square" rtlCol="1">
                            <a:spAutoFit/>
                          </wps:bodyPr>
                        </wps:wsp>
                      </wpg:grpSp>
                      <pic:pic xmlns:pic="http://schemas.openxmlformats.org/drawingml/2006/picture">
                        <pic:nvPicPr>
                          <pic:cNvPr id="801618719" name="صورة 801618719"/>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16CACCC" id="_x0000_s174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">
                <v:group id="مجموعة 538702898" o:spid="_x0000_s17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">
                  <v:group id="مجموعة 1870657933" o:spid="_x0000_s17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">
                    <v:group id="مجموعة 237043206" o:spid="_x0000_s17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">
                      <v:shape id="شكل حر 50" o:spid="_x0000_s17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" fillcolor="#579da5" stroked="f" strokeweight="1pt">
                        <v:stroke joinstyle="miter"/>
                      </v:roundrect>
                    </v:group>
                    <v:oval id="شكل بيضاوي 1219797716" o:spid="_x0000_s17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" filled="f" strokecolor="#2b5474" strokeweight="1pt">
                      <v:stroke joinstyle="miter"/>
                    </v:oval>
                  </v:group>
                  <v:shape id="مربع نص 41" o:spid="_x0000_s1750"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" filled="f" stroked="f">
                    <v:textbox style="mso-fit-shape-to-text:t">
                      <w:txbxContent>
                        <w:p w14:paraId="72C32475" w14:textId="0FCB105B" w:rsidR="00F7234D" w:rsidRPr="00767863" w:rsidRDefault="00F7234D" w:rsidP="00F7234D">
                          <w:pPr>
                            <w:pStyle w:val="a0"/>
                            <w:rPr>
                              <w:sz w:val="40"/>
                              <w:szCs w:val="40"/>
                              <w:lang w:bidi="ar-SY"/>
                            </w:rPr>
                          </w:pPr>
                          <w:r w:rsidRPr="005E24D7">
                            <w:rPr>
                              <w:sz w:val="40"/>
                              <w:szCs w:val="40"/>
                              <w:rtl/>
                            </w:rPr>
                            <w:t>الاستماع:</w:t>
                          </w:r>
                        </w:p>
                      </w:txbxContent>
                    </v:textbox>
                  </v:shape>
                </v:group>
                <v:shape id="صورة 801618719" o:spid="_x0000_s175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">
                  <v:imagedata r:id="rId74" o:title=""/>
                </v:shape>
                <w10:anchorlock/>
              </v:group>
            </w:pict>
          </mc:Fallback>
        </mc:AlternateContent>
      </w:r>
    </w:p>
    <w:p w:rsidR="0034428F" w:rsidRPr="005E24D7" w:rsidRDefault="0034428F" w:rsidP="00F7234D">
      <w:r w:rsidRPr="005E24D7">
        <w:rPr>
          <w:rtl/>
        </w:rPr>
        <w:t>يجب الاستماع لآراء الجمهور وتقييمها وتحليلها، وذلك لتحسين خدمات إدارة الحشود وتلبية حاجات وتوقعات الجمهور.</w:t>
      </w:r>
    </w:p>
    <w:p w:rsidR="0034428F" w:rsidRPr="005E24D7" w:rsidRDefault="00F7234D"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4A93C7D5" wp14:editId="3BEAB96E">
                <wp:extent cx="5731510" cy="890905"/>
                <wp:effectExtent l="0" t="0" r="2540" b="23495"/>
                <wp:docPr id="10332973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49006124" name="مجموعة 349006124"/>
                        <wpg:cNvGrpSpPr/>
                        <wpg:grpSpPr>
                          <a:xfrm>
                            <a:off x="0" y="0"/>
                            <a:ext cx="5731510" cy="895351"/>
                            <a:chOff x="0" y="0"/>
                            <a:chExt cx="5878196" cy="918845"/>
                          </a:xfrm>
                        </wpg:grpSpPr>
                        <wpg:grpSp>
                          <wpg:cNvPr id="1723503094" name="مجموعة 1723503094"/>
                          <wpg:cNvGrpSpPr/>
                          <wpg:grpSpPr>
                            <a:xfrm>
                              <a:off x="0" y="0"/>
                              <a:ext cx="5878196" cy="918845"/>
                              <a:chOff x="0" y="0"/>
                              <a:chExt cx="6240348" cy="919070"/>
                            </a:xfrm>
                          </wpg:grpSpPr>
                          <wpg:grpSp>
                            <wpg:cNvPr id="1335894621" name="مجموعة 1335894621"/>
                            <wpg:cNvGrpSpPr/>
                            <wpg:grpSpPr>
                              <a:xfrm>
                                <a:off x="0" y="169208"/>
                                <a:ext cx="5433072" cy="580613"/>
                                <a:chOff x="0" y="169208"/>
                                <a:chExt cx="5433072" cy="580613"/>
                              </a:xfrm>
                            </wpg:grpSpPr>
                            <wps:wsp>
                              <wps:cNvPr id="18531278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8255707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195723" name="شكل بيضاوي 1819572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55162341" name="مربع نص 41"/>
                          <wps:cNvSpPr txBox="1"/>
                          <wps:spPr>
                            <a:xfrm>
                              <a:off x="204484" y="256541"/>
                              <a:ext cx="4616122" cy="379598"/>
                            </a:xfrm>
                            <a:prstGeom prst="rect">
                              <a:avLst/>
                            </a:prstGeom>
                            <a:noFill/>
                          </wps:spPr>
                          <wps:txbx>
                            <w:txbxContent>
                              <w:p w:rsidR="00F7234D" w:rsidRPr="00767863" w:rsidRDefault="00F7234D" w:rsidP="00F7234D">
                                <w:pPr>
                                  <w:pStyle w:val="a0"/>
                                  <w:rPr>
                                    <w:sz w:val="40"/>
                                    <w:szCs w:val="40"/>
                                    <w:rtl/>
                                    <w:lang w:bidi="ar-SY"/>
                                  </w:rPr>
                                </w:pPr>
                                <w:r w:rsidRPr="005E24D7">
                                  <w:rPr>
                                    <w:sz w:val="40"/>
                                    <w:szCs w:val="40"/>
                                    <w:rtl/>
                                  </w:rPr>
                                  <w:t>الرد على التعليقات والاستفسارات:</w:t>
                                </w:r>
                              </w:p>
                            </w:txbxContent>
                          </wps:txbx>
                          <wps:bodyPr wrap="square" rtlCol="1">
                            <a:spAutoFit/>
                          </wps:bodyPr>
                        </wps:wsp>
                      </wpg:grpSp>
                      <pic:pic xmlns:pic="http://schemas.openxmlformats.org/drawingml/2006/picture">
                        <pic:nvPicPr>
                          <pic:cNvPr id="219444158" name="صورة 219444158"/>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A93C7D5" id="_x0000_s175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I25wVnQcAAAY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349006124" o:spid="_x0000_s17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">
                  <v:group id="مجموعة 1723503094" o:spid="_x0000_s17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">
                    <v:group id="مجموعة 1335894621" o:spid="_x0000_s17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">
                      <v:shape id="شكل حر 50" o:spid="_x0000_s17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" fillcolor="#579da5" stroked="f" strokeweight="1pt">
                        <v:stroke joinstyle="miter"/>
                      </v:roundrect>
                    </v:group>
                    <v:oval id="شكل بيضاوي 18195723" o:spid="_x0000_s17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" filled="f" strokecolor="#2b5474" strokeweight="1pt">
                      <v:stroke joinstyle="miter"/>
                    </v:oval>
                  </v:group>
                  <v:shape id="مربع نص 41" o:spid="_x0000_s1759"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" filled="f" stroked="f">
                    <v:textbox style="mso-fit-shape-to-text:t">
                      <w:txbxContent>
                        <w:p w14:paraId="4ACC030C" w14:textId="209B50F9" w:rsidR="00F7234D" w:rsidRPr="00767863" w:rsidRDefault="00F7234D" w:rsidP="00F7234D">
                          <w:pPr>
                            <w:pStyle w:val="a0"/>
                            <w:rPr>
                              <w:sz w:val="40"/>
                              <w:szCs w:val="40"/>
                              <w:rtl/>
                              <w:lang w:bidi="ar-SY"/>
                            </w:rPr>
                          </w:pPr>
                          <w:r w:rsidRPr="005E24D7">
                            <w:rPr>
                              <w:sz w:val="40"/>
                              <w:szCs w:val="40"/>
                              <w:rtl/>
                            </w:rPr>
                            <w:t>الرد على التعليقات والاستفسارات:</w:t>
                          </w:r>
                        </w:p>
                      </w:txbxContent>
                    </v:textbox>
                  </v:shape>
                </v:group>
                <v:shape id="صورة 219444158" o:spid="_x0000_s176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">
                  <v:imagedata r:id="rId74" o:title=""/>
                </v:shape>
                <w10:anchorlock/>
              </v:group>
            </w:pict>
          </mc:Fallback>
        </mc:AlternateContent>
      </w:r>
    </w:p>
    <w:p w:rsidR="0034428F" w:rsidRPr="005E24D7" w:rsidRDefault="0034428F" w:rsidP="00F7234D">
      <w:r w:rsidRPr="005E24D7">
        <w:rPr>
          <w:rtl/>
        </w:rPr>
        <w:t>يجب الرد على التعليقات والاستفسارات التي يطرحها الجمهور، سواء كان ذلك عن طريق الهاتف أو البريد الإلكتروني أو وسائل التواصل الاجتماعي، وذلك لتوفير الدعم والمساعدة اللازمة وتحقيق رضا الجمهور.</w:t>
      </w:r>
    </w:p>
    <w:p w:rsidR="0034428F" w:rsidRDefault="0034428F" w:rsidP="00F7234D">
      <w:pPr>
        <w:rPr>
          <w:rtl/>
        </w:rPr>
      </w:pPr>
      <w:r w:rsidRPr="005E24D7">
        <w:rPr>
          <w:rtl/>
        </w:rPr>
        <w:t>بشكل عام، يجب على فريق إدارة الحشود البقاء على اتصال مستمر مع الجمهور وتوفير المعلومات اللازمة والتفاعل معهم بشكل إيجابي والرد على استفساراتهم ومشاكلهم، وذلك لتحقيق تجربة جيدة وآمنة</w:t>
      </w:r>
      <w:r>
        <w:rPr>
          <w:rFonts w:hint="cs"/>
          <w:rtl/>
        </w:rPr>
        <w:t xml:space="preserve"> </w:t>
      </w:r>
      <w:r w:rsidRPr="005E24D7">
        <w:rPr>
          <w:rtl/>
        </w:rPr>
        <w:t xml:space="preserve">للجميع. </w:t>
      </w:r>
    </w:p>
    <w:p w:rsidR="0034428F" w:rsidRPr="00F7234D" w:rsidRDefault="0034428F" w:rsidP="00F7234D">
      <w:r>
        <w:rPr>
          <w:rtl/>
        </w:rPr>
        <w:t>ويجب أيض</w:t>
      </w:r>
      <w:r w:rsidRPr="005E24D7">
        <w:rPr>
          <w:rtl/>
        </w:rPr>
        <w:t>ا</w:t>
      </w:r>
      <w:r>
        <w:rPr>
          <w:rFonts w:hint="cs"/>
          <w:rtl/>
        </w:rPr>
        <w:t>ً</w:t>
      </w:r>
      <w:r w:rsidRPr="005E24D7">
        <w:rPr>
          <w:rtl/>
        </w:rPr>
        <w:t xml:space="preserve"> تقييم تلك التجارب وتحليلها وتحديد النقاط الإيجابية والسلبية، والعمل على تحسين الخدمات وتلبية حاجات وتوقعات الجمهور في المرات القادمة.</w:t>
      </w:r>
    </w:p>
    <w:p w:rsidR="0034428F" w:rsidRPr="00F7234D" w:rsidRDefault="0034428F" w:rsidP="00F7234D">
      <w:pPr>
        <w:rPr>
          <w:color w:val="C00000"/>
        </w:rPr>
      </w:pPr>
      <w:r w:rsidRPr="00F7234D">
        <w:rPr>
          <w:rFonts w:hint="cs"/>
          <w:color w:val="C00000"/>
          <w:rtl/>
        </w:rPr>
        <w:lastRenderedPageBreak/>
        <w:t>و</w:t>
      </w:r>
      <w:r w:rsidRPr="00F7234D">
        <w:rPr>
          <w:color w:val="C00000"/>
          <w:rtl/>
        </w:rPr>
        <w:t>بالإضافة إلى</w:t>
      </w:r>
      <w:r w:rsidRPr="00F7234D">
        <w:rPr>
          <w:rFonts w:hint="cs"/>
          <w:color w:val="C00000"/>
          <w:rtl/>
        </w:rPr>
        <w:t xml:space="preserve"> النقاط السابقة، </w:t>
      </w:r>
      <w:r w:rsidRPr="00F7234D">
        <w:rPr>
          <w:color w:val="C00000"/>
          <w:rtl/>
        </w:rPr>
        <w:t xml:space="preserve">هناك بعض الإجراءات التي يمكن اتخاذها لتحسين التواصل مع الجمهور في إدارة الحشود، </w:t>
      </w:r>
      <w:hyperlink r:id="rId95" w:history="1">
        <w:r w:rsidRPr="00F9337C">
          <w:rPr>
            <w:rStyle w:val="Hyperlink"/>
            <w:rtl/>
          </w:rPr>
          <w:t>ومن بينها:</w:t>
        </w:r>
      </w:hyperlink>
    </w:p>
    <w:p w:rsidR="0034428F" w:rsidRPr="00F7234D" w:rsidRDefault="0034428F">
      <w:pPr>
        <w:pStyle w:val="ListParagraph"/>
        <w:numPr>
          <w:ilvl w:val="0"/>
          <w:numId w:val="26"/>
        </w:numPr>
        <w:spacing w:line="360" w:lineRule="auto"/>
        <w:jc w:val="both"/>
        <w:rPr>
          <w:rFonts w:ascii="Adobe Arabic" w:hAnsi="Adobe Arabic" w:cs="Adobe Arabic"/>
          <w:color w:val="002060"/>
          <w:sz w:val="36"/>
          <w:szCs w:val="36"/>
        </w:rPr>
      </w:pPr>
      <w:r w:rsidRPr="00F7234D">
        <w:rPr>
          <w:rFonts w:ascii="Adobe Arabic" w:hAnsi="Adobe Arabic" w:cs="Adobe Arabic"/>
          <w:b/>
          <w:bCs/>
          <w:color w:val="C00000"/>
          <w:sz w:val="36"/>
          <w:szCs w:val="36"/>
          <w:rtl/>
        </w:rPr>
        <w:t>تحديد نقاط الاتصال:</w:t>
      </w:r>
      <w:r w:rsidRPr="00F7234D">
        <w:rPr>
          <w:rFonts w:ascii="Adobe Arabic" w:hAnsi="Adobe Arabic" w:cs="Adobe Arabic"/>
          <w:color w:val="C00000"/>
          <w:sz w:val="36"/>
          <w:szCs w:val="36"/>
          <w:rtl/>
        </w:rPr>
        <w:t xml:space="preserve"> </w:t>
      </w:r>
      <w:r w:rsidRPr="00F7234D">
        <w:rPr>
          <w:rFonts w:ascii="Adobe Arabic" w:hAnsi="Adobe Arabic" w:cs="Adobe Arabic"/>
          <w:color w:val="002060"/>
          <w:sz w:val="36"/>
          <w:szCs w:val="36"/>
          <w:rtl/>
        </w:rPr>
        <w:t>يجب تحديد نقاط الاتصال المختلفة في مكان الحدث، وتوفير أرقام الهواتف والعناوين البريدية وعناوين البريد الإلكتروني وحسابات وسائل التواصل الاجتماعي، وذلك لتسهيل التواصل مع الجمهور.</w:t>
      </w:r>
    </w:p>
    <w:p w:rsidR="0034428F" w:rsidRPr="00F9337C" w:rsidRDefault="00633619">
      <w:pPr>
        <w:pStyle w:val="ListParagraph"/>
        <w:numPr>
          <w:ilvl w:val="0"/>
          <w:numId w:val="26"/>
        </w:numPr>
        <w:spacing w:line="360" w:lineRule="auto"/>
        <w:jc w:val="both"/>
        <w:rPr>
          <w:rFonts w:ascii="Adobe Arabic" w:hAnsi="Adobe Arabic" w:cs="Adobe Arabic"/>
          <w:color w:val="002060"/>
          <w:sz w:val="34"/>
          <w:szCs w:val="34"/>
        </w:rPr>
      </w:pPr>
      <w:r>
        <w:rPr>
          <w:rFonts w:ascii="Adobe Arabic" w:hAnsi="Adobe Arabic" w:cs="Adobe Arabic"/>
          <w:noProof/>
          <w:color w:val="002060"/>
          <w:sz w:val="36"/>
          <w:szCs w:val="36"/>
        </w:rPr>
        <w:drawing>
          <wp:anchor distT="0" distB="0" distL="114300" distR="114300" simplePos="0" relativeHeight="252755968" behindDoc="0" locked="0" layoutInCell="1" allowOverlap="1" wp14:anchorId="434EF977" wp14:editId="36D88508">
            <wp:simplePos x="0" y="0"/>
            <wp:positionH relativeFrom="margin">
              <wp:align>left</wp:align>
            </wp:positionH>
            <wp:positionV relativeFrom="paragraph">
              <wp:posOffset>834390</wp:posOffset>
            </wp:positionV>
            <wp:extent cx="2065020" cy="1181100"/>
            <wp:effectExtent l="0" t="0" r="0" b="0"/>
            <wp:wrapSquare wrapText="bothSides"/>
            <wp:docPr id="1764482683"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l="6866" t="5210" r="3881" b="5696"/>
                    <a:stretch/>
                  </pic:blipFill>
                  <pic:spPr bwMode="auto">
                    <a:xfrm>
                      <a:off x="0" y="0"/>
                      <a:ext cx="2065020" cy="1181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4428F" w:rsidRPr="00F7234D">
        <w:rPr>
          <w:rFonts w:ascii="Adobe Arabic" w:hAnsi="Adobe Arabic" w:cs="Adobe Arabic"/>
          <w:b/>
          <w:bCs/>
          <w:color w:val="C00000"/>
          <w:sz w:val="36"/>
          <w:szCs w:val="36"/>
          <w:rtl/>
        </w:rPr>
        <w:t>توفير معلومات مفصلة:</w:t>
      </w:r>
      <w:r w:rsidR="0034428F" w:rsidRPr="00F7234D">
        <w:rPr>
          <w:rFonts w:ascii="Adobe Arabic" w:hAnsi="Adobe Arabic" w:cs="Adobe Arabic"/>
          <w:color w:val="002060"/>
          <w:sz w:val="36"/>
          <w:szCs w:val="36"/>
          <w:rtl/>
        </w:rPr>
        <w:t xml:space="preserve"> </w:t>
      </w:r>
      <w:r w:rsidR="0034428F" w:rsidRPr="00F9337C">
        <w:rPr>
          <w:rFonts w:ascii="Adobe Arabic" w:hAnsi="Adobe Arabic" w:cs="Adobe Arabic"/>
          <w:color w:val="002060"/>
          <w:sz w:val="34"/>
          <w:szCs w:val="34"/>
          <w:rtl/>
        </w:rPr>
        <w:t>يجب توفير معلومات مفصلة حول الحدث والخدمات المتاحة والإرشادات والتوجيهات والأنشطة المختلفة، وذلك عن طريق وسائل الإعلان المختلفة، مثل اللافتات والشاشات الإلكترونية والمواقع الإلكترونية وغيرها.</w:t>
      </w:r>
    </w:p>
    <w:p w:rsidR="0034428F" w:rsidRPr="00F7234D" w:rsidRDefault="0034428F">
      <w:pPr>
        <w:pStyle w:val="ListParagraph"/>
        <w:numPr>
          <w:ilvl w:val="0"/>
          <w:numId w:val="26"/>
        </w:numPr>
        <w:spacing w:line="360" w:lineRule="auto"/>
        <w:jc w:val="both"/>
        <w:rPr>
          <w:rFonts w:ascii="Adobe Arabic" w:hAnsi="Adobe Arabic" w:cs="Adobe Arabic"/>
          <w:color w:val="002060"/>
          <w:sz w:val="36"/>
          <w:szCs w:val="36"/>
        </w:rPr>
      </w:pPr>
      <w:r w:rsidRPr="00F7234D">
        <w:rPr>
          <w:rFonts w:ascii="Adobe Arabic" w:hAnsi="Adobe Arabic" w:cs="Adobe Arabic"/>
          <w:b/>
          <w:bCs/>
          <w:color w:val="C00000"/>
          <w:sz w:val="36"/>
          <w:szCs w:val="36"/>
          <w:rtl/>
        </w:rPr>
        <w:t>التدريب الجيد:</w:t>
      </w:r>
      <w:r w:rsidRPr="00F7234D">
        <w:rPr>
          <w:rFonts w:ascii="Adobe Arabic" w:hAnsi="Adobe Arabic" w:cs="Adobe Arabic"/>
          <w:color w:val="002060"/>
          <w:sz w:val="36"/>
          <w:szCs w:val="36"/>
          <w:rtl/>
        </w:rPr>
        <w:t xml:space="preserve"> يجب تدريب فريق إدارة الحشود على التواصل الفعال مع الجمهور، وذلك عن طريق توفير الدورات التدريبية والتدريب العملي والإرشادات اللازمة.</w:t>
      </w:r>
    </w:p>
    <w:p w:rsidR="0034428F" w:rsidRPr="00F7234D" w:rsidRDefault="0034428F">
      <w:pPr>
        <w:pStyle w:val="ListParagraph"/>
        <w:numPr>
          <w:ilvl w:val="0"/>
          <w:numId w:val="26"/>
        </w:numPr>
        <w:spacing w:line="360" w:lineRule="auto"/>
        <w:jc w:val="both"/>
        <w:rPr>
          <w:rFonts w:ascii="Adobe Arabic" w:hAnsi="Adobe Arabic" w:cs="Adobe Arabic"/>
          <w:color w:val="002060"/>
          <w:sz w:val="36"/>
          <w:szCs w:val="36"/>
        </w:rPr>
      </w:pPr>
      <w:r w:rsidRPr="00F7234D">
        <w:rPr>
          <w:rFonts w:ascii="Adobe Arabic" w:hAnsi="Adobe Arabic" w:cs="Adobe Arabic"/>
          <w:b/>
          <w:bCs/>
          <w:color w:val="C00000"/>
          <w:sz w:val="36"/>
          <w:szCs w:val="36"/>
          <w:rtl/>
        </w:rPr>
        <w:t>الاستجابة السريعة:</w:t>
      </w:r>
      <w:r w:rsidRPr="00F7234D">
        <w:rPr>
          <w:rFonts w:ascii="Adobe Arabic" w:hAnsi="Adobe Arabic" w:cs="Adobe Arabic"/>
          <w:color w:val="002060"/>
          <w:sz w:val="36"/>
          <w:szCs w:val="36"/>
          <w:rtl/>
        </w:rPr>
        <w:t xml:space="preserve"> يجب الاستجابة السريعة لأي اتصال من الجمهور، سواء كان ذلك عن طريق الهاتف أو البريد الإلكتروني أو وسائل التواصل الاجتماعي، وذلك لتوفير الدعم والمساعدة اللازمة.</w:t>
      </w:r>
    </w:p>
    <w:p w:rsidR="0034428F" w:rsidRPr="00F7234D" w:rsidRDefault="0034428F">
      <w:pPr>
        <w:pStyle w:val="ListParagraph"/>
        <w:numPr>
          <w:ilvl w:val="0"/>
          <w:numId w:val="26"/>
        </w:numPr>
        <w:spacing w:line="360" w:lineRule="auto"/>
        <w:jc w:val="both"/>
        <w:rPr>
          <w:rFonts w:ascii="Adobe Arabic" w:hAnsi="Adobe Arabic" w:cs="Adobe Arabic"/>
          <w:color w:val="002060"/>
          <w:sz w:val="36"/>
          <w:szCs w:val="36"/>
        </w:rPr>
      </w:pPr>
      <w:r w:rsidRPr="00F7234D">
        <w:rPr>
          <w:rFonts w:ascii="Adobe Arabic" w:hAnsi="Adobe Arabic" w:cs="Adobe Arabic"/>
          <w:b/>
          <w:bCs/>
          <w:color w:val="C00000"/>
          <w:sz w:val="36"/>
          <w:szCs w:val="36"/>
          <w:rtl/>
        </w:rPr>
        <w:t>التحليل والتقييم:</w:t>
      </w:r>
      <w:r w:rsidRPr="00F7234D">
        <w:rPr>
          <w:rFonts w:ascii="Adobe Arabic" w:hAnsi="Adobe Arabic" w:cs="Adobe Arabic"/>
          <w:color w:val="002060"/>
          <w:sz w:val="36"/>
          <w:szCs w:val="36"/>
          <w:rtl/>
        </w:rPr>
        <w:t xml:space="preserve"> يجب التحليل والتقييم المستمر لتجربة الجمهور وتحديد النقاط الإيجابية والسلبية، والعمل على تحسين الخدمات وتلبية حاجات وتوقعات الجمهور في المرات القادمة.</w:t>
      </w:r>
    </w:p>
    <w:p w:rsidR="0034428F" w:rsidRDefault="0034428F" w:rsidP="00F7234D">
      <w:pPr>
        <w:rPr>
          <w:rtl/>
        </w:rPr>
      </w:pPr>
      <w:r w:rsidRPr="005E24D7">
        <w:rPr>
          <w:rtl/>
        </w:rPr>
        <w:t>بشكل عام، يجب على فريق إدارة الحشود تحديد نقاط الاتصال المختلفة وتوفير المعلومات المفصلة والتدريب الجيد والاستجابة السريعة والتحليل والتقييم المستمر، وذلك لتحقيق تجربة جيدة وآمنة للجميع وتلبية حاجات وتوقعات الجمهور.</w:t>
      </w:r>
    </w:p>
    <w:p w:rsidR="00F7234D" w:rsidRPr="005E24D7" w:rsidRDefault="00F7234D" w:rsidP="0034428F">
      <w:pPr>
        <w:rPr>
          <w:rFonts w:ascii="Adobe Arabic" w:hAnsi="Adobe Arabic" w:cs="Adobe Arabic"/>
          <w:sz w:val="40"/>
          <w:szCs w:val="40"/>
        </w:rPr>
      </w:pPr>
      <w:r w:rsidRPr="00BD5495">
        <w:rPr>
          <w:rFonts w:ascii="Sakkal Majalla" w:hAnsi="Sakkal Majalla"/>
          <w:noProof/>
          <w:color w:val="002060"/>
          <w:sz w:val="34"/>
        </w:rPr>
        <mc:AlternateContent>
          <mc:Choice Requires="wpg">
            <w:drawing>
              <wp:inline distT="0" distB="0" distL="0" distR="0" wp14:anchorId="3219D091" wp14:editId="2B74561B">
                <wp:extent cx="5731510" cy="895350"/>
                <wp:effectExtent l="0" t="0" r="21590" b="19050"/>
                <wp:docPr id="66243292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12989027" name="صورة 312989027"/>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73549110" name="مجموعة 1073549110"/>
                        <wpg:cNvGrpSpPr/>
                        <wpg:grpSpPr>
                          <a:xfrm>
                            <a:off x="0" y="0"/>
                            <a:ext cx="5731510" cy="895350"/>
                            <a:chOff x="0" y="0"/>
                            <a:chExt cx="5878196" cy="918845"/>
                          </a:xfrm>
                        </wpg:grpSpPr>
                        <wpg:grpSp>
                          <wpg:cNvPr id="420687672" name="مجموعة 420687672"/>
                          <wpg:cNvGrpSpPr/>
                          <wpg:grpSpPr>
                            <a:xfrm>
                              <a:off x="0" y="0"/>
                              <a:ext cx="5878196" cy="918845"/>
                              <a:chOff x="0" y="0"/>
                              <a:chExt cx="6240348" cy="919070"/>
                            </a:xfrm>
                          </wpg:grpSpPr>
                          <wpg:grpSp>
                            <wpg:cNvPr id="624821682" name="مجموعة 624821682"/>
                            <wpg:cNvGrpSpPr/>
                            <wpg:grpSpPr>
                              <a:xfrm>
                                <a:off x="0" y="169208"/>
                                <a:ext cx="5433072" cy="580613"/>
                                <a:chOff x="0" y="169208"/>
                                <a:chExt cx="5433072" cy="580613"/>
                              </a:xfrm>
                            </wpg:grpSpPr>
                            <wps:wsp>
                              <wps:cNvPr id="41007775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616244"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33750695" name="شكل بيضاوي 1233750695"/>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37050035" name="مربع نص 41"/>
                          <wps:cNvSpPr txBox="1"/>
                          <wps:spPr>
                            <a:xfrm>
                              <a:off x="204484" y="256919"/>
                              <a:ext cx="4616071" cy="377965"/>
                            </a:xfrm>
                            <a:prstGeom prst="rect">
                              <a:avLst/>
                            </a:prstGeom>
                            <a:noFill/>
                          </wps:spPr>
                          <wps:txbx>
                            <w:txbxContent>
                              <w:p w:rsidR="00F7234D" w:rsidRPr="00633619" w:rsidRDefault="00633619" w:rsidP="00633619">
                                <w:pPr>
                                  <w:pStyle w:val="a0"/>
                                  <w:rPr>
                                    <w:sz w:val="40"/>
                                    <w:szCs w:val="40"/>
                                  </w:rPr>
                                </w:pPr>
                                <w:r w:rsidRPr="00633619">
                                  <w:rPr>
                                    <w:sz w:val="40"/>
                                    <w:szCs w:val="40"/>
                                    <w:rtl/>
                                  </w:rPr>
                                  <w:t>السيطرة على الموقف وتهدئة التوترات</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219D091" id="_x0000_s176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">
                <v:shape id="صورة 312989027" o:spid="_x0000_s176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">
                  <v:imagedata r:id="rId69" o:title=""/>
                </v:shape>
                <v:group id="مجموعة 1073549110" o:spid="_x0000_s17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">
                  <v:group id="مجموعة 420687672" o:spid="_x0000_s17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">
                    <v:group id="مجموعة 624821682" o:spid="_x0000_s17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">
                      <v:shape id="شكل حر 42" o:spid="_x0000_s17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7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" fillcolor="#2b5474" stroked="f" strokeweight="1pt">
                        <v:stroke joinstyle="miter"/>
                      </v:roundrect>
                    </v:group>
                    <v:oval id="شكل بيضاوي 1233750695" o:spid="_x0000_s17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" filled="f" strokecolor="#579da5" strokeweight="1pt">
                      <v:stroke joinstyle="miter"/>
                    </v:oval>
                  </v:group>
                  <v:shape id="مربع نص 41" o:spid="_x0000_s1769" type="#_x0000_t202" style="position:absolute;left:2044;top:2569;width:46161;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" filled="f" stroked="f">
                    <v:textbox style="mso-fit-shape-to-text:t">
                      <w:txbxContent>
                        <w:p w14:paraId="2220AE3E" w14:textId="55624B17" w:rsidR="00F7234D" w:rsidRPr="00633619" w:rsidRDefault="00633619" w:rsidP="00633619">
                          <w:pPr>
                            <w:pStyle w:val="a0"/>
                            <w:rPr>
                              <w:sz w:val="40"/>
                              <w:szCs w:val="40"/>
                            </w:rPr>
                          </w:pPr>
                          <w:r w:rsidRPr="00633619">
                            <w:rPr>
                              <w:sz w:val="40"/>
                              <w:szCs w:val="40"/>
                              <w:rtl/>
                            </w:rPr>
                            <w:t>السيطرة على الموقف وتهدئة التوترات</w:t>
                          </w:r>
                        </w:p>
                      </w:txbxContent>
                    </v:textbox>
                  </v:shape>
                </v:group>
                <w10:anchorlock/>
              </v:group>
            </w:pict>
          </mc:Fallback>
        </mc:AlternateContent>
      </w:r>
    </w:p>
    <w:p w:rsidR="0034428F" w:rsidRDefault="0034428F" w:rsidP="00633619">
      <w:pPr>
        <w:rPr>
          <w:rtl/>
        </w:rPr>
      </w:pPr>
      <w:r w:rsidRPr="005E24D7">
        <w:rPr>
          <w:rtl/>
        </w:rPr>
        <w:t xml:space="preserve">السيطرة على الموقف وتهدئة التوترات هي مهارات مهمة جداً لإدارة الحشود بشكل فعال وآمن. ففي بعض الأحيان، يمكن أن تحدث مواقف غير متوقعة أو توترات بين الحضور، وقد تؤدي إلى حدوث حوادث أو تعريض حياة الناس للخطر. </w:t>
      </w:r>
    </w:p>
    <w:p w:rsidR="0034428F" w:rsidRPr="00633619" w:rsidRDefault="00F9337C" w:rsidP="00633619">
      <w:pPr>
        <w:rPr>
          <w:color w:val="C00000"/>
        </w:rPr>
      </w:pPr>
      <w:hyperlink r:id="rId97" w:history="1">
        <w:r w:rsidR="0034428F" w:rsidRPr="00F9337C">
          <w:rPr>
            <w:rStyle w:val="Hyperlink"/>
            <w:rtl/>
          </w:rPr>
          <w:t>ولتفادي هذا الأمر، يمكن اتباع بعض النصائح التالية:</w:t>
        </w:r>
      </w:hyperlink>
    </w:p>
    <w:p w:rsidR="0034428F" w:rsidRDefault="00633619" w:rsidP="0034428F">
      <w:pPr>
        <w:rPr>
          <w:rFonts w:ascii="Adobe Arabic" w:hAnsi="Adobe Arabic" w:cs="Adobe Arabic"/>
          <w:sz w:val="40"/>
          <w:szCs w:val="40"/>
          <w:rtl/>
        </w:rPr>
      </w:pPr>
      <w:r>
        <w:rPr>
          <w:rFonts w:ascii="Adobe Arabic" w:hAnsi="Adobe Arabic" w:cs="Adobe Arabic"/>
          <w:noProof/>
          <w:sz w:val="40"/>
          <w:szCs w:val="40"/>
        </w:rPr>
        <mc:AlternateContent>
          <mc:Choice Requires="wpg">
            <w:drawing>
              <wp:inline distT="0" distB="0" distL="0" distR="0" wp14:anchorId="610F826E" wp14:editId="29180740">
                <wp:extent cx="5731510" cy="2430217"/>
                <wp:effectExtent l="0" t="0" r="0" b="8255"/>
                <wp:docPr id="33" name="مجموعة 9"/>
                <wp:cNvGraphicFramePr/>
                <a:graphic xmlns:a="http://schemas.openxmlformats.org/drawingml/2006/main">
                  <a:graphicData uri="http://schemas.microsoft.com/office/word/2010/wordprocessingGroup">
                    <wpg:wgp>
                      <wpg:cNvGrpSpPr/>
                      <wpg:grpSpPr>
                        <a:xfrm>
                          <a:off x="0" y="0"/>
                          <a:ext cx="5731510" cy="2430217"/>
                          <a:chOff x="0" y="0"/>
                          <a:chExt cx="10628235" cy="4509558"/>
                        </a:xfrm>
                      </wpg:grpSpPr>
                      <wps:wsp>
                        <wps:cNvPr id="35" name="TextBox 22"/>
                        <wps:cNvSpPr txBox="1"/>
                        <wps:spPr>
                          <a:xfrm>
                            <a:off x="3033206" y="373785"/>
                            <a:ext cx="2259648" cy="631578"/>
                          </a:xfrm>
                          <a:prstGeom prst="rect">
                            <a:avLst/>
                          </a:prstGeom>
                          <a:noFill/>
                        </wps:spPr>
                        <wps:txbx>
                          <w:txbxContent>
                            <w:p w:rsidR="00633619" w:rsidRDefault="00633619" w:rsidP="00633619">
                              <w:pPr>
                                <w:pStyle w:val="NormalWeb"/>
                                <w:bidi/>
                                <w:spacing w:before="0" w:beforeAutospacing="0" w:after="0" w:afterAutospacing="0"/>
                                <w:jc w:val="center"/>
                                <w:rPr>
                                  <w:lang w:bidi="ar-SY"/>
                                </w:rPr>
                              </w:pPr>
                              <w:r>
                                <w:rPr>
                                  <w:rFonts w:eastAsia="Times New Roman" w:hAnsi="Adobe Arabic" w:cs="Adobe Arabic" w:hint="cs"/>
                                  <w:b/>
                                  <w:bCs/>
                                  <w:color w:val="579DA5"/>
                                  <w:kern w:val="24"/>
                                  <w:sz w:val="36"/>
                                  <w:szCs w:val="36"/>
                                  <w:rtl/>
                                  <w:lang w:bidi="ar-SY"/>
                                </w:rPr>
                                <w:t>التواجد</w:t>
                              </w:r>
                            </w:p>
                          </w:txbxContent>
                        </wps:txbx>
                        <wps:bodyPr wrap="square" rtlCol="0">
                          <a:spAutoFit/>
                        </wps:bodyPr>
                      </wps:wsp>
                      <wps:wsp>
                        <wps:cNvPr id="36" name="TextBox 25"/>
                        <wps:cNvSpPr txBox="1"/>
                        <wps:spPr>
                          <a:xfrm>
                            <a:off x="2716430" y="1936539"/>
                            <a:ext cx="2517523" cy="631578"/>
                          </a:xfrm>
                          <a:prstGeom prst="rect">
                            <a:avLst/>
                          </a:prstGeom>
                          <a:noFill/>
                        </wps:spPr>
                        <wps:txbx>
                          <w:txbxContent>
                            <w:p w:rsidR="00633619" w:rsidRDefault="00633619" w:rsidP="00633619">
                              <w:pPr>
                                <w:pStyle w:val="NormalWeb"/>
                                <w:bidi/>
                                <w:spacing w:before="0" w:beforeAutospacing="0" w:after="0" w:afterAutospacing="0"/>
                                <w:jc w:val="center"/>
                                <w:rPr>
                                  <w:lang w:bidi="ar-SY"/>
                                </w:rPr>
                              </w:pPr>
                              <w:r>
                                <w:rPr>
                                  <w:rFonts w:eastAsia="Times New Roman" w:hAnsi="Adobe Arabic" w:cs="Adobe Arabic" w:hint="cs"/>
                                  <w:b/>
                                  <w:bCs/>
                                  <w:color w:val="2B5474"/>
                                  <w:kern w:val="24"/>
                                  <w:sz w:val="36"/>
                                  <w:szCs w:val="36"/>
                                  <w:rtl/>
                                  <w:lang w:bidi="ar-SY"/>
                                </w:rPr>
                                <w:t>التواصل</w:t>
                              </w:r>
                            </w:p>
                          </w:txbxContent>
                        </wps:txbx>
                        <wps:bodyPr wrap="square" rtlCol="0">
                          <a:spAutoFit/>
                        </wps:bodyPr>
                      </wps:wsp>
                      <wps:wsp>
                        <wps:cNvPr id="55" name="TextBox 28"/>
                        <wps:cNvSpPr txBox="1"/>
                        <wps:spPr>
                          <a:xfrm>
                            <a:off x="2716430" y="3542241"/>
                            <a:ext cx="2404482" cy="631579"/>
                          </a:xfrm>
                          <a:prstGeom prst="rect">
                            <a:avLst/>
                          </a:prstGeom>
                          <a:noFill/>
                        </wps:spPr>
                        <wps:txbx>
                          <w:txbxContent>
                            <w:p w:rsidR="00633619" w:rsidRDefault="00633619" w:rsidP="00633619">
                              <w:pPr>
                                <w:pStyle w:val="NormalWeb"/>
                                <w:bidi/>
                                <w:spacing w:before="0" w:beforeAutospacing="0" w:after="0" w:afterAutospacing="0"/>
                                <w:jc w:val="center"/>
                                <w:rPr>
                                  <w:lang w:bidi="ar-SY"/>
                                </w:rPr>
                              </w:pPr>
                              <w:r>
                                <w:rPr>
                                  <w:rFonts w:eastAsia="Times New Roman" w:hAnsi="Adobe Arabic" w:cs="Adobe Arabic" w:hint="cs"/>
                                  <w:b/>
                                  <w:bCs/>
                                  <w:color w:val="579DA5"/>
                                  <w:kern w:val="24"/>
                                  <w:sz w:val="36"/>
                                  <w:szCs w:val="36"/>
                                  <w:rtl/>
                                  <w:lang w:bidi="ar-SY"/>
                                </w:rPr>
                                <w:t>الهدوء</w:t>
                              </w:r>
                            </w:p>
                          </w:txbxContent>
                        </wps:txbx>
                        <wps:bodyPr wrap="square" rtlCol="0">
                          <a:spAutoFit/>
                        </wps:bodyPr>
                      </wps:wsp>
                      <wps:wsp>
                        <wps:cNvPr id="56" name="TextBox 22"/>
                        <wps:cNvSpPr txBox="1"/>
                        <wps:spPr>
                          <a:xfrm>
                            <a:off x="5352330" y="437512"/>
                            <a:ext cx="2216080" cy="631579"/>
                          </a:xfrm>
                          <a:prstGeom prst="rect">
                            <a:avLst/>
                          </a:prstGeom>
                          <a:noFill/>
                        </wps:spPr>
                        <wps:txbx>
                          <w:txbxContent>
                            <w:p w:rsidR="00633619" w:rsidRDefault="00633619" w:rsidP="00633619">
                              <w:pPr>
                                <w:pStyle w:val="NormalWeb"/>
                                <w:bidi/>
                                <w:spacing w:before="0" w:beforeAutospacing="0" w:after="0" w:afterAutospacing="0"/>
                                <w:jc w:val="center"/>
                                <w:rPr>
                                  <w:lang w:bidi="ar-SY"/>
                                </w:rPr>
                              </w:pPr>
                              <w:r>
                                <w:rPr>
                                  <w:rFonts w:eastAsia="Times New Roman" w:hAnsi="Adobe Arabic" w:cs="Adobe Arabic" w:hint="cs"/>
                                  <w:b/>
                                  <w:bCs/>
                                  <w:color w:val="343C4F"/>
                                  <w:kern w:val="24"/>
                                  <w:sz w:val="36"/>
                                  <w:szCs w:val="36"/>
                                  <w:rtl/>
                                  <w:lang w:bidi="ar-SY"/>
                                </w:rPr>
                                <w:t>التخطيط</w:t>
                              </w:r>
                            </w:p>
                          </w:txbxContent>
                        </wps:txbx>
                        <wps:bodyPr wrap="square" rtlCol="0">
                          <a:spAutoFit/>
                        </wps:bodyPr>
                      </wps:wsp>
                      <wps:wsp>
                        <wps:cNvPr id="57" name="TextBox 25"/>
                        <wps:cNvSpPr txBox="1"/>
                        <wps:spPr>
                          <a:xfrm>
                            <a:off x="5334667" y="2012367"/>
                            <a:ext cx="2342074" cy="631579"/>
                          </a:xfrm>
                          <a:prstGeom prst="rect">
                            <a:avLst/>
                          </a:prstGeom>
                          <a:noFill/>
                        </wps:spPr>
                        <wps:txbx>
                          <w:txbxContent>
                            <w:p w:rsidR="00633619" w:rsidRDefault="00633619" w:rsidP="00633619">
                              <w:pPr>
                                <w:pStyle w:val="NormalWeb"/>
                                <w:bidi/>
                                <w:spacing w:before="0" w:beforeAutospacing="0" w:after="0" w:afterAutospacing="0"/>
                                <w:jc w:val="center"/>
                                <w:rPr>
                                  <w:lang w:bidi="ar-SY"/>
                                </w:rPr>
                              </w:pPr>
                              <w:r>
                                <w:rPr>
                                  <w:rFonts w:eastAsia="Times New Roman" w:hAnsi="Adobe Arabic" w:cs="Adobe Arabic" w:hint="cs"/>
                                  <w:b/>
                                  <w:bCs/>
                                  <w:color w:val="579DA5"/>
                                  <w:kern w:val="24"/>
                                  <w:sz w:val="36"/>
                                  <w:szCs w:val="36"/>
                                  <w:rtl/>
                                  <w:lang w:bidi="ar-SY"/>
                                </w:rPr>
                                <w:t>الحذر</w:t>
                              </w:r>
                            </w:p>
                          </w:txbxContent>
                        </wps:txbx>
                        <wps:bodyPr wrap="square" rtlCol="0">
                          <a:spAutoFit/>
                        </wps:bodyPr>
                      </wps:wsp>
                      <wps:wsp>
                        <wps:cNvPr id="58" name="TextBox 28"/>
                        <wps:cNvSpPr txBox="1"/>
                        <wps:spPr>
                          <a:xfrm>
                            <a:off x="5024052" y="3542238"/>
                            <a:ext cx="2866067" cy="631579"/>
                          </a:xfrm>
                          <a:prstGeom prst="rect">
                            <a:avLst/>
                          </a:prstGeom>
                          <a:noFill/>
                        </wps:spPr>
                        <wps:txbx>
                          <w:txbxContent>
                            <w:p w:rsidR="00633619" w:rsidRDefault="00633619" w:rsidP="00633619">
                              <w:pPr>
                                <w:pStyle w:val="NormalWeb"/>
                                <w:bidi/>
                                <w:spacing w:before="0" w:beforeAutospacing="0" w:after="0" w:afterAutospacing="0"/>
                                <w:jc w:val="center"/>
                                <w:rPr>
                                  <w:lang w:bidi="ar-SY"/>
                                </w:rPr>
                              </w:pPr>
                              <w:r>
                                <w:rPr>
                                  <w:rFonts w:eastAsia="Times New Roman" w:hAnsi="Adobe Arabic" w:cs="Adobe Arabic" w:hint="cs"/>
                                  <w:b/>
                                  <w:bCs/>
                                  <w:color w:val="343C4F"/>
                                  <w:kern w:val="24"/>
                                  <w:sz w:val="36"/>
                                  <w:szCs w:val="36"/>
                                  <w:rtl/>
                                  <w:lang w:bidi="ar-SY"/>
                                </w:rPr>
                                <w:t>الاستجابة السريعة</w:t>
                              </w:r>
                            </w:p>
                          </w:txbxContent>
                        </wps:txbx>
                        <wps:bodyPr wrap="square" rtlCol="0">
                          <a:spAutoFit/>
                        </wps:bodyPr>
                      </wps:wsp>
                      <wps:wsp>
                        <wps:cNvPr id="59" name="Block Arc 9"/>
                        <wps:cNvSpPr/>
                        <wps:spPr>
                          <a:xfrm>
                            <a:off x="757355" y="2643954"/>
                            <a:ext cx="1864858" cy="1865604"/>
                          </a:xfrm>
                          <a:prstGeom prst="blockArc">
                            <a:avLst>
                              <a:gd name="adj1" fmla="val 13500000"/>
                              <a:gd name="adj2" fmla="val 10800000"/>
                              <a:gd name="adj3" fmla="val 12740"/>
                            </a:avLst>
                          </a:prstGeom>
                          <a:solidFill>
                            <a:srgbClr val="5FA2A9"/>
                          </a:solidFill>
                          <a:ln>
                            <a:noFill/>
                          </a:ln>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bodyPr/>
                      </wps:wsp>
                      <wps:wsp>
                        <wps:cNvPr id="60" name="Shape 7"/>
                        <wps:cNvSpPr/>
                        <wps:spPr>
                          <a:xfrm>
                            <a:off x="0" y="1247343"/>
                            <a:ext cx="2170571" cy="2170901"/>
                          </a:xfrm>
                          <a:prstGeom prst="leftCircularArrow">
                            <a:avLst>
                              <a:gd name="adj1" fmla="val 10980"/>
                              <a:gd name="adj2" fmla="val 1142322"/>
                              <a:gd name="adj3" fmla="val 6300000"/>
                              <a:gd name="adj4" fmla="val 18900000"/>
                              <a:gd name="adj5" fmla="val 12500"/>
                            </a:avLst>
                          </a:prstGeom>
                          <a:solidFill>
                            <a:srgbClr val="2B5474"/>
                          </a:solidFill>
                          <a:ln>
                            <a:noFill/>
                          </a:ln>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bodyPr/>
                      </wps:wsp>
                      <wps:wsp>
                        <wps:cNvPr id="61" name="Arrow: Circular 5"/>
                        <wps:cNvSpPr/>
                        <wps:spPr>
                          <a:xfrm>
                            <a:off x="602867" y="0"/>
                            <a:ext cx="2170571" cy="2170901"/>
                          </a:xfrm>
                          <a:prstGeom prst="circularArrow">
                            <a:avLst>
                              <a:gd name="adj1" fmla="val 10980"/>
                              <a:gd name="adj2" fmla="val 1142322"/>
                              <a:gd name="adj3" fmla="val 4500000"/>
                              <a:gd name="adj4" fmla="val 10800000"/>
                              <a:gd name="adj5" fmla="val 12500"/>
                            </a:avLst>
                          </a:prstGeom>
                          <a:solidFill>
                            <a:srgbClr val="5FA2A9"/>
                          </a:solidFill>
                          <a:ln>
                            <a:noFill/>
                          </a:ln>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bodyPr/>
                      </wps:wsp>
                      <wps:wsp>
                        <wps:cNvPr id="62" name="Block Arc 9"/>
                        <wps:cNvSpPr/>
                        <wps:spPr>
                          <a:xfrm flipH="1">
                            <a:off x="8006023" y="2643954"/>
                            <a:ext cx="1864858" cy="1865604"/>
                          </a:xfrm>
                          <a:prstGeom prst="blockArc">
                            <a:avLst>
                              <a:gd name="adj1" fmla="val 13500000"/>
                              <a:gd name="adj2" fmla="val 10800000"/>
                              <a:gd name="adj3" fmla="val 12740"/>
                            </a:avLst>
                          </a:prstGeom>
                          <a:solidFill>
                            <a:srgbClr val="343C4F"/>
                          </a:solidFill>
                          <a:ln>
                            <a:noFill/>
                          </a:ln>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bodyPr/>
                      </wps:wsp>
                      <wps:wsp>
                        <wps:cNvPr id="63" name="Shape 7"/>
                        <wps:cNvSpPr/>
                        <wps:spPr>
                          <a:xfrm flipH="1">
                            <a:off x="8457664" y="1247343"/>
                            <a:ext cx="2170571" cy="2170901"/>
                          </a:xfrm>
                          <a:prstGeom prst="leftCircularArrow">
                            <a:avLst>
                              <a:gd name="adj1" fmla="val 10980"/>
                              <a:gd name="adj2" fmla="val 1142322"/>
                              <a:gd name="adj3" fmla="val 6300000"/>
                              <a:gd name="adj4" fmla="val 18900000"/>
                              <a:gd name="adj5" fmla="val 12500"/>
                            </a:avLst>
                          </a:prstGeom>
                          <a:solidFill>
                            <a:srgbClr val="5FA2A9"/>
                          </a:solidFill>
                          <a:ln>
                            <a:noFill/>
                          </a:ln>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bodyPr/>
                      </wps:wsp>
                      <wps:wsp>
                        <wps:cNvPr id="773760" name="Arrow: Circular 5"/>
                        <wps:cNvSpPr/>
                        <wps:spPr>
                          <a:xfrm flipH="1">
                            <a:off x="7854795" y="0"/>
                            <a:ext cx="2170571" cy="2170901"/>
                          </a:xfrm>
                          <a:prstGeom prst="circularArrow">
                            <a:avLst>
                              <a:gd name="adj1" fmla="val 10980"/>
                              <a:gd name="adj2" fmla="val 1142322"/>
                              <a:gd name="adj3" fmla="val 4500000"/>
                              <a:gd name="adj4" fmla="val 10800000"/>
                              <a:gd name="adj5" fmla="val 12500"/>
                            </a:avLst>
                          </a:prstGeom>
                          <a:solidFill>
                            <a:srgbClr val="343C4F"/>
                          </a:solidFill>
                          <a:ln>
                            <a:noFill/>
                          </a:ln>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10F826E" id="_x0000_s1770" style="width:451.3pt;height:191.35pt;mso-position-horizontal-relative:char;mso-position-vertical-relative:line" coordsize="106282,45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">
                <v:shape id="TextBox 22" o:spid="_x0000_s1771" type="#_x0000_t202" style="position:absolute;left:30332;top:3737;width:22596;height:6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" filled="f" stroked="f">
                  <v:textbox style="mso-fit-shape-to-text:t">
                    <w:txbxContent>
                      <w:p w14:paraId="469CC85F" w14:textId="48F0DEE0" w:rsidR="00633619" w:rsidRDefault="00633619" w:rsidP="00633619">
                        <w:pPr>
                          <w:pStyle w:val="NormalWeb"/>
                          <w:bidi/>
                          <w:spacing w:before="0" w:beforeAutospacing="0" w:after="0" w:afterAutospacing="0"/>
                          <w:jc w:val="center"/>
                          <w:rPr>
                            <w:lang w:bidi="ar-SY"/>
                          </w:rPr>
                        </w:pPr>
                        <w:r>
                          <w:rPr>
                            <w:rFonts w:eastAsia="Times New Roman" w:hAnsi="Adobe Arabic" w:cs="Adobe Arabic" w:hint="cs"/>
                            <w:b/>
                            <w:bCs/>
                            <w:color w:val="579DA5"/>
                            <w:kern w:val="24"/>
                            <w:sz w:val="36"/>
                            <w:szCs w:val="36"/>
                            <w:rtl/>
                            <w:lang w:bidi="ar-SY"/>
                          </w:rPr>
                          <w:t>التواجد</w:t>
                        </w:r>
                      </w:p>
                    </w:txbxContent>
                  </v:textbox>
                </v:shape>
                <v:shape id="TextBox 25" o:spid="_x0000_s1772" type="#_x0000_t202" style="position:absolute;left:27164;top:19365;width:25175;height:6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" filled="f" stroked="f">
                  <v:textbox style="mso-fit-shape-to-text:t">
                    <w:txbxContent>
                      <w:p w14:paraId="6035E88A" w14:textId="45006F3E" w:rsidR="00633619" w:rsidRDefault="00633619" w:rsidP="00633619">
                        <w:pPr>
                          <w:pStyle w:val="NormalWeb"/>
                          <w:bidi/>
                          <w:spacing w:before="0" w:beforeAutospacing="0" w:after="0" w:afterAutospacing="0"/>
                          <w:jc w:val="center"/>
                          <w:rPr>
                            <w:lang w:bidi="ar-SY"/>
                          </w:rPr>
                        </w:pPr>
                        <w:r>
                          <w:rPr>
                            <w:rFonts w:eastAsia="Times New Roman" w:hAnsi="Adobe Arabic" w:cs="Adobe Arabic" w:hint="cs"/>
                            <w:b/>
                            <w:bCs/>
                            <w:color w:val="2B5474"/>
                            <w:kern w:val="24"/>
                            <w:sz w:val="36"/>
                            <w:szCs w:val="36"/>
                            <w:rtl/>
                            <w:lang w:bidi="ar-SY"/>
                          </w:rPr>
                          <w:t>التواصل</w:t>
                        </w:r>
                      </w:p>
                    </w:txbxContent>
                  </v:textbox>
                </v:shape>
                <v:shape id="TextBox 28" o:spid="_x0000_s1773" type="#_x0000_t202" style="position:absolute;left:27164;top:35422;width:24045;height:6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" filled="f" stroked="f">
                  <v:textbox style="mso-fit-shape-to-text:t">
                    <w:txbxContent>
                      <w:p w14:paraId="634F63B9" w14:textId="4177F320" w:rsidR="00633619" w:rsidRDefault="00633619" w:rsidP="00633619">
                        <w:pPr>
                          <w:pStyle w:val="NormalWeb"/>
                          <w:bidi/>
                          <w:spacing w:before="0" w:beforeAutospacing="0" w:after="0" w:afterAutospacing="0"/>
                          <w:jc w:val="center"/>
                          <w:rPr>
                            <w:lang w:bidi="ar-SY"/>
                          </w:rPr>
                        </w:pPr>
                        <w:r>
                          <w:rPr>
                            <w:rFonts w:eastAsia="Times New Roman" w:hAnsi="Adobe Arabic" w:cs="Adobe Arabic" w:hint="cs"/>
                            <w:b/>
                            <w:bCs/>
                            <w:color w:val="579DA5"/>
                            <w:kern w:val="24"/>
                            <w:sz w:val="36"/>
                            <w:szCs w:val="36"/>
                            <w:rtl/>
                            <w:lang w:bidi="ar-SY"/>
                          </w:rPr>
                          <w:t>الهدوء</w:t>
                        </w:r>
                      </w:p>
                    </w:txbxContent>
                  </v:textbox>
                </v:shape>
                <v:shape id="TextBox 22" o:spid="_x0000_s1774" type="#_x0000_t202" style="position:absolute;left:53523;top:4375;width:22161;height:6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" filled="f" stroked="f">
                  <v:textbox style="mso-fit-shape-to-text:t">
                    <w:txbxContent>
                      <w:p w14:paraId="768480EB" w14:textId="30ECFE04" w:rsidR="00633619" w:rsidRDefault="00633619" w:rsidP="00633619">
                        <w:pPr>
                          <w:pStyle w:val="NormalWeb"/>
                          <w:bidi/>
                          <w:spacing w:before="0" w:beforeAutospacing="0" w:after="0" w:afterAutospacing="0"/>
                          <w:jc w:val="center"/>
                          <w:rPr>
                            <w:lang w:bidi="ar-SY"/>
                          </w:rPr>
                        </w:pPr>
                        <w:r>
                          <w:rPr>
                            <w:rFonts w:eastAsia="Times New Roman" w:hAnsi="Adobe Arabic" w:cs="Adobe Arabic" w:hint="cs"/>
                            <w:b/>
                            <w:bCs/>
                            <w:color w:val="343C4F"/>
                            <w:kern w:val="24"/>
                            <w:sz w:val="36"/>
                            <w:szCs w:val="36"/>
                            <w:rtl/>
                            <w:lang w:bidi="ar-SY"/>
                          </w:rPr>
                          <w:t>التخطيط</w:t>
                        </w:r>
                      </w:p>
                    </w:txbxContent>
                  </v:textbox>
                </v:shape>
                <v:shape id="TextBox 25" o:spid="_x0000_s1775" type="#_x0000_t202" style="position:absolute;left:53346;top:20123;width:23421;height:6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" filled="f" stroked="f">
                  <v:textbox style="mso-fit-shape-to-text:t">
                    <w:txbxContent>
                      <w:p w14:paraId="01E0F09B" w14:textId="18A290D3" w:rsidR="00633619" w:rsidRDefault="00633619" w:rsidP="00633619">
                        <w:pPr>
                          <w:pStyle w:val="NormalWeb"/>
                          <w:bidi/>
                          <w:spacing w:before="0" w:beforeAutospacing="0" w:after="0" w:afterAutospacing="0"/>
                          <w:jc w:val="center"/>
                          <w:rPr>
                            <w:lang w:bidi="ar-SY"/>
                          </w:rPr>
                        </w:pPr>
                        <w:r>
                          <w:rPr>
                            <w:rFonts w:eastAsia="Times New Roman" w:hAnsi="Adobe Arabic" w:cs="Adobe Arabic" w:hint="cs"/>
                            <w:b/>
                            <w:bCs/>
                            <w:color w:val="579DA5"/>
                            <w:kern w:val="24"/>
                            <w:sz w:val="36"/>
                            <w:szCs w:val="36"/>
                            <w:rtl/>
                            <w:lang w:bidi="ar-SY"/>
                          </w:rPr>
                          <w:t>الحذر</w:t>
                        </w:r>
                      </w:p>
                    </w:txbxContent>
                  </v:textbox>
                </v:shape>
                <v:shape id="TextBox 28" o:spid="_x0000_s1776" type="#_x0000_t202" style="position:absolute;left:50240;top:35422;width:28661;height:6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" filled="f" stroked="f">
                  <v:textbox style="mso-fit-shape-to-text:t">
                    <w:txbxContent>
                      <w:p w14:paraId="661026C1" w14:textId="6C5679A6" w:rsidR="00633619" w:rsidRDefault="00633619" w:rsidP="00633619">
                        <w:pPr>
                          <w:pStyle w:val="NormalWeb"/>
                          <w:bidi/>
                          <w:spacing w:before="0" w:beforeAutospacing="0" w:after="0" w:afterAutospacing="0"/>
                          <w:jc w:val="center"/>
                          <w:rPr>
                            <w:lang w:bidi="ar-SY"/>
                          </w:rPr>
                        </w:pPr>
                        <w:r>
                          <w:rPr>
                            <w:rFonts w:eastAsia="Times New Roman" w:hAnsi="Adobe Arabic" w:cs="Adobe Arabic" w:hint="cs"/>
                            <w:b/>
                            <w:bCs/>
                            <w:color w:val="343C4F"/>
                            <w:kern w:val="24"/>
                            <w:sz w:val="36"/>
                            <w:szCs w:val="36"/>
                            <w:rtl/>
                            <w:lang w:bidi="ar-SY"/>
                          </w:rPr>
                          <w:t>الاستجابة السريعة</w:t>
                        </w:r>
                      </w:p>
                    </w:txbxContent>
                  </v:textbox>
                </v:shape>
                <v:shape id="Block Arc 9" o:spid="_x0000_s1777" style="position:absolute;left:7573;top:26439;width:18649;height:18656;visibility:visible;mso-wrap-style:square;v-text-anchor:top" coordsize="1864858,1865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" path="m272970,273343c587550,-41489,1080666,-90080,1450602,157301v369728,247242,513460,721287,343329,1132347c1623728,1700884,1186809,1934533,750451,1847667,314193,1760821,,1377791,,932802r237583,c237583,1264446,471711,1549915,796801,1614649v325192,64754,650804,-109401,777632,-415920c1701188,892386,1594093,539116,1318608,354844,1042915,170434,675400,206654,440967,441340l272970,273343xe" fillcolor="#5fa2a9" stroked="f" strokeweight="1pt">
                  <v:stroke joinstyle="miter"/>
                  <v:path arrowok="t" o:connecttype="custom" o:connectlocs="272970,273343;1450602,157301;1793931,1289648;750451,1847667;0,932802;237583,932802;796801,1614649;1574433,1198729;1318608,354844;440967,441340;272970,273343" o:connectangles="0,0,0,0,0,0,0,0,0,0,0"/>
                </v:shape>
                <v:shape id="Shape 7" o:spid="_x0000_s1778" style="position:absolute;top:12473;width:21705;height:21709;visibility:visible;mso-wrap-style:square;v-text-anchor:top" coordsize="2170571,2170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" path="m1745165,425571l1576641,594095c1373672,391030,1066745,333731,804209,449892,541744,566022,377674,831615,391264,1118359v13590,286754,202056,535638,474340,626405l855467,1601181r287158,296376l893685,2142476,883388,1996636c495526,1910665,204615,1588503,158472,1193850,112333,799222,321050,418640,678580,245469,1036186,72261,1464233,144540,1745164,425571r1,xe" fillcolor="#2b5474" stroked="f" strokeweight="1pt">
                  <v:stroke joinstyle="miter"/>
                  <v:path arrowok="t" o:connecttype="custom" o:connectlocs="1745165,425571;1576641,594095;804209,449892;391264,1118359;865604,1744764;855467,1601181;1142625,1897557;893685,2142476;883388,1996636;158472,1193850;678580,245469;1745164,425571;1745165,425571" o:connectangles="0,0,0,0,0,0,0,0,0,0,0,0,0"/>
                </v:shape>
                <v:shape id="Arrow: Circular 5" o:spid="_x0000_s1779" style="position:absolute;left:6028;width:21706;height:21709;visibility:visible;mso-wrap-style:square;v-text-anchor:top" coordsize="2170571,2170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" path="m152157,1085451v,-489142,377588,-895300,865352,-930828c1505291,119094,1937741,466277,2008574,950280v70828,483967,-243938,940527,-721392,1046356l1276886,2142476,1027946,1897557r287158,-296376l1304966,1744763v336711,-112244,534718,-460277,459216,-807154c1688669,590681,1363853,356475,1010922,394476,658017,432474,390486,730421,390486,1085449r-238329,2xe" fillcolor="#5fa2a9" stroked="f" strokeweight="1pt">
                  <v:stroke joinstyle="miter"/>
                  <v:path arrowok="t" o:connecttype="custom" o:connectlocs="152157,1085451;1017509,154623;2008574,950280;1287182,1996636;1276886,2142476;1027946,1897557;1315104,1601181;1304966,1744763;1764182,937609;1010922,394476;390486,1085449;152157,1085451" o:connectangles="0,0,0,0,0,0,0,0,0,0,0,0"/>
                </v:shape>
                <v:shape id="Block Arc 9" o:spid="_x0000_s1780" style="position:absolute;left:80060;top:26439;width:18648;height:18656;flip:x;visibility:visible;mso-wrap-style:square;v-text-anchor:top" coordsize="1864858,1865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" path="m272970,273343c587550,-41489,1080666,-90080,1450602,157301v369728,247242,513460,721287,343329,1132347c1623728,1700884,1186809,1934533,750451,1847667,314193,1760821,,1377791,,932802r237583,c237583,1264446,471711,1549915,796801,1614649v325192,64754,650804,-109401,777632,-415920c1701188,892386,1594093,539116,1318608,354844,1042915,170434,675400,206654,440967,441340l272970,273343xe" fillcolor="#343c4f" stroked="f" strokeweight="1pt">
                  <v:stroke joinstyle="miter"/>
                  <v:path arrowok="t" o:connecttype="custom" o:connectlocs="272970,273343;1450602,157301;1793931,1289648;750451,1847667;0,932802;237583,932802;796801,1614649;1574433,1198729;1318608,354844;440967,441340;272970,273343" o:connectangles="0,0,0,0,0,0,0,0,0,0,0"/>
                </v:shape>
                <v:shape id="Shape 7" o:spid="_x0000_s1781" style="position:absolute;left:84576;top:12473;width:21706;height:21709;flip:x;visibility:visible;mso-wrap-style:square;v-text-anchor:top" coordsize="2170571,2170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" path="m1745165,425571l1576641,594095c1373672,391030,1066745,333731,804209,449892,541744,566022,377674,831615,391264,1118359v13590,286754,202056,535638,474340,626405l855467,1601181r287158,296376l893685,2142476,883388,1996636c495526,1910665,204615,1588503,158472,1193850,112333,799222,321050,418640,678580,245469,1036186,72261,1464233,144540,1745164,425571r1,xe" fillcolor="#5fa2a9" stroked="f" strokeweight="1pt">
                  <v:stroke joinstyle="miter"/>
                  <v:path arrowok="t" o:connecttype="custom" o:connectlocs="1745165,425571;1576641,594095;804209,449892;391264,1118359;865604,1744764;855467,1601181;1142625,1897557;893685,2142476;883388,1996636;158472,1193850;678580,245469;1745164,425571;1745165,425571" o:connectangles="0,0,0,0,0,0,0,0,0,0,0,0,0"/>
                </v:shape>
                <v:shape id="Arrow: Circular 5" o:spid="_x0000_s1782" style="position:absolute;left:78547;width:21706;height:21709;flip:x;visibility:visible;mso-wrap-style:square;v-text-anchor:top" coordsize="2170571,2170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" path="m152157,1085451v,-489142,377588,-895300,865352,-930828c1505291,119094,1937741,466277,2008574,950280v70828,483967,-243938,940527,-721392,1046356l1276886,2142476,1027946,1897557r287158,-296376l1304966,1744763v336711,-112244,534718,-460277,459216,-807154c1688669,590681,1363853,356475,1010922,394476,658017,432474,390486,730421,390486,1085449r-238329,2xe" fillcolor="#343c4f" stroked="f" strokeweight="1pt">
                  <v:stroke joinstyle="miter"/>
                  <v:path arrowok="t" o:connecttype="custom" o:connectlocs="152157,1085451;1017509,154623;2008574,950280;1287182,1996636;1276886,2142476;1027946,1897557;1315104,1601181;1304966,1744763;1764182,937609;1010922,394476;390486,1085449;152157,1085451" o:connectangles="0,0,0,0,0,0,0,0,0,0,0,0"/>
                </v:shape>
                <w10:anchorlock/>
              </v:group>
            </w:pict>
          </mc:Fallback>
        </mc:AlternateContent>
      </w:r>
    </w:p>
    <w:p w:rsidR="00633619" w:rsidRPr="005E24D7" w:rsidRDefault="00633619"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6C03DF9F" wp14:editId="19DAF9FE">
                <wp:extent cx="5731510" cy="890905"/>
                <wp:effectExtent l="0" t="0" r="2540" b="23495"/>
                <wp:docPr id="182659041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29962156" name="مجموعة 929962156"/>
                        <wpg:cNvGrpSpPr/>
                        <wpg:grpSpPr>
                          <a:xfrm>
                            <a:off x="0" y="0"/>
                            <a:ext cx="5731510" cy="895351"/>
                            <a:chOff x="0" y="0"/>
                            <a:chExt cx="5878196" cy="918845"/>
                          </a:xfrm>
                        </wpg:grpSpPr>
                        <wpg:grpSp>
                          <wpg:cNvPr id="579547248" name="مجموعة 579547248"/>
                          <wpg:cNvGrpSpPr/>
                          <wpg:grpSpPr>
                            <a:xfrm>
                              <a:off x="0" y="0"/>
                              <a:ext cx="5878196" cy="918845"/>
                              <a:chOff x="0" y="0"/>
                              <a:chExt cx="6240348" cy="919070"/>
                            </a:xfrm>
                          </wpg:grpSpPr>
                          <wpg:grpSp>
                            <wpg:cNvPr id="1782768378" name="مجموعة 1782768378"/>
                            <wpg:cNvGrpSpPr/>
                            <wpg:grpSpPr>
                              <a:xfrm>
                                <a:off x="0" y="169208"/>
                                <a:ext cx="5433072" cy="580613"/>
                                <a:chOff x="0" y="169208"/>
                                <a:chExt cx="5433072" cy="580613"/>
                              </a:xfrm>
                            </wpg:grpSpPr>
                            <wps:wsp>
                              <wps:cNvPr id="3984132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351044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1863887" name="شكل بيضاوي 160186388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67769584" name="مربع نص 41"/>
                          <wps:cNvSpPr txBox="1"/>
                          <wps:spPr>
                            <a:xfrm>
                              <a:off x="204484" y="256541"/>
                              <a:ext cx="4616122" cy="379598"/>
                            </a:xfrm>
                            <a:prstGeom prst="rect">
                              <a:avLst/>
                            </a:prstGeom>
                            <a:noFill/>
                          </wps:spPr>
                          <wps:txbx>
                            <w:txbxContent>
                              <w:p w:rsidR="00633619" w:rsidRPr="00767863" w:rsidRDefault="00633619" w:rsidP="00633619">
                                <w:pPr>
                                  <w:pStyle w:val="a0"/>
                                  <w:rPr>
                                    <w:sz w:val="40"/>
                                    <w:szCs w:val="40"/>
                                    <w:lang w:bidi="ar-SY"/>
                                  </w:rPr>
                                </w:pPr>
                                <w:r w:rsidRPr="005E24D7">
                                  <w:rPr>
                                    <w:sz w:val="40"/>
                                    <w:szCs w:val="40"/>
                                    <w:rtl/>
                                  </w:rPr>
                                  <w:t>التواجد:</w:t>
                                </w:r>
                              </w:p>
                            </w:txbxContent>
                          </wps:txbx>
                          <wps:bodyPr wrap="square" rtlCol="1">
                            <a:spAutoFit/>
                          </wps:bodyPr>
                        </wps:wsp>
                      </wpg:grpSp>
                      <pic:pic xmlns:pic="http://schemas.openxmlformats.org/drawingml/2006/picture">
                        <pic:nvPicPr>
                          <pic:cNvPr id="69008432" name="صورة 69008432"/>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C03DF9F" id="_x0000_s178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u7L/gZ4HAAAJ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929962156" o:spid="_x0000_s17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">
                  <v:group id="مجموعة 579547248" o:spid="_x0000_s17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">
                    <v:group id="مجموعة 1782768378" o:spid="_x0000_s17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">
                      <v:shape id="شكل حر 50" o:spid="_x0000_s17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" fillcolor="#579da5" stroked="f" strokeweight="1pt">
                        <v:stroke joinstyle="miter"/>
                      </v:roundrect>
                    </v:group>
                    <v:oval id="شكل بيضاوي 1601863887" o:spid="_x0000_s17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" filled="f" strokecolor="#2b5474" strokeweight="1pt">
                      <v:stroke joinstyle="miter"/>
                    </v:oval>
                  </v:group>
                  <v:shape id="مربع نص 41" o:spid="_x0000_s1790"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" filled="f" stroked="f">
                    <v:textbox style="mso-fit-shape-to-text:t">
                      <w:txbxContent>
                        <w:p w14:paraId="06D6A8E8" w14:textId="448E9277" w:rsidR="00633619" w:rsidRPr="00767863" w:rsidRDefault="00633619" w:rsidP="00633619">
                          <w:pPr>
                            <w:pStyle w:val="a0"/>
                            <w:rPr>
                              <w:sz w:val="40"/>
                              <w:szCs w:val="40"/>
                              <w:lang w:bidi="ar-SY"/>
                            </w:rPr>
                          </w:pPr>
                          <w:r w:rsidRPr="005E24D7">
                            <w:rPr>
                              <w:sz w:val="40"/>
                              <w:szCs w:val="40"/>
                              <w:rtl/>
                            </w:rPr>
                            <w:t>التواجد:</w:t>
                          </w:r>
                        </w:p>
                      </w:txbxContent>
                    </v:textbox>
                  </v:shape>
                </v:group>
                <v:shape id="صورة 69008432" o:spid="_x0000_s179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">
                  <v:imagedata r:id="rId74" o:title=""/>
                </v:shape>
                <w10:anchorlock/>
              </v:group>
            </w:pict>
          </mc:Fallback>
        </mc:AlternateContent>
      </w:r>
    </w:p>
    <w:p w:rsidR="0034428F" w:rsidRPr="005E24D7" w:rsidRDefault="0034428F" w:rsidP="00633619">
      <w:r w:rsidRPr="005E24D7">
        <w:rPr>
          <w:rtl/>
        </w:rPr>
        <w:t>يجب التواجد في المكان المخصص للحدث، والتحدث مع الحضور وتوفير المعلومات والإرشادات اللازمة. ويجب أن يكون هناك فريق من العاملين المدربين لإدارة الحشود والتعامل مع المواقف غير المتوقعة.</w:t>
      </w:r>
    </w:p>
    <w:p w:rsidR="0034428F" w:rsidRPr="005E24D7" w:rsidRDefault="00633619"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25345D1" wp14:editId="00B553A7">
                <wp:extent cx="5731510" cy="890905"/>
                <wp:effectExtent l="0" t="0" r="2540" b="23495"/>
                <wp:docPr id="188592720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043881036" name="مجموعة 1043881036"/>
                        <wpg:cNvGrpSpPr/>
                        <wpg:grpSpPr>
                          <a:xfrm>
                            <a:off x="0" y="0"/>
                            <a:ext cx="5731510" cy="895351"/>
                            <a:chOff x="0" y="0"/>
                            <a:chExt cx="5878196" cy="918845"/>
                          </a:xfrm>
                        </wpg:grpSpPr>
                        <wpg:grpSp>
                          <wpg:cNvPr id="1016732489" name="مجموعة 1016732489"/>
                          <wpg:cNvGrpSpPr/>
                          <wpg:grpSpPr>
                            <a:xfrm>
                              <a:off x="0" y="0"/>
                              <a:ext cx="5878196" cy="918845"/>
                              <a:chOff x="0" y="0"/>
                              <a:chExt cx="6240348" cy="919070"/>
                            </a:xfrm>
                          </wpg:grpSpPr>
                          <wpg:grpSp>
                            <wpg:cNvPr id="500490760" name="مجموعة 500490760"/>
                            <wpg:cNvGrpSpPr/>
                            <wpg:grpSpPr>
                              <a:xfrm>
                                <a:off x="0" y="169208"/>
                                <a:ext cx="5433072" cy="580613"/>
                                <a:chOff x="0" y="169208"/>
                                <a:chExt cx="5433072" cy="580613"/>
                              </a:xfrm>
                            </wpg:grpSpPr>
                            <wps:wsp>
                              <wps:cNvPr id="2755537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920015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19026436" name="شكل بيضاوي 81902643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249775" name="مربع نص 41"/>
                          <wps:cNvSpPr txBox="1"/>
                          <wps:spPr>
                            <a:xfrm>
                              <a:off x="204484" y="256541"/>
                              <a:ext cx="4616122" cy="379598"/>
                            </a:xfrm>
                            <a:prstGeom prst="rect">
                              <a:avLst/>
                            </a:prstGeom>
                            <a:noFill/>
                          </wps:spPr>
                          <wps:txbx>
                            <w:txbxContent>
                              <w:p w:rsidR="00633619" w:rsidRPr="00767863" w:rsidRDefault="00633619" w:rsidP="00633619">
                                <w:pPr>
                                  <w:pStyle w:val="a0"/>
                                  <w:rPr>
                                    <w:sz w:val="40"/>
                                    <w:szCs w:val="40"/>
                                    <w:lang w:bidi="ar-SY"/>
                                  </w:rPr>
                                </w:pPr>
                                <w:r w:rsidRPr="005E24D7">
                                  <w:rPr>
                                    <w:sz w:val="40"/>
                                    <w:szCs w:val="40"/>
                                    <w:rtl/>
                                  </w:rPr>
                                  <w:t>التواصل:</w:t>
                                </w:r>
                              </w:p>
                            </w:txbxContent>
                          </wps:txbx>
                          <wps:bodyPr wrap="square" rtlCol="1">
                            <a:spAutoFit/>
                          </wps:bodyPr>
                        </wps:wsp>
                      </wpg:grpSp>
                      <pic:pic xmlns:pic="http://schemas.openxmlformats.org/drawingml/2006/picture">
                        <pic:nvPicPr>
                          <pic:cNvPr id="1302281735" name="صورة 1302281735"/>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25345D1" id="_x0000_s179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">
                <v:group id="مجموعة 1043881036" o:spid="_x0000_s17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">
                  <v:group id="مجموعة 1016732489" o:spid="_x0000_s17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">
                    <v:group id="مجموعة 500490760" o:spid="_x0000_s17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">
                      <v:shape id="شكل حر 50" o:spid="_x0000_s17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" fillcolor="#579da5" stroked="f" strokeweight="1pt">
                        <v:stroke joinstyle="miter"/>
                      </v:roundrect>
                    </v:group>
                    <v:oval id="شكل بيضاوي 819026436" o:spid="_x0000_s17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" filled="f" strokecolor="#2b5474" strokeweight="1pt">
                      <v:stroke joinstyle="miter"/>
                    </v:oval>
                  </v:group>
                  <v:shape id="مربع نص 41" o:spid="_x0000_s1799"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" filled="f" stroked="f">
                    <v:textbox style="mso-fit-shape-to-text:t">
                      <w:txbxContent>
                        <w:p w14:paraId="39CB526B" w14:textId="418EF2BF" w:rsidR="00633619" w:rsidRPr="00767863" w:rsidRDefault="00633619" w:rsidP="00633619">
                          <w:pPr>
                            <w:pStyle w:val="a0"/>
                            <w:rPr>
                              <w:sz w:val="40"/>
                              <w:szCs w:val="40"/>
                              <w:lang w:bidi="ar-SY"/>
                            </w:rPr>
                          </w:pPr>
                          <w:r w:rsidRPr="005E24D7">
                            <w:rPr>
                              <w:sz w:val="40"/>
                              <w:szCs w:val="40"/>
                              <w:rtl/>
                            </w:rPr>
                            <w:t>التواصل:</w:t>
                          </w:r>
                        </w:p>
                      </w:txbxContent>
                    </v:textbox>
                  </v:shape>
                </v:group>
                <v:shape id="صورة 1302281735" o:spid="_x0000_s180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">
                  <v:imagedata r:id="rId74" o:title=""/>
                </v:shape>
                <w10:anchorlock/>
              </v:group>
            </w:pict>
          </mc:Fallback>
        </mc:AlternateContent>
      </w:r>
    </w:p>
    <w:p w:rsidR="0034428F" w:rsidRPr="005E24D7" w:rsidRDefault="0034428F" w:rsidP="00633619">
      <w:r w:rsidRPr="005E24D7">
        <w:rPr>
          <w:rtl/>
        </w:rPr>
        <w:t>يجب التواصل بشكل فعال مع الحضور وتوجيههم في حالة الحاجة، والتحدث بلباقة واحترام في أي موقف تواجهه فريق إدارة الحشود.</w:t>
      </w:r>
    </w:p>
    <w:p w:rsidR="0034428F" w:rsidRPr="005E24D7" w:rsidRDefault="00633619"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22873A7" wp14:editId="4756E0FE">
                <wp:extent cx="5731510" cy="890905"/>
                <wp:effectExtent l="0" t="0" r="2540" b="23495"/>
                <wp:docPr id="171397651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46060090" name="مجموعة 1846060090"/>
                        <wpg:cNvGrpSpPr/>
                        <wpg:grpSpPr>
                          <a:xfrm>
                            <a:off x="0" y="0"/>
                            <a:ext cx="5731510" cy="895351"/>
                            <a:chOff x="0" y="0"/>
                            <a:chExt cx="5878196" cy="918845"/>
                          </a:xfrm>
                        </wpg:grpSpPr>
                        <wpg:grpSp>
                          <wpg:cNvPr id="751762858" name="مجموعة 751762858"/>
                          <wpg:cNvGrpSpPr/>
                          <wpg:grpSpPr>
                            <a:xfrm>
                              <a:off x="0" y="0"/>
                              <a:ext cx="5878196" cy="918845"/>
                              <a:chOff x="0" y="0"/>
                              <a:chExt cx="6240348" cy="919070"/>
                            </a:xfrm>
                          </wpg:grpSpPr>
                          <wpg:grpSp>
                            <wpg:cNvPr id="1316340406" name="مجموعة 1316340406"/>
                            <wpg:cNvGrpSpPr/>
                            <wpg:grpSpPr>
                              <a:xfrm>
                                <a:off x="0" y="169208"/>
                                <a:ext cx="5433072" cy="580613"/>
                                <a:chOff x="0" y="169208"/>
                                <a:chExt cx="5433072" cy="580613"/>
                              </a:xfrm>
                            </wpg:grpSpPr>
                            <wps:wsp>
                              <wps:cNvPr id="8098740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3388529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976500" name="شكل بيضاوي 17597650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05374233" name="مربع نص 41"/>
                          <wps:cNvSpPr txBox="1"/>
                          <wps:spPr>
                            <a:xfrm>
                              <a:off x="204484" y="256541"/>
                              <a:ext cx="4616122" cy="379598"/>
                            </a:xfrm>
                            <a:prstGeom prst="rect">
                              <a:avLst/>
                            </a:prstGeom>
                            <a:noFill/>
                          </wps:spPr>
                          <wps:txbx>
                            <w:txbxContent>
                              <w:p w:rsidR="00633619" w:rsidRPr="00767863" w:rsidRDefault="00633619" w:rsidP="00633619">
                                <w:pPr>
                                  <w:pStyle w:val="a0"/>
                                  <w:rPr>
                                    <w:sz w:val="40"/>
                                    <w:szCs w:val="40"/>
                                    <w:lang w:bidi="ar-SY"/>
                                  </w:rPr>
                                </w:pPr>
                                <w:r w:rsidRPr="005E24D7">
                                  <w:rPr>
                                    <w:sz w:val="40"/>
                                    <w:szCs w:val="40"/>
                                    <w:rtl/>
                                  </w:rPr>
                                  <w:t>الهدوء:</w:t>
                                </w:r>
                              </w:p>
                            </w:txbxContent>
                          </wps:txbx>
                          <wps:bodyPr wrap="square" rtlCol="1">
                            <a:spAutoFit/>
                          </wps:bodyPr>
                        </wps:wsp>
                      </wpg:grpSp>
                      <pic:pic xmlns:pic="http://schemas.openxmlformats.org/drawingml/2006/picture">
                        <pic:nvPicPr>
                          <pic:cNvPr id="191167936" name="صورة 191167936"/>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22873A7" id="_x0000_s180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">
                <v:group id="مجموعة 1846060090" o:spid="_x0000_s18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">
                  <v:group id="مجموعة 751762858" o:spid="_x0000_s18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">
                    <v:group id="مجموعة 1316340406" o:spid="_x0000_s18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">
                      <v:shape id="شكل حر 50" o:spid="_x0000_s18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" fillcolor="#579da5" stroked="f" strokeweight="1pt">
                        <v:stroke joinstyle="miter"/>
                      </v:roundrect>
                    </v:group>
                    <v:oval id="شكل بيضاوي 175976500" o:spid="_x0000_s18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" filled="f" strokecolor="#2b5474" strokeweight="1pt">
                      <v:stroke joinstyle="miter"/>
                    </v:oval>
                  </v:group>
                  <v:shape id="مربع نص 41" o:spid="_x0000_s1808"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" filled="f" stroked="f">
                    <v:textbox style="mso-fit-shape-to-text:t">
                      <w:txbxContent>
                        <w:p w14:paraId="5AB09939" w14:textId="7F1621D7" w:rsidR="00633619" w:rsidRPr="00767863" w:rsidRDefault="00633619" w:rsidP="00633619">
                          <w:pPr>
                            <w:pStyle w:val="a0"/>
                            <w:rPr>
                              <w:sz w:val="40"/>
                              <w:szCs w:val="40"/>
                              <w:lang w:bidi="ar-SY"/>
                            </w:rPr>
                          </w:pPr>
                          <w:r w:rsidRPr="005E24D7">
                            <w:rPr>
                              <w:sz w:val="40"/>
                              <w:szCs w:val="40"/>
                              <w:rtl/>
                            </w:rPr>
                            <w:t>الهدوء:</w:t>
                          </w:r>
                        </w:p>
                      </w:txbxContent>
                    </v:textbox>
                  </v:shape>
                </v:group>
                <v:shape id="صورة 191167936" o:spid="_x0000_s180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">
                  <v:imagedata r:id="rId74" o:title=""/>
                </v:shape>
                <w10:anchorlock/>
              </v:group>
            </w:pict>
          </mc:Fallback>
        </mc:AlternateContent>
      </w:r>
    </w:p>
    <w:p w:rsidR="0034428F" w:rsidRPr="005E24D7" w:rsidRDefault="0034428F" w:rsidP="00633619">
      <w:r w:rsidRPr="005E24D7">
        <w:rPr>
          <w:rtl/>
        </w:rPr>
        <w:t>يجب الحفاظ على الهدوء في جميع الأوقات، والتعامل مع المواقف بشكل هادئ ومنطقي، وتهدئة التوترات عند الحاجة.</w:t>
      </w:r>
    </w:p>
    <w:p w:rsidR="0034428F" w:rsidRPr="005E24D7" w:rsidRDefault="00633619" w:rsidP="0034428F">
      <w:pPr>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7BFF71FE" wp14:editId="6B025A5F">
                <wp:extent cx="5731510" cy="890905"/>
                <wp:effectExtent l="0" t="0" r="2540" b="23495"/>
                <wp:docPr id="23843176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75055276" name="مجموعة 975055276"/>
                        <wpg:cNvGrpSpPr/>
                        <wpg:grpSpPr>
                          <a:xfrm>
                            <a:off x="0" y="0"/>
                            <a:ext cx="5731510" cy="895351"/>
                            <a:chOff x="0" y="0"/>
                            <a:chExt cx="5878196" cy="918845"/>
                          </a:xfrm>
                        </wpg:grpSpPr>
                        <wpg:grpSp>
                          <wpg:cNvPr id="1004021292" name="مجموعة 1004021292"/>
                          <wpg:cNvGrpSpPr/>
                          <wpg:grpSpPr>
                            <a:xfrm>
                              <a:off x="0" y="0"/>
                              <a:ext cx="5878196" cy="918845"/>
                              <a:chOff x="0" y="0"/>
                              <a:chExt cx="6240348" cy="919070"/>
                            </a:xfrm>
                          </wpg:grpSpPr>
                          <wpg:grpSp>
                            <wpg:cNvPr id="2048918342" name="مجموعة 2048918342"/>
                            <wpg:cNvGrpSpPr/>
                            <wpg:grpSpPr>
                              <a:xfrm>
                                <a:off x="0" y="169208"/>
                                <a:ext cx="5433072" cy="580613"/>
                                <a:chOff x="0" y="169208"/>
                                <a:chExt cx="5433072" cy="580613"/>
                              </a:xfrm>
                            </wpg:grpSpPr>
                            <wps:wsp>
                              <wps:cNvPr id="6372357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4942649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7614833" name="شكل بيضاوي 46761483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5127718" name="مربع نص 41"/>
                          <wps:cNvSpPr txBox="1"/>
                          <wps:spPr>
                            <a:xfrm>
                              <a:off x="204484" y="256541"/>
                              <a:ext cx="4616122" cy="379598"/>
                            </a:xfrm>
                            <a:prstGeom prst="rect">
                              <a:avLst/>
                            </a:prstGeom>
                            <a:noFill/>
                          </wps:spPr>
                          <wps:txbx>
                            <w:txbxContent>
                              <w:p w:rsidR="00633619" w:rsidRPr="00767863" w:rsidRDefault="00633619" w:rsidP="00633619">
                                <w:pPr>
                                  <w:pStyle w:val="a0"/>
                                  <w:rPr>
                                    <w:sz w:val="40"/>
                                    <w:szCs w:val="40"/>
                                    <w:lang w:bidi="ar-SY"/>
                                  </w:rPr>
                                </w:pPr>
                                <w:r w:rsidRPr="005E24D7">
                                  <w:rPr>
                                    <w:sz w:val="40"/>
                                    <w:szCs w:val="40"/>
                                    <w:rtl/>
                                  </w:rPr>
                                  <w:t>التخطيط:</w:t>
                                </w:r>
                              </w:p>
                            </w:txbxContent>
                          </wps:txbx>
                          <wps:bodyPr wrap="square" rtlCol="1">
                            <a:spAutoFit/>
                          </wps:bodyPr>
                        </wps:wsp>
                      </wpg:grpSp>
                      <pic:pic xmlns:pic="http://schemas.openxmlformats.org/drawingml/2006/picture">
                        <pic:nvPicPr>
                          <pic:cNvPr id="2008411950" name="صورة 200841195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BFF71FE" id="_x0000_s181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CUGV6+iBwAACx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975055276" o:spid="_x0000_s18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">
                  <v:group id="مجموعة 1004021292" o:spid="_x0000_s18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">
                    <v:group id="مجموعة 2048918342" o:spid="_x0000_s18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">
                      <v:shape id="شكل حر 50" o:spid="_x0000_s18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" fillcolor="#579da5" stroked="f" strokeweight="1pt">
                        <v:stroke joinstyle="miter"/>
                      </v:roundrect>
                    </v:group>
                    <v:oval id="شكل بيضاوي 467614833" o:spid="_x0000_s18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" filled="f" strokecolor="#2b5474" strokeweight="1pt">
                      <v:stroke joinstyle="miter"/>
                    </v:oval>
                  </v:group>
                  <v:shape id="مربع نص 41" o:spid="_x0000_s1817"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" filled="f" stroked="f">
                    <v:textbox style="mso-fit-shape-to-text:t">
                      <w:txbxContent>
                        <w:p w14:paraId="55F7D08A" w14:textId="512096F8" w:rsidR="00633619" w:rsidRPr="00767863" w:rsidRDefault="00633619" w:rsidP="00633619">
                          <w:pPr>
                            <w:pStyle w:val="a0"/>
                            <w:rPr>
                              <w:sz w:val="40"/>
                              <w:szCs w:val="40"/>
                              <w:lang w:bidi="ar-SY"/>
                            </w:rPr>
                          </w:pPr>
                          <w:r w:rsidRPr="005E24D7">
                            <w:rPr>
                              <w:sz w:val="40"/>
                              <w:szCs w:val="40"/>
                              <w:rtl/>
                            </w:rPr>
                            <w:t>التخطيط:</w:t>
                          </w:r>
                        </w:p>
                      </w:txbxContent>
                    </v:textbox>
                  </v:shape>
                </v:group>
                <v:shape id="صورة 2008411950" o:spid="_x0000_s181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">
                  <v:imagedata r:id="rId74" o:title=""/>
                </v:shape>
                <w10:anchorlock/>
              </v:group>
            </w:pict>
          </mc:Fallback>
        </mc:AlternateContent>
      </w:r>
    </w:p>
    <w:p w:rsidR="0034428F" w:rsidRPr="005E24D7" w:rsidRDefault="0034428F" w:rsidP="00633619">
      <w:r w:rsidRPr="005E24D7">
        <w:rPr>
          <w:rtl/>
        </w:rPr>
        <w:t>يجب الاستعداد للمواقف غير المتوقعة، ووضع خطة للتعامل معها، وتوفير المعدات والأدوات اللازمة للتعامل مع المواقف المحتملة.</w:t>
      </w:r>
    </w:p>
    <w:p w:rsidR="0034428F" w:rsidRPr="005E24D7" w:rsidRDefault="00633619"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3EF9E866" wp14:editId="5451DB9B">
                <wp:extent cx="5731510" cy="890905"/>
                <wp:effectExtent l="0" t="0" r="2540" b="23495"/>
                <wp:docPr id="181498823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91742062" name="مجموعة 1891742062"/>
                        <wpg:cNvGrpSpPr/>
                        <wpg:grpSpPr>
                          <a:xfrm>
                            <a:off x="0" y="0"/>
                            <a:ext cx="5731510" cy="895351"/>
                            <a:chOff x="0" y="0"/>
                            <a:chExt cx="5878196" cy="918845"/>
                          </a:xfrm>
                        </wpg:grpSpPr>
                        <wpg:grpSp>
                          <wpg:cNvPr id="1656242625" name="مجموعة 1656242625"/>
                          <wpg:cNvGrpSpPr/>
                          <wpg:grpSpPr>
                            <a:xfrm>
                              <a:off x="0" y="0"/>
                              <a:ext cx="5878196" cy="918845"/>
                              <a:chOff x="0" y="0"/>
                              <a:chExt cx="6240348" cy="919070"/>
                            </a:xfrm>
                          </wpg:grpSpPr>
                          <wpg:grpSp>
                            <wpg:cNvPr id="2136658428" name="مجموعة 2136658428"/>
                            <wpg:cNvGrpSpPr/>
                            <wpg:grpSpPr>
                              <a:xfrm>
                                <a:off x="0" y="169208"/>
                                <a:ext cx="5433072" cy="580613"/>
                                <a:chOff x="0" y="169208"/>
                                <a:chExt cx="5433072" cy="580613"/>
                              </a:xfrm>
                            </wpg:grpSpPr>
                            <wps:wsp>
                              <wps:cNvPr id="20008386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615408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50118713" name="شكل بيضاوي 115011871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4500893" name="مربع نص 41"/>
                          <wps:cNvSpPr txBox="1"/>
                          <wps:spPr>
                            <a:xfrm>
                              <a:off x="204484" y="256541"/>
                              <a:ext cx="4616122" cy="379598"/>
                            </a:xfrm>
                            <a:prstGeom prst="rect">
                              <a:avLst/>
                            </a:prstGeom>
                            <a:noFill/>
                          </wps:spPr>
                          <wps:txbx>
                            <w:txbxContent>
                              <w:p w:rsidR="00633619" w:rsidRPr="00767863" w:rsidRDefault="00633619" w:rsidP="00633619">
                                <w:pPr>
                                  <w:pStyle w:val="a0"/>
                                  <w:rPr>
                                    <w:sz w:val="40"/>
                                    <w:szCs w:val="40"/>
                                    <w:lang w:bidi="ar-SY"/>
                                  </w:rPr>
                                </w:pPr>
                                <w:r w:rsidRPr="005E24D7">
                                  <w:rPr>
                                    <w:sz w:val="40"/>
                                    <w:szCs w:val="40"/>
                                    <w:rtl/>
                                  </w:rPr>
                                  <w:t>الحذر:</w:t>
                                </w:r>
                              </w:p>
                            </w:txbxContent>
                          </wps:txbx>
                          <wps:bodyPr wrap="square" rtlCol="1">
                            <a:spAutoFit/>
                          </wps:bodyPr>
                        </wps:wsp>
                      </wpg:grpSp>
                      <pic:pic xmlns:pic="http://schemas.openxmlformats.org/drawingml/2006/picture">
                        <pic:nvPicPr>
                          <pic:cNvPr id="640899034" name="صورة 64089903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EF9E866" id="_x0000_s181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vSKqUKEHAAAP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1891742062" o:spid="_x0000_s18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">
                  <v:group id="مجموعة 1656242625" o:spid="_x0000_s18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">
                    <v:group id="مجموعة 2136658428" o:spid="_x0000_s18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">
                      <v:shape id="شكل حر 50" o:spid="_x0000_s18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&#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" fillcolor="#579da5" stroked="f" strokeweight="1pt">
                        <v:stroke joinstyle="miter"/>
                      </v:roundrect>
                    </v:group>
                    <v:oval id="شكل بيضاوي 1150118713" o:spid="_x0000_s18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" filled="f" strokecolor="#2b5474" strokeweight="1pt">
                      <v:stroke joinstyle="miter"/>
                    </v:oval>
                  </v:group>
                  <v:shape id="مربع نص 41" o:spid="_x0000_s1826"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" filled="f" stroked="f">
                    <v:textbox style="mso-fit-shape-to-text:t">
                      <w:txbxContent>
                        <w:p w14:paraId="309E7375" w14:textId="15081073" w:rsidR="00633619" w:rsidRPr="00767863" w:rsidRDefault="00633619" w:rsidP="00633619">
                          <w:pPr>
                            <w:pStyle w:val="a0"/>
                            <w:rPr>
                              <w:sz w:val="40"/>
                              <w:szCs w:val="40"/>
                              <w:lang w:bidi="ar-SY"/>
                            </w:rPr>
                          </w:pPr>
                          <w:r w:rsidRPr="005E24D7">
                            <w:rPr>
                              <w:sz w:val="40"/>
                              <w:szCs w:val="40"/>
                              <w:rtl/>
                            </w:rPr>
                            <w:t>الحذر:</w:t>
                          </w:r>
                        </w:p>
                      </w:txbxContent>
                    </v:textbox>
                  </v:shape>
                </v:group>
                <v:shape id="صورة 640899034" o:spid="_x0000_s182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">
                  <v:imagedata r:id="rId74" o:title=""/>
                </v:shape>
                <w10:anchorlock/>
              </v:group>
            </w:pict>
          </mc:Fallback>
        </mc:AlternateContent>
      </w:r>
    </w:p>
    <w:p w:rsidR="0034428F" w:rsidRPr="005E24D7" w:rsidRDefault="0034428F" w:rsidP="00633619">
      <w:r w:rsidRPr="005E24D7">
        <w:rPr>
          <w:rtl/>
        </w:rPr>
        <w:t>يجب أن يكون الحذر على الدوام، والتأكد من سلامة الحضور وتوفير الإجراءات اللازمة لتحقيق سلامتهم.</w:t>
      </w:r>
    </w:p>
    <w:p w:rsidR="0034428F" w:rsidRPr="005E24D7" w:rsidRDefault="00633619"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3FAC2EAB" wp14:editId="6362B521">
                <wp:extent cx="5731510" cy="890905"/>
                <wp:effectExtent l="0" t="0" r="2540" b="23495"/>
                <wp:docPr id="50908464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03303233" name="مجموعة 1503303233"/>
                        <wpg:cNvGrpSpPr/>
                        <wpg:grpSpPr>
                          <a:xfrm>
                            <a:off x="0" y="0"/>
                            <a:ext cx="5731510" cy="895351"/>
                            <a:chOff x="0" y="0"/>
                            <a:chExt cx="5878196" cy="918845"/>
                          </a:xfrm>
                        </wpg:grpSpPr>
                        <wpg:grpSp>
                          <wpg:cNvPr id="347228620" name="مجموعة 347228620"/>
                          <wpg:cNvGrpSpPr/>
                          <wpg:grpSpPr>
                            <a:xfrm>
                              <a:off x="0" y="0"/>
                              <a:ext cx="5878196" cy="918845"/>
                              <a:chOff x="0" y="0"/>
                              <a:chExt cx="6240348" cy="919070"/>
                            </a:xfrm>
                          </wpg:grpSpPr>
                          <wpg:grpSp>
                            <wpg:cNvPr id="1333982816" name="مجموعة 1333982816"/>
                            <wpg:cNvGrpSpPr/>
                            <wpg:grpSpPr>
                              <a:xfrm>
                                <a:off x="0" y="169208"/>
                                <a:ext cx="5433072" cy="580613"/>
                                <a:chOff x="0" y="169208"/>
                                <a:chExt cx="5433072" cy="580613"/>
                              </a:xfrm>
                            </wpg:grpSpPr>
                            <wps:wsp>
                              <wps:cNvPr id="21413939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3926981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3393450" name="شكل بيضاوي 168339345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5845254" name="مربع نص 41"/>
                          <wps:cNvSpPr txBox="1"/>
                          <wps:spPr>
                            <a:xfrm>
                              <a:off x="204484" y="256541"/>
                              <a:ext cx="4616122" cy="379598"/>
                            </a:xfrm>
                            <a:prstGeom prst="rect">
                              <a:avLst/>
                            </a:prstGeom>
                            <a:noFill/>
                          </wps:spPr>
                          <wps:txbx>
                            <w:txbxContent>
                              <w:p w:rsidR="00633619" w:rsidRPr="00767863" w:rsidRDefault="00633619" w:rsidP="00633619">
                                <w:pPr>
                                  <w:pStyle w:val="a0"/>
                                  <w:rPr>
                                    <w:sz w:val="40"/>
                                    <w:szCs w:val="40"/>
                                    <w:lang w:bidi="ar-SY"/>
                                  </w:rPr>
                                </w:pPr>
                                <w:r w:rsidRPr="005E24D7">
                                  <w:rPr>
                                    <w:sz w:val="40"/>
                                    <w:szCs w:val="40"/>
                                    <w:rtl/>
                                  </w:rPr>
                                  <w:t>الاستجابة السريعة:</w:t>
                                </w:r>
                              </w:p>
                            </w:txbxContent>
                          </wps:txbx>
                          <wps:bodyPr wrap="square" rtlCol="1">
                            <a:spAutoFit/>
                          </wps:bodyPr>
                        </wps:wsp>
                      </wpg:grpSp>
                      <pic:pic xmlns:pic="http://schemas.openxmlformats.org/drawingml/2006/picture">
                        <pic:nvPicPr>
                          <pic:cNvPr id="1360393610" name="صورة 136039361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FAC2EAB" id="_x0000_s182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EMaZpoAcAAA8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1503303233" o:spid="_x0000_s18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">
                  <v:group id="مجموعة 347228620" o:spid="_x0000_s18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">
                    <v:group id="مجموعة 1333982816" o:spid="_x0000_s18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">
                      <v:shape id="شكل حر 50" o:spid="_x0000_s18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" fillcolor="#579da5" stroked="f" strokeweight="1pt">
                        <v:stroke joinstyle="miter"/>
                      </v:roundrect>
                    </v:group>
                    <v:oval id="شكل بيضاوي 1683393450" o:spid="_x0000_s18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" filled="f" strokecolor="#2b5474" strokeweight="1pt">
                      <v:stroke joinstyle="miter"/>
                    </v:oval>
                  </v:group>
                  <v:shape id="مربع نص 41" o:spid="_x0000_s1835"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" filled="f" stroked="f">
                    <v:textbox style="mso-fit-shape-to-text:t">
                      <w:txbxContent>
                        <w:p w14:paraId="7D0A8E05" w14:textId="5A8CF1D2" w:rsidR="00633619" w:rsidRPr="00767863" w:rsidRDefault="00633619" w:rsidP="00633619">
                          <w:pPr>
                            <w:pStyle w:val="a0"/>
                            <w:rPr>
                              <w:sz w:val="40"/>
                              <w:szCs w:val="40"/>
                              <w:lang w:bidi="ar-SY"/>
                            </w:rPr>
                          </w:pPr>
                          <w:r w:rsidRPr="005E24D7">
                            <w:rPr>
                              <w:sz w:val="40"/>
                              <w:szCs w:val="40"/>
                              <w:rtl/>
                            </w:rPr>
                            <w:t>الاستجابة السريعة:</w:t>
                          </w:r>
                        </w:p>
                      </w:txbxContent>
                    </v:textbox>
                  </v:shape>
                </v:group>
                <v:shape id="صورة 1360393610" o:spid="_x0000_s183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">
                  <v:imagedata r:id="rId74" o:title=""/>
                </v:shape>
                <w10:anchorlock/>
              </v:group>
            </w:pict>
          </mc:Fallback>
        </mc:AlternateContent>
      </w:r>
    </w:p>
    <w:p w:rsidR="0034428F" w:rsidRPr="005E24D7" w:rsidRDefault="0034428F" w:rsidP="00633619">
      <w:r w:rsidRPr="005E24D7">
        <w:rPr>
          <w:rtl/>
        </w:rPr>
        <w:t>يجب الاستجابة السريعة لأي موقف يتطلب تدخل فريق إدارة الحشود، واتخاذ الإجراءات اللازمة للتعامل مع الموقف.</w:t>
      </w:r>
    </w:p>
    <w:p w:rsidR="0034428F" w:rsidRDefault="0034428F" w:rsidP="00633619">
      <w:pPr>
        <w:rPr>
          <w:rtl/>
        </w:rPr>
      </w:pPr>
      <w:r w:rsidRPr="005E24D7">
        <w:rPr>
          <w:rtl/>
        </w:rPr>
        <w:t xml:space="preserve">بشكل عام، يجب على فريق إدارة الحشود التواجد في المكان المخصص للحدث، والتواصل بشكل فعال مع الحضور، والحفاظ على الهدوء والتعامل بلباقة واحترام، والتخطيط والحذر والاستجابة السريعة لأي موقف يتطلب تدخل. </w:t>
      </w:r>
    </w:p>
    <w:p w:rsidR="0034428F" w:rsidRPr="005E24D7" w:rsidRDefault="0034428F" w:rsidP="00633619">
      <w:r w:rsidRPr="005E24D7">
        <w:rPr>
          <w:rtl/>
        </w:rPr>
        <w:t>ويجب أيضاً تدريب فريق إدارة الحشود على هذه المهارات والإجراءات، وتحديد المواقف المحتملة ووضع خطة للتعامل معها، وذلك لتحقيق تجربة جيدة وآمنة للجميع.</w:t>
      </w:r>
    </w:p>
    <w:p w:rsidR="0034428F" w:rsidRDefault="0034428F" w:rsidP="0034428F">
      <w:pPr>
        <w:rPr>
          <w:rFonts w:ascii="Adobe Arabic" w:hAnsi="Adobe Arabic" w:cs="Adobe Arabic"/>
          <w:sz w:val="40"/>
          <w:szCs w:val="40"/>
          <w:rtl/>
        </w:rPr>
      </w:pPr>
    </w:p>
    <w:p w:rsidR="00633619" w:rsidRDefault="00633619" w:rsidP="00633619">
      <w:pPr>
        <w:jc w:val="center"/>
        <w:rPr>
          <w:rFonts w:ascii="Adobe Arabic" w:hAnsi="Adobe Arabic" w:cs="Adobe Arabic"/>
          <w:sz w:val="40"/>
          <w:szCs w:val="40"/>
          <w:rtl/>
        </w:rPr>
      </w:pPr>
      <w:r>
        <w:rPr>
          <w:rFonts w:ascii="Adobe Arabic" w:hAnsi="Adobe Arabic" w:cs="Adobe Arabic"/>
          <w:noProof/>
          <w:sz w:val="40"/>
          <w:szCs w:val="40"/>
        </w:rPr>
        <w:drawing>
          <wp:inline distT="0" distB="0" distL="0" distR="0" wp14:anchorId="0963B554" wp14:editId="5CCB9B70">
            <wp:extent cx="1786270" cy="1786270"/>
            <wp:effectExtent l="0" t="0" r="0" b="0"/>
            <wp:docPr id="910165295"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787648" cy="1787648"/>
                    </a:xfrm>
                    <a:prstGeom prst="rect">
                      <a:avLst/>
                    </a:prstGeom>
                    <a:noFill/>
                    <a:ln>
                      <a:noFill/>
                    </a:ln>
                  </pic:spPr>
                </pic:pic>
              </a:graphicData>
            </a:graphic>
          </wp:inline>
        </w:drawing>
      </w:r>
    </w:p>
    <w:p w:rsidR="0034428F" w:rsidRPr="00813E4C" w:rsidRDefault="0034428F">
      <w:pPr>
        <w:pStyle w:val="bold"/>
        <w:numPr>
          <w:ilvl w:val="0"/>
          <w:numId w:val="27"/>
        </w:numPr>
        <w:shd w:val="clear" w:color="auto" w:fill="F2F2F2" w:themeFill="background1" w:themeFillShade="F2"/>
        <w:spacing w:before="240" w:after="240"/>
        <w:jc w:val="both"/>
      </w:pPr>
      <w:r w:rsidRPr="00813E4C">
        <w:rPr>
          <w:rFonts w:hint="cs"/>
          <w:rtl/>
        </w:rPr>
        <w:lastRenderedPageBreak/>
        <w:t>حالات عملية:</w:t>
      </w:r>
    </w:p>
    <w:p w:rsidR="0034428F" w:rsidRPr="00633619" w:rsidRDefault="0034428F" w:rsidP="00633619">
      <w:r w:rsidRPr="005E24D7">
        <w:rPr>
          <w:rtl/>
        </w:rPr>
        <w:t xml:space="preserve">هناك العديد من المواقف التي يمكن أن تحدث في إدارة الحشود، ويمكن الاستعداد لها والتعامل معها بشكل فعال. </w:t>
      </w:r>
      <w:hyperlink r:id="rId99" w:history="1">
        <w:r w:rsidRPr="00F9337C">
          <w:rPr>
            <w:rStyle w:val="Hyperlink"/>
            <w:rtl/>
          </w:rPr>
          <w:t>ومن بين هذه المواقف</w:t>
        </w:r>
      </w:hyperlink>
      <w:r w:rsidRPr="005E24D7">
        <w:rPr>
          <w:rtl/>
        </w:rPr>
        <w:t>:</w:t>
      </w:r>
    </w:p>
    <w:p w:rsidR="0034428F" w:rsidRPr="00633619" w:rsidRDefault="0034428F">
      <w:pPr>
        <w:pStyle w:val="ListParagraph"/>
        <w:numPr>
          <w:ilvl w:val="0"/>
          <w:numId w:val="28"/>
        </w:numPr>
        <w:spacing w:line="360" w:lineRule="auto"/>
        <w:jc w:val="both"/>
        <w:rPr>
          <w:rFonts w:ascii="Adobe Arabic" w:hAnsi="Adobe Arabic" w:cs="Adobe Arabic"/>
          <w:sz w:val="36"/>
          <w:szCs w:val="36"/>
        </w:rPr>
      </w:pPr>
      <w:r w:rsidRPr="00633619">
        <w:rPr>
          <w:rFonts w:ascii="Adobe Arabic" w:hAnsi="Adobe Arabic" w:cs="Adobe Arabic"/>
          <w:b/>
          <w:bCs/>
          <w:color w:val="C00000"/>
          <w:sz w:val="36"/>
          <w:szCs w:val="36"/>
          <w:rtl/>
        </w:rPr>
        <w:t>حالات الطوارئ الطبية:</w:t>
      </w:r>
      <w:r w:rsidRPr="00633619">
        <w:rPr>
          <w:rFonts w:ascii="Adobe Arabic" w:hAnsi="Adobe Arabic" w:cs="Adobe Arabic"/>
          <w:color w:val="C00000"/>
          <w:sz w:val="36"/>
          <w:szCs w:val="36"/>
          <w:rtl/>
        </w:rPr>
        <w:t xml:space="preserve"> </w:t>
      </w:r>
      <w:r w:rsidRPr="00633619">
        <w:rPr>
          <w:rFonts w:ascii="Adobe Arabic" w:hAnsi="Adobe Arabic" w:cs="Adobe Arabic"/>
          <w:sz w:val="36"/>
          <w:szCs w:val="36"/>
          <w:rtl/>
        </w:rPr>
        <w:t>قد يتعرض أحد الحضور لحالة طبية مفاجئة، مثل الإغماء أو النوبة الصرعية أو النزيف الشديد. يجب على فريق إدارة الحشود الاتصال بفريق الإسعاف الطبي وتوجيه الحضور بعيداً عن المنطقة المتأثرة.</w:t>
      </w:r>
    </w:p>
    <w:p w:rsidR="0034428F" w:rsidRPr="00633619" w:rsidRDefault="0034428F">
      <w:pPr>
        <w:pStyle w:val="ListParagraph"/>
        <w:numPr>
          <w:ilvl w:val="0"/>
          <w:numId w:val="28"/>
        </w:numPr>
        <w:spacing w:line="360" w:lineRule="auto"/>
        <w:jc w:val="both"/>
        <w:rPr>
          <w:rFonts w:ascii="Adobe Arabic" w:hAnsi="Adobe Arabic" w:cs="Adobe Arabic"/>
          <w:sz w:val="36"/>
          <w:szCs w:val="36"/>
        </w:rPr>
      </w:pPr>
      <w:r w:rsidRPr="00633619">
        <w:rPr>
          <w:rFonts w:ascii="Adobe Arabic" w:hAnsi="Adobe Arabic" w:cs="Adobe Arabic"/>
          <w:b/>
          <w:bCs/>
          <w:color w:val="C00000"/>
          <w:sz w:val="36"/>
          <w:szCs w:val="36"/>
          <w:rtl/>
        </w:rPr>
        <w:t xml:space="preserve">الازدحام: </w:t>
      </w:r>
      <w:r w:rsidRPr="00633619">
        <w:rPr>
          <w:rFonts w:ascii="Adobe Arabic" w:hAnsi="Adobe Arabic" w:cs="Adobe Arabic"/>
          <w:sz w:val="36"/>
          <w:szCs w:val="36"/>
          <w:rtl/>
        </w:rPr>
        <w:t>يمكن حدوث الازدحام في الأماكن الضيقة أو في منطقة معينة من الحدث. يجب على فريق إدارة الحشود توفير إرشادات وتوجيهات للحضور والتأكد من وجود طريق آمن للخروج.</w:t>
      </w:r>
    </w:p>
    <w:p w:rsidR="0034428F" w:rsidRPr="00633619" w:rsidRDefault="0034428F">
      <w:pPr>
        <w:pStyle w:val="ListParagraph"/>
        <w:numPr>
          <w:ilvl w:val="0"/>
          <w:numId w:val="28"/>
        </w:numPr>
        <w:spacing w:line="360" w:lineRule="auto"/>
        <w:jc w:val="both"/>
        <w:rPr>
          <w:rFonts w:ascii="Adobe Arabic" w:hAnsi="Adobe Arabic" w:cs="Adobe Arabic"/>
          <w:sz w:val="36"/>
          <w:szCs w:val="36"/>
        </w:rPr>
      </w:pPr>
      <w:r w:rsidRPr="00633619">
        <w:rPr>
          <w:rFonts w:ascii="Adobe Arabic" w:hAnsi="Adobe Arabic" w:cs="Adobe Arabic"/>
          <w:b/>
          <w:bCs/>
          <w:color w:val="C00000"/>
          <w:sz w:val="36"/>
          <w:szCs w:val="36"/>
          <w:rtl/>
        </w:rPr>
        <w:t>الحرائق:</w:t>
      </w:r>
      <w:r w:rsidRPr="00633619">
        <w:rPr>
          <w:rFonts w:ascii="Adobe Arabic" w:hAnsi="Adobe Arabic" w:cs="Adobe Arabic"/>
          <w:sz w:val="36"/>
          <w:szCs w:val="36"/>
          <w:rtl/>
        </w:rPr>
        <w:t xml:space="preserve"> يمكن حدوث حرائق في المناطق الخارجية أو الداخلية للحدث. يجب على فريق إدارة الحشود الاتصال بفريق الإطفاء وتوجيه الحضور بعيداً عن المنطقة المتأثرة.</w:t>
      </w:r>
    </w:p>
    <w:p w:rsidR="0034428F" w:rsidRPr="00633619" w:rsidRDefault="0034428F">
      <w:pPr>
        <w:pStyle w:val="ListParagraph"/>
        <w:numPr>
          <w:ilvl w:val="0"/>
          <w:numId w:val="28"/>
        </w:numPr>
        <w:spacing w:line="360" w:lineRule="auto"/>
        <w:jc w:val="both"/>
        <w:rPr>
          <w:rFonts w:ascii="Adobe Arabic" w:hAnsi="Adobe Arabic" w:cs="Adobe Arabic"/>
          <w:sz w:val="36"/>
          <w:szCs w:val="36"/>
        </w:rPr>
      </w:pPr>
      <w:r w:rsidRPr="00633619">
        <w:rPr>
          <w:rFonts w:ascii="Adobe Arabic" w:hAnsi="Adobe Arabic" w:cs="Adobe Arabic"/>
          <w:b/>
          <w:bCs/>
          <w:color w:val="C00000"/>
          <w:sz w:val="36"/>
          <w:szCs w:val="36"/>
          <w:rtl/>
        </w:rPr>
        <w:t>الضياع:</w:t>
      </w:r>
      <w:r w:rsidRPr="00633619">
        <w:rPr>
          <w:rFonts w:ascii="Adobe Arabic" w:hAnsi="Adobe Arabic" w:cs="Adobe Arabic"/>
          <w:sz w:val="36"/>
          <w:szCs w:val="36"/>
          <w:rtl/>
        </w:rPr>
        <w:t xml:space="preserve"> قد يضيع الأطفال أو الأشخاص الذين يعانون من الإعاقة في الحدث. يجب على فريق إدارة الحشود توفير نقطة اجتماع وتوجيه الحضور على كيفية التواصل في حالة الضياع.</w:t>
      </w:r>
    </w:p>
    <w:p w:rsidR="0034428F" w:rsidRPr="00633619" w:rsidRDefault="0034428F">
      <w:pPr>
        <w:pStyle w:val="ListParagraph"/>
        <w:numPr>
          <w:ilvl w:val="0"/>
          <w:numId w:val="28"/>
        </w:numPr>
        <w:spacing w:line="360" w:lineRule="auto"/>
        <w:jc w:val="both"/>
        <w:rPr>
          <w:rFonts w:ascii="Adobe Arabic" w:hAnsi="Adobe Arabic" w:cs="Adobe Arabic"/>
          <w:sz w:val="36"/>
          <w:szCs w:val="36"/>
        </w:rPr>
      </w:pPr>
      <w:r w:rsidRPr="00633619">
        <w:rPr>
          <w:rFonts w:ascii="Adobe Arabic" w:hAnsi="Adobe Arabic" w:cs="Adobe Arabic"/>
          <w:b/>
          <w:bCs/>
          <w:color w:val="C00000"/>
          <w:sz w:val="36"/>
          <w:szCs w:val="36"/>
          <w:rtl/>
        </w:rPr>
        <w:t>الشغب:</w:t>
      </w:r>
      <w:r w:rsidRPr="00633619">
        <w:rPr>
          <w:rFonts w:ascii="Adobe Arabic" w:hAnsi="Adobe Arabic" w:cs="Adobe Arabic"/>
          <w:sz w:val="36"/>
          <w:szCs w:val="36"/>
          <w:rtl/>
        </w:rPr>
        <w:t xml:space="preserve"> قد يحدث شغب في بعض الأحيان، وقد يؤدي إلى حدوث أضرار في المكان وتعريض حياة الناس للخطر. يجب على فريق إدارة الحشود الاتصال بالشرطة وتهدئة الأمور بحكمة ولباقة.</w:t>
      </w:r>
    </w:p>
    <w:p w:rsidR="0034428F" w:rsidRPr="005E24D7" w:rsidRDefault="0034428F" w:rsidP="00633619">
      <w:r w:rsidRPr="005E24D7">
        <w:rPr>
          <w:rtl/>
        </w:rPr>
        <w:t>بشكل عام، يجب على فريق إدارة الحشود الاستعداد لأي موقف غير متوقع، وتحديد خطة للتعامل معها، والتواصل بشكل فعال مع الحضور، والحفاظ على الهدوء والتعامل بلباقة واحترام، والتخطيط والحذر والاستجابة السريعة لأي موقف يتطلب تدخل، وذلك لتحقيق تجربة جيدة وآمنة للجميع.</w:t>
      </w:r>
    </w:p>
    <w:p w:rsidR="0034428F" w:rsidRDefault="00F7234D" w:rsidP="0034428F">
      <w:pPr>
        <w:rPr>
          <w:rFonts w:ascii="Adobe Arabic" w:hAnsi="Adobe Arabic" w:cs="Adobe Arabic"/>
          <w:sz w:val="40"/>
          <w:szCs w:val="40"/>
          <w:rtl/>
        </w:rPr>
      </w:pPr>
      <w:r w:rsidRPr="00BD5495">
        <w:rPr>
          <w:rFonts w:ascii="Sakkal Majalla" w:hAnsi="Sakkal Majalla"/>
          <w:noProof/>
          <w:color w:val="002060"/>
          <w:sz w:val="34"/>
        </w:rPr>
        <mc:AlternateContent>
          <mc:Choice Requires="wpg">
            <w:drawing>
              <wp:inline distT="0" distB="0" distL="0" distR="0" wp14:anchorId="534C3541" wp14:editId="0A16F979">
                <wp:extent cx="5731510" cy="895350"/>
                <wp:effectExtent l="0" t="0" r="21590" b="19050"/>
                <wp:docPr id="53332790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62245420" name="صورة 662245420"/>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46562992" name="مجموعة 1646562992"/>
                        <wpg:cNvGrpSpPr/>
                        <wpg:grpSpPr>
                          <a:xfrm>
                            <a:off x="0" y="0"/>
                            <a:ext cx="5731510" cy="895350"/>
                            <a:chOff x="0" y="0"/>
                            <a:chExt cx="5878196" cy="918845"/>
                          </a:xfrm>
                        </wpg:grpSpPr>
                        <wpg:grpSp>
                          <wpg:cNvPr id="228715686" name="مجموعة 228715686"/>
                          <wpg:cNvGrpSpPr/>
                          <wpg:grpSpPr>
                            <a:xfrm>
                              <a:off x="0" y="0"/>
                              <a:ext cx="5878196" cy="918845"/>
                              <a:chOff x="0" y="0"/>
                              <a:chExt cx="6240348" cy="919070"/>
                            </a:xfrm>
                          </wpg:grpSpPr>
                          <wpg:grpSp>
                            <wpg:cNvPr id="343378199" name="مجموعة 343378199"/>
                            <wpg:cNvGrpSpPr/>
                            <wpg:grpSpPr>
                              <a:xfrm>
                                <a:off x="0" y="169208"/>
                                <a:ext cx="5433072" cy="580613"/>
                                <a:chOff x="0" y="169208"/>
                                <a:chExt cx="5433072" cy="580613"/>
                              </a:xfrm>
                            </wpg:grpSpPr>
                            <wps:wsp>
                              <wps:cNvPr id="148399393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97945142"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73008366" name="شكل بيضاوي 273008366"/>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60683921" name="مربع نص 41"/>
                          <wps:cNvSpPr txBox="1"/>
                          <wps:spPr>
                            <a:xfrm>
                              <a:off x="204484" y="256919"/>
                              <a:ext cx="4616071" cy="377965"/>
                            </a:xfrm>
                            <a:prstGeom prst="rect">
                              <a:avLst/>
                            </a:prstGeom>
                            <a:noFill/>
                          </wps:spPr>
                          <wps:txbx>
                            <w:txbxContent>
                              <w:p w:rsidR="00F7234D" w:rsidRPr="00633619" w:rsidRDefault="00633619" w:rsidP="00633619">
                                <w:pPr>
                                  <w:pStyle w:val="a0"/>
                                  <w:rPr>
                                    <w:sz w:val="40"/>
                                    <w:szCs w:val="40"/>
                                  </w:rPr>
                                </w:pPr>
                                <w:r w:rsidRPr="00633619">
                                  <w:rPr>
                                    <w:sz w:val="40"/>
                                    <w:szCs w:val="40"/>
                                    <w:rtl/>
                                  </w:rPr>
                                  <w:t>التعامل مع السلوكيات السلبية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34C3541" id="_x0000_s183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">
                <v:shape id="صورة 662245420" o:spid="_x0000_s183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">
                  <v:imagedata r:id="rId69" o:title=""/>
                </v:shape>
                <v:group id="مجموعة 1646562992" o:spid="_x0000_s18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">
                  <v:group id="مجموعة 228715686" o:spid="_x0000_s18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">
                    <v:group id="مجموعة 343378199" o:spid="_x0000_s18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">
                      <v:shape id="شكل حر 42" o:spid="_x0000_s18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8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" fillcolor="#2b5474" stroked="f" strokeweight="1pt">
                        <v:stroke joinstyle="miter"/>
                      </v:roundrect>
                    </v:group>
                    <v:oval id="شكل بيضاوي 273008366" o:spid="_x0000_s18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" filled="f" strokecolor="#579da5" strokeweight="1pt">
                      <v:stroke joinstyle="miter"/>
                    </v:oval>
                  </v:group>
                  <v:shape id="مربع نص 41" o:spid="_x0000_s1845" type="#_x0000_t202" style="position:absolute;left:2044;top:2569;width:46161;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" filled="f" stroked="f">
                    <v:textbox style="mso-fit-shape-to-text:t">
                      <w:txbxContent>
                        <w:p w14:paraId="4A90DAA8" w14:textId="650697C6" w:rsidR="00F7234D" w:rsidRPr="00633619" w:rsidRDefault="00633619" w:rsidP="00633619">
                          <w:pPr>
                            <w:pStyle w:val="a0"/>
                            <w:rPr>
                              <w:sz w:val="40"/>
                              <w:szCs w:val="40"/>
                            </w:rPr>
                          </w:pPr>
                          <w:r w:rsidRPr="00633619">
                            <w:rPr>
                              <w:sz w:val="40"/>
                              <w:szCs w:val="40"/>
                              <w:rtl/>
                            </w:rPr>
                            <w:t>التعامل مع السلوكيات السلبية</w:t>
                          </w:r>
                        </w:p>
                      </w:txbxContent>
                    </v:textbox>
                  </v:shape>
                </v:group>
                <w10:anchorlock/>
              </v:group>
            </w:pict>
          </mc:Fallback>
        </mc:AlternateContent>
      </w:r>
    </w:p>
    <w:p w:rsidR="0034428F" w:rsidRDefault="0034428F" w:rsidP="00633619">
      <w:pPr>
        <w:rPr>
          <w:rtl/>
        </w:rPr>
      </w:pPr>
      <w:r w:rsidRPr="005E24D7">
        <w:rPr>
          <w:rtl/>
        </w:rPr>
        <w:t xml:space="preserve">التعامل مع السلوكيات السلبية في إدارة الحشود يتطلب مهارات خاصة لتفادي حدوث مشاكل أكبر وتحقيق تجربة جيدة للجميع. </w:t>
      </w:r>
    </w:p>
    <w:p w:rsidR="0034428F" w:rsidRPr="00633619" w:rsidRDefault="0034428F" w:rsidP="00633619">
      <w:pPr>
        <w:keepNext/>
        <w:rPr>
          <w:color w:val="C00000"/>
        </w:rPr>
      </w:pPr>
      <w:r w:rsidRPr="00633619">
        <w:rPr>
          <w:color w:val="C00000"/>
          <w:rtl/>
        </w:rPr>
        <w:lastRenderedPageBreak/>
        <w:t>ومن بين السلوكيات السلبية التي يمكن مواجهتها في إدارة الحشود:</w:t>
      </w:r>
    </w:p>
    <w:p w:rsidR="0034428F" w:rsidRDefault="00633619" w:rsidP="0034428F">
      <w:pPr>
        <w:rPr>
          <w:rFonts w:ascii="Adobe Arabic" w:hAnsi="Adobe Arabic" w:cs="Adobe Arabic"/>
          <w:sz w:val="40"/>
          <w:szCs w:val="40"/>
          <w:rtl/>
        </w:rPr>
      </w:pPr>
      <w:r>
        <w:rPr>
          <w:rFonts w:ascii="Adobe Arabic" w:hAnsi="Adobe Arabic" w:cs="Adobe Arabic"/>
          <w:noProof/>
          <w:sz w:val="40"/>
          <w:szCs w:val="40"/>
        </w:rPr>
        <mc:AlternateContent>
          <mc:Choice Requires="wpg">
            <w:drawing>
              <wp:inline distT="0" distB="0" distL="0" distR="0" wp14:anchorId="4DD47681" wp14:editId="2E6D4C02">
                <wp:extent cx="5731538" cy="2062080"/>
                <wp:effectExtent l="0" t="0" r="0" b="0"/>
                <wp:docPr id="782892" name="مجموعة 11"/>
                <wp:cNvGraphicFramePr/>
                <a:graphic xmlns:a="http://schemas.openxmlformats.org/drawingml/2006/main">
                  <a:graphicData uri="http://schemas.microsoft.com/office/word/2010/wordprocessingGroup">
                    <wpg:wgp>
                      <wpg:cNvGrpSpPr/>
                      <wpg:grpSpPr>
                        <a:xfrm>
                          <a:off x="0" y="0"/>
                          <a:ext cx="5731538" cy="2062080"/>
                          <a:chOff x="-841163" y="-141907"/>
                          <a:chExt cx="9109136" cy="3280523"/>
                        </a:xfrm>
                      </wpg:grpSpPr>
                      <wps:wsp>
                        <wps:cNvPr id="782893" name="TextBox 25"/>
                        <wps:cNvSpPr txBox="1"/>
                        <wps:spPr>
                          <a:xfrm>
                            <a:off x="5369180" y="-141907"/>
                            <a:ext cx="2784399" cy="541472"/>
                          </a:xfrm>
                          <a:prstGeom prst="rect">
                            <a:avLst/>
                          </a:prstGeom>
                          <a:noFill/>
                        </wps:spPr>
                        <wps:txbx>
                          <w:txbxContent>
                            <w:p w:rsidR="00633619" w:rsidRPr="00633619" w:rsidRDefault="00633619" w:rsidP="00633619">
                              <w:pPr>
                                <w:pStyle w:val="NormalWeb"/>
                                <w:bidi/>
                                <w:spacing w:before="0" w:beforeAutospacing="0" w:after="0" w:afterAutospacing="0"/>
                                <w:jc w:val="right"/>
                                <w:rPr>
                                  <w:rFonts w:eastAsia="Times New Roman" w:hAnsi="Adobe Arabic" w:cs="Adobe Arabic"/>
                                  <w:b/>
                                  <w:bCs/>
                                  <w:color w:val="31394C"/>
                                  <w:kern w:val="24"/>
                                  <w:sz w:val="36"/>
                                  <w:szCs w:val="36"/>
                                  <w:lang w:bidi="ar-SY"/>
                                </w:rPr>
                              </w:pPr>
                              <w:r w:rsidRPr="00633619">
                                <w:rPr>
                                  <w:rFonts w:eastAsia="Times New Roman" w:hAnsi="Adobe Arabic" w:cs="Adobe Arabic"/>
                                  <w:b/>
                                  <w:bCs/>
                                  <w:color w:val="31394C"/>
                                  <w:kern w:val="24"/>
                                  <w:sz w:val="36"/>
                                  <w:szCs w:val="36"/>
                                  <w:rtl/>
                                  <w:lang w:bidi="ar-SY"/>
                                </w:rPr>
                                <w:t>التجمعات غير المرغوبة</w:t>
                              </w:r>
                            </w:p>
                          </w:txbxContent>
                        </wps:txbx>
                        <wps:bodyPr wrap="square" rtlCol="0">
                          <a:spAutoFit/>
                        </wps:bodyPr>
                      </wps:wsp>
                      <wps:wsp>
                        <wps:cNvPr id="782894" name="TextBox 19"/>
                        <wps:cNvSpPr txBox="1"/>
                        <wps:spPr>
                          <a:xfrm>
                            <a:off x="5792391" y="2020537"/>
                            <a:ext cx="2475582" cy="541472"/>
                          </a:xfrm>
                          <a:prstGeom prst="rect">
                            <a:avLst/>
                          </a:prstGeom>
                          <a:noFill/>
                        </wps:spPr>
                        <wps:txbx>
                          <w:txbxContent>
                            <w:p w:rsidR="00633619" w:rsidRDefault="00633619" w:rsidP="00633619">
                              <w:pPr>
                                <w:pStyle w:val="NormalWeb"/>
                                <w:bidi/>
                                <w:spacing w:before="0" w:beforeAutospacing="0" w:after="0" w:afterAutospacing="0"/>
                                <w:jc w:val="right"/>
                                <w:rPr>
                                  <w:lang w:bidi="ar-SY"/>
                                </w:rPr>
                              </w:pPr>
                              <w:r w:rsidRPr="00633619">
                                <w:rPr>
                                  <w:rFonts w:eastAsia="Times New Roman" w:hAnsi="Adobe Arabic" w:cs="Adobe Arabic"/>
                                  <w:b/>
                                  <w:bCs/>
                                  <w:color w:val="2B5474"/>
                                  <w:kern w:val="24"/>
                                  <w:sz w:val="36"/>
                                  <w:szCs w:val="36"/>
                                  <w:rtl/>
                                  <w:lang w:bidi="ar-SY"/>
                                </w:rPr>
                                <w:t>الشجار</w:t>
                              </w:r>
                            </w:p>
                          </w:txbxContent>
                        </wps:txbx>
                        <wps:bodyPr wrap="square" rtlCol="0">
                          <a:spAutoFit/>
                        </wps:bodyPr>
                      </wps:wsp>
                      <wps:wsp>
                        <wps:cNvPr id="782895" name="Rectangle 20"/>
                        <wps:cNvSpPr/>
                        <wps:spPr>
                          <a:xfrm>
                            <a:off x="5530533" y="2135830"/>
                            <a:ext cx="264097" cy="264097"/>
                          </a:xfrm>
                          <a:prstGeom prst="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33619" w:rsidRDefault="00633619" w:rsidP="00633619">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wps:txbx>
                        <wps:bodyPr rtlCol="0" anchor="ctr"/>
                      </wps:wsp>
                      <wps:wsp>
                        <wps:cNvPr id="782896" name="TextBox 21"/>
                        <wps:cNvSpPr txBox="1"/>
                        <wps:spPr>
                          <a:xfrm>
                            <a:off x="-541546" y="2238114"/>
                            <a:ext cx="2538153" cy="541472"/>
                          </a:xfrm>
                          <a:prstGeom prst="rect">
                            <a:avLst/>
                          </a:prstGeom>
                          <a:noFill/>
                        </wps:spPr>
                        <wps:txbx>
                          <w:txbxContent>
                            <w:p w:rsidR="00633619" w:rsidRDefault="00633619" w:rsidP="00633619">
                              <w:pPr>
                                <w:pStyle w:val="NormalWeb"/>
                                <w:bidi/>
                                <w:spacing w:before="0" w:beforeAutospacing="0" w:after="0" w:afterAutospacing="0"/>
                                <w:rPr>
                                  <w:lang w:bidi="ar-SY"/>
                                </w:rPr>
                              </w:pPr>
                              <w:r>
                                <w:rPr>
                                  <w:rFonts w:eastAsia="Times New Roman" w:hAnsi="Adobe Arabic" w:cs="Adobe Arabic" w:hint="cs"/>
                                  <w:b/>
                                  <w:bCs/>
                                  <w:color w:val="31394C"/>
                                  <w:kern w:val="24"/>
                                  <w:sz w:val="36"/>
                                  <w:szCs w:val="36"/>
                                  <w:rtl/>
                                  <w:lang w:bidi="ar-SY"/>
                                </w:rPr>
                                <w:t>السرقة</w:t>
                              </w:r>
                            </w:p>
                          </w:txbxContent>
                        </wps:txbx>
                        <wps:bodyPr wrap="square" rtlCol="0">
                          <a:spAutoFit/>
                        </wps:bodyPr>
                      </wps:wsp>
                      <wps:wsp>
                        <wps:cNvPr id="782897" name="Rectangle 22"/>
                        <wps:cNvSpPr/>
                        <wps:spPr>
                          <a:xfrm>
                            <a:off x="2145537" y="2297953"/>
                            <a:ext cx="264097" cy="264097"/>
                          </a:xfrm>
                          <a:prstGeom prst="rect">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33619" w:rsidRDefault="00633619" w:rsidP="00633619">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wps:txbx>
                        <wps:bodyPr rtlCol="0" anchor="ctr"/>
                      </wps:wsp>
                      <wps:wsp>
                        <wps:cNvPr id="782898" name="TextBox 23"/>
                        <wps:cNvSpPr txBox="1"/>
                        <wps:spPr>
                          <a:xfrm>
                            <a:off x="436271" y="80252"/>
                            <a:ext cx="2308054" cy="541472"/>
                          </a:xfrm>
                          <a:prstGeom prst="rect">
                            <a:avLst/>
                          </a:prstGeom>
                          <a:noFill/>
                        </wps:spPr>
                        <wps:txbx>
                          <w:txbxContent>
                            <w:p w:rsidR="00633619" w:rsidRDefault="00633619" w:rsidP="00633619">
                              <w:pPr>
                                <w:pStyle w:val="NormalWeb"/>
                                <w:bidi/>
                                <w:spacing w:before="0" w:beforeAutospacing="0" w:after="0" w:afterAutospacing="0"/>
                                <w:rPr>
                                  <w:lang w:bidi="ar-SY"/>
                                </w:rPr>
                              </w:pPr>
                              <w:r>
                                <w:rPr>
                                  <w:rFonts w:eastAsia="Times New Roman" w:hAnsi="Adobe Arabic" w:cs="Adobe Arabic" w:hint="cs"/>
                                  <w:b/>
                                  <w:bCs/>
                                  <w:color w:val="579DA5"/>
                                  <w:kern w:val="24"/>
                                  <w:sz w:val="36"/>
                                  <w:szCs w:val="36"/>
                                  <w:rtl/>
                                  <w:lang w:bidi="ar-SY"/>
                                </w:rPr>
                                <w:t>الإيذاء</w:t>
                              </w:r>
                            </w:p>
                          </w:txbxContent>
                        </wps:txbx>
                        <wps:bodyPr wrap="square" rtlCol="0">
                          <a:spAutoFit/>
                        </wps:bodyPr>
                      </wps:wsp>
                      <wps:wsp>
                        <wps:cNvPr id="782899" name="Rectangle 24"/>
                        <wps:cNvSpPr/>
                        <wps:spPr>
                          <a:xfrm>
                            <a:off x="2948793" y="244741"/>
                            <a:ext cx="264097" cy="264097"/>
                          </a:xfrm>
                          <a:prstGeom prst="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33619" w:rsidRDefault="00633619" w:rsidP="00633619">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wps:txbx>
                        <wps:bodyPr rtlCol="0" anchor="ctr"/>
                      </wps:wsp>
                      <wps:wsp>
                        <wps:cNvPr id="782900" name="Rectangle 26"/>
                        <wps:cNvSpPr/>
                        <wps:spPr>
                          <a:xfrm>
                            <a:off x="4941852" y="52311"/>
                            <a:ext cx="264097" cy="264097"/>
                          </a:xfrm>
                          <a:prstGeom prst="rect">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33619" w:rsidRDefault="00633619" w:rsidP="00633619">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wps:txbx>
                        <wps:bodyPr rtlCol="0" anchor="ctr"/>
                      </wps:wsp>
                      <wps:wsp>
                        <wps:cNvPr id="782901" name="TextBox 27"/>
                        <wps:cNvSpPr txBox="1"/>
                        <wps:spPr>
                          <a:xfrm>
                            <a:off x="-841163" y="1032413"/>
                            <a:ext cx="2280805" cy="541472"/>
                          </a:xfrm>
                          <a:prstGeom prst="rect">
                            <a:avLst/>
                          </a:prstGeom>
                          <a:noFill/>
                        </wps:spPr>
                        <wps:txbx>
                          <w:txbxContent>
                            <w:p w:rsidR="00633619" w:rsidRDefault="00633619" w:rsidP="00633619">
                              <w:pPr>
                                <w:pStyle w:val="NormalWeb"/>
                                <w:bidi/>
                                <w:spacing w:before="0" w:beforeAutospacing="0" w:after="0" w:afterAutospacing="0"/>
                                <w:rPr>
                                  <w:lang w:bidi="ar-SY"/>
                                </w:rPr>
                              </w:pPr>
                              <w:r>
                                <w:rPr>
                                  <w:rFonts w:eastAsia="Times New Roman" w:hAnsi="Adobe Arabic" w:cs="Adobe Arabic" w:hint="cs"/>
                                  <w:b/>
                                  <w:bCs/>
                                  <w:color w:val="2B5474"/>
                                  <w:kern w:val="24"/>
                                  <w:sz w:val="36"/>
                                  <w:szCs w:val="36"/>
                                  <w:rtl/>
                                  <w:lang w:bidi="ar-SY"/>
                                </w:rPr>
                                <w:t>الإزعاج العام</w:t>
                              </w:r>
                            </w:p>
                          </w:txbxContent>
                        </wps:txbx>
                        <wps:bodyPr wrap="square" rtlCol="0">
                          <a:spAutoFit/>
                        </wps:bodyPr>
                      </wps:wsp>
                      <wps:wsp>
                        <wps:cNvPr id="782902" name="Rectangle 28"/>
                        <wps:cNvSpPr/>
                        <wps:spPr>
                          <a:xfrm>
                            <a:off x="1540264" y="1081088"/>
                            <a:ext cx="264097" cy="264097"/>
                          </a:xfrm>
                          <a:prstGeom prst="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33619" w:rsidRDefault="00633619" w:rsidP="00633619">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wps:txbx>
                        <wps:bodyPr rtlCol="0" anchor="ctr"/>
                      </wps:wsp>
                      <wpg:grpSp>
                        <wpg:cNvPr id="782903" name="Group 2"/>
                        <wpg:cNvGrpSpPr/>
                        <wpg:grpSpPr>
                          <a:xfrm>
                            <a:off x="1927753" y="324134"/>
                            <a:ext cx="4676558" cy="2814482"/>
                            <a:chOff x="1927753" y="324134"/>
                            <a:chExt cx="5544615" cy="3336904"/>
                          </a:xfrm>
                        </wpg:grpSpPr>
                        <wps:wsp>
                          <wps:cNvPr id="782904" name="Freeform 11"/>
                          <wps:cNvSpPr>
                            <a:spLocks/>
                          </wps:cNvSpPr>
                          <wps:spPr bwMode="auto">
                            <a:xfrm rot="5400000" flipH="1">
                              <a:off x="3031609" y="-779722"/>
                              <a:ext cx="3336904" cy="5544615"/>
                            </a:xfrm>
                            <a:custGeom>
                              <a:avLst/>
                              <a:gdLst>
                                <a:gd name="T0" fmla="*/ 871 w 1381"/>
                                <a:gd name="T1" fmla="*/ 59 h 2286"/>
                                <a:gd name="T2" fmla="*/ 627 w 1381"/>
                                <a:gd name="T3" fmla="*/ 497 h 2286"/>
                                <a:gd name="T4" fmla="*/ 443 w 1381"/>
                                <a:gd name="T5" fmla="*/ 631 h 2286"/>
                                <a:gd name="T6" fmla="*/ 272 w 1381"/>
                                <a:gd name="T7" fmla="*/ 637 h 2286"/>
                                <a:gd name="T8" fmla="*/ 54 w 1381"/>
                                <a:gd name="T9" fmla="*/ 1050 h 2286"/>
                                <a:gd name="T10" fmla="*/ 467 w 1381"/>
                                <a:gd name="T11" fmla="*/ 1269 h 2286"/>
                                <a:gd name="T12" fmla="*/ 521 w 1381"/>
                                <a:gd name="T13" fmla="*/ 1246 h 2286"/>
                                <a:gd name="T14" fmla="*/ 520 w 1381"/>
                                <a:gd name="T15" fmla="*/ 1248 h 2286"/>
                                <a:gd name="T16" fmla="*/ 688 w 1381"/>
                                <a:gd name="T17" fmla="*/ 1347 h 2286"/>
                                <a:gd name="T18" fmla="*/ 691 w 1381"/>
                                <a:gd name="T19" fmla="*/ 1423 h 2286"/>
                                <a:gd name="T20" fmla="*/ 691 w 1381"/>
                                <a:gd name="T21" fmla="*/ 1423 h 2286"/>
                                <a:gd name="T22" fmla="*/ 528 w 1381"/>
                                <a:gd name="T23" fmla="*/ 1590 h 2286"/>
                                <a:gd name="T24" fmla="*/ 442 w 1381"/>
                                <a:gd name="T25" fmla="*/ 1599 h 2286"/>
                                <a:gd name="T26" fmla="*/ 299 w 1381"/>
                                <a:gd name="T27" fmla="*/ 1868 h 2286"/>
                                <a:gd name="T28" fmla="*/ 568 w 1381"/>
                                <a:gd name="T29" fmla="*/ 2010 h 2286"/>
                                <a:gd name="T30" fmla="*/ 586 w 1381"/>
                                <a:gd name="T31" fmla="*/ 2003 h 2286"/>
                                <a:gd name="T32" fmla="*/ 698 w 1381"/>
                                <a:gd name="T33" fmla="*/ 2101 h 2286"/>
                                <a:gd name="T34" fmla="*/ 698 w 1381"/>
                                <a:gd name="T35" fmla="*/ 2101 h 2286"/>
                                <a:gd name="T36" fmla="*/ 762 w 1381"/>
                                <a:gd name="T37" fmla="*/ 2225 h 2286"/>
                                <a:gd name="T38" fmla="*/ 1008 w 1381"/>
                                <a:gd name="T39" fmla="*/ 2199 h 2286"/>
                                <a:gd name="T40" fmla="*/ 982 w 1381"/>
                                <a:gd name="T41" fmla="*/ 1953 h 2286"/>
                                <a:gd name="T42" fmla="*/ 844 w 1381"/>
                                <a:gd name="T43" fmla="*/ 1917 h 2286"/>
                                <a:gd name="T44" fmla="*/ 844 w 1381"/>
                                <a:gd name="T45" fmla="*/ 1917 h 2286"/>
                                <a:gd name="T46" fmla="*/ 723 w 1381"/>
                                <a:gd name="T47" fmla="*/ 1810 h 2286"/>
                                <a:gd name="T48" fmla="*/ 723 w 1381"/>
                                <a:gd name="T49" fmla="*/ 1810 h 2286"/>
                                <a:gd name="T50" fmla="*/ 722 w 1381"/>
                                <a:gd name="T51" fmla="*/ 1785 h 2286"/>
                                <a:gd name="T52" fmla="*/ 905 w 1381"/>
                                <a:gd name="T53" fmla="*/ 1666 h 2286"/>
                                <a:gd name="T54" fmla="*/ 1062 w 1381"/>
                                <a:gd name="T55" fmla="*/ 1662 h 2286"/>
                                <a:gd name="T56" fmla="*/ 1253 w 1381"/>
                                <a:gd name="T57" fmla="*/ 1302 h 2286"/>
                                <a:gd name="T58" fmla="*/ 892 w 1381"/>
                                <a:gd name="T59" fmla="*/ 1111 h 2286"/>
                                <a:gd name="T60" fmla="*/ 842 w 1381"/>
                                <a:gd name="T61" fmla="*/ 1131 h 2286"/>
                                <a:gd name="T62" fmla="*/ 697 w 1381"/>
                                <a:gd name="T63" fmla="*/ 1000 h 2286"/>
                                <a:gd name="T64" fmla="*/ 697 w 1381"/>
                                <a:gd name="T65" fmla="*/ 912 h 2286"/>
                                <a:gd name="T66" fmla="*/ 883 w 1381"/>
                                <a:gd name="T67" fmla="*/ 751 h 2286"/>
                                <a:gd name="T68" fmla="*/ 1084 w 1381"/>
                                <a:gd name="T69" fmla="*/ 748 h 2286"/>
                                <a:gd name="T70" fmla="*/ 1322 w 1381"/>
                                <a:gd name="T71" fmla="*/ 297 h 2286"/>
                                <a:gd name="T72" fmla="*/ 871 w 1381"/>
                                <a:gd name="T73" fmla="*/ 59 h 22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81" h="2286">
                                  <a:moveTo>
                                    <a:pt x="871" y="59"/>
                                  </a:moveTo>
                                  <a:cubicBezTo>
                                    <a:pt x="697" y="112"/>
                                    <a:pt x="579" y="306"/>
                                    <a:pt x="627" y="497"/>
                                  </a:cubicBezTo>
                                  <a:cubicBezTo>
                                    <a:pt x="652" y="598"/>
                                    <a:pt x="545" y="653"/>
                                    <a:pt x="443" y="631"/>
                                  </a:cubicBezTo>
                                  <a:cubicBezTo>
                                    <a:pt x="389" y="618"/>
                                    <a:pt x="330" y="620"/>
                                    <a:pt x="272" y="637"/>
                                  </a:cubicBezTo>
                                  <a:cubicBezTo>
                                    <a:pt x="98" y="691"/>
                                    <a:pt x="0" y="876"/>
                                    <a:pt x="54" y="1050"/>
                                  </a:cubicBezTo>
                                  <a:cubicBezTo>
                                    <a:pt x="108" y="1224"/>
                                    <a:pt x="293" y="1322"/>
                                    <a:pt x="467" y="1269"/>
                                  </a:cubicBezTo>
                                  <a:cubicBezTo>
                                    <a:pt x="486" y="1263"/>
                                    <a:pt x="504" y="1255"/>
                                    <a:pt x="521" y="1246"/>
                                  </a:cubicBezTo>
                                  <a:cubicBezTo>
                                    <a:pt x="520" y="1248"/>
                                    <a:pt x="520" y="1248"/>
                                    <a:pt x="520" y="1248"/>
                                  </a:cubicBezTo>
                                  <a:cubicBezTo>
                                    <a:pt x="602" y="1219"/>
                                    <a:pt x="678" y="1265"/>
                                    <a:pt x="688" y="1347"/>
                                  </a:cubicBezTo>
                                  <a:cubicBezTo>
                                    <a:pt x="689" y="1376"/>
                                    <a:pt x="687" y="1395"/>
                                    <a:pt x="691" y="1423"/>
                                  </a:cubicBezTo>
                                  <a:cubicBezTo>
                                    <a:pt x="691" y="1423"/>
                                    <a:pt x="691" y="1423"/>
                                    <a:pt x="691" y="1423"/>
                                  </a:cubicBezTo>
                                  <a:cubicBezTo>
                                    <a:pt x="703" y="1518"/>
                                    <a:pt x="623" y="1600"/>
                                    <a:pt x="528" y="1590"/>
                                  </a:cubicBezTo>
                                  <a:cubicBezTo>
                                    <a:pt x="500" y="1587"/>
                                    <a:pt x="470" y="1590"/>
                                    <a:pt x="442" y="1599"/>
                                  </a:cubicBezTo>
                                  <a:cubicBezTo>
                                    <a:pt x="328" y="1634"/>
                                    <a:pt x="264" y="1754"/>
                                    <a:pt x="299" y="1868"/>
                                  </a:cubicBezTo>
                                  <a:cubicBezTo>
                                    <a:pt x="334" y="1981"/>
                                    <a:pt x="455" y="2045"/>
                                    <a:pt x="568" y="2010"/>
                                  </a:cubicBezTo>
                                  <a:cubicBezTo>
                                    <a:pt x="574" y="2008"/>
                                    <a:pt x="580" y="2006"/>
                                    <a:pt x="586" y="2003"/>
                                  </a:cubicBezTo>
                                  <a:cubicBezTo>
                                    <a:pt x="643" y="2000"/>
                                    <a:pt x="694" y="2042"/>
                                    <a:pt x="698" y="2101"/>
                                  </a:cubicBezTo>
                                  <a:cubicBezTo>
                                    <a:pt x="698" y="2101"/>
                                    <a:pt x="698" y="2101"/>
                                    <a:pt x="698" y="2101"/>
                                  </a:cubicBezTo>
                                  <a:cubicBezTo>
                                    <a:pt x="701" y="2148"/>
                                    <a:pt x="723" y="2193"/>
                                    <a:pt x="762" y="2225"/>
                                  </a:cubicBezTo>
                                  <a:cubicBezTo>
                                    <a:pt x="837" y="2286"/>
                                    <a:pt x="947" y="2275"/>
                                    <a:pt x="1008" y="2199"/>
                                  </a:cubicBezTo>
                                  <a:cubicBezTo>
                                    <a:pt x="1069" y="2124"/>
                                    <a:pt x="1057" y="2014"/>
                                    <a:pt x="982" y="1953"/>
                                  </a:cubicBezTo>
                                  <a:cubicBezTo>
                                    <a:pt x="942" y="1921"/>
                                    <a:pt x="892" y="1909"/>
                                    <a:pt x="844" y="1917"/>
                                  </a:cubicBezTo>
                                  <a:cubicBezTo>
                                    <a:pt x="844" y="1917"/>
                                    <a:pt x="844" y="1917"/>
                                    <a:pt x="844" y="1917"/>
                                  </a:cubicBezTo>
                                  <a:cubicBezTo>
                                    <a:pt x="779" y="1927"/>
                                    <a:pt x="721" y="1876"/>
                                    <a:pt x="723" y="1810"/>
                                  </a:cubicBezTo>
                                  <a:cubicBezTo>
                                    <a:pt x="723" y="1810"/>
                                    <a:pt x="723" y="1810"/>
                                    <a:pt x="723" y="1810"/>
                                  </a:cubicBezTo>
                                  <a:cubicBezTo>
                                    <a:pt x="723" y="1802"/>
                                    <a:pt x="723" y="1793"/>
                                    <a:pt x="722" y="1785"/>
                                  </a:cubicBezTo>
                                  <a:cubicBezTo>
                                    <a:pt x="737" y="1701"/>
                                    <a:pt x="820" y="1645"/>
                                    <a:pt x="905" y="1666"/>
                                  </a:cubicBezTo>
                                  <a:cubicBezTo>
                                    <a:pt x="955" y="1679"/>
                                    <a:pt x="1009" y="1678"/>
                                    <a:pt x="1062" y="1662"/>
                                  </a:cubicBezTo>
                                  <a:cubicBezTo>
                                    <a:pt x="1214" y="1615"/>
                                    <a:pt x="1300" y="1454"/>
                                    <a:pt x="1253" y="1302"/>
                                  </a:cubicBezTo>
                                  <a:cubicBezTo>
                                    <a:pt x="1206" y="1149"/>
                                    <a:pt x="1044" y="1064"/>
                                    <a:pt x="892" y="1111"/>
                                  </a:cubicBezTo>
                                  <a:cubicBezTo>
                                    <a:pt x="874" y="1116"/>
                                    <a:pt x="858" y="1123"/>
                                    <a:pt x="842" y="1131"/>
                                  </a:cubicBezTo>
                                  <a:cubicBezTo>
                                    <a:pt x="759" y="1145"/>
                                    <a:pt x="693" y="1083"/>
                                    <a:pt x="697" y="1000"/>
                                  </a:cubicBezTo>
                                  <a:cubicBezTo>
                                    <a:pt x="696" y="965"/>
                                    <a:pt x="699" y="939"/>
                                    <a:pt x="697" y="912"/>
                                  </a:cubicBezTo>
                                  <a:cubicBezTo>
                                    <a:pt x="692" y="801"/>
                                    <a:pt x="782" y="725"/>
                                    <a:pt x="883" y="751"/>
                                  </a:cubicBezTo>
                                  <a:cubicBezTo>
                                    <a:pt x="947" y="769"/>
                                    <a:pt x="1016" y="769"/>
                                    <a:pt x="1084" y="748"/>
                                  </a:cubicBezTo>
                                  <a:cubicBezTo>
                                    <a:pt x="1274" y="689"/>
                                    <a:pt x="1381" y="487"/>
                                    <a:pt x="1322" y="297"/>
                                  </a:cubicBezTo>
                                  <a:cubicBezTo>
                                    <a:pt x="1264" y="107"/>
                                    <a:pt x="1062" y="0"/>
                                    <a:pt x="871" y="59"/>
                                  </a:cubicBezTo>
                                  <a:close/>
                                </a:path>
                              </a:pathLst>
                            </a:custGeom>
                            <a:solidFill>
                              <a:schemeClr val="accent6">
                                <a:lumMod val="20000"/>
                                <a:lumOff val="80000"/>
                              </a:schemeClr>
                            </a:solidFill>
                            <a:ln w="12700">
                              <a:noFill/>
                            </a:ln>
                            <a:effectLst/>
                          </wps:spPr>
                          <wps:bodyPr vert="horz" wrap="square" lIns="91440" tIns="45720" rIns="91440" bIns="45720" numCol="1" anchor="t" anchorCtr="0" compatLnSpc="1">
                            <a:prstTxWarp prst="textNoShape">
                              <a:avLst/>
                            </a:prstTxWarp>
                          </wps:bodyPr>
                        </wps:wsp>
                        <wps:wsp>
                          <wps:cNvPr id="782905" name="Oval 4"/>
                          <wps:cNvSpPr/>
                          <wps:spPr>
                            <a:xfrm>
                              <a:off x="5773868" y="581001"/>
                              <a:ext cx="1440160" cy="1440160"/>
                            </a:xfrm>
                            <a:prstGeom prst="ellipse">
                              <a:avLst/>
                            </a:prstGeom>
                            <a:solidFill>
                              <a:srgbClr val="31394C"/>
                            </a:solidFill>
                            <a:ln w="730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2906" name="Oval 5"/>
                          <wps:cNvSpPr/>
                          <wps:spPr>
                            <a:xfrm>
                              <a:off x="4505159" y="2111796"/>
                              <a:ext cx="1320949" cy="1320949"/>
                            </a:xfrm>
                            <a:prstGeom prst="ellipse">
                              <a:avLst/>
                            </a:prstGeom>
                            <a:solidFill>
                              <a:srgbClr val="2B5474"/>
                            </a:solidFill>
                            <a:ln w="730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2907" name="Oval 6"/>
                          <wps:cNvSpPr/>
                          <wps:spPr>
                            <a:xfrm>
                              <a:off x="3541026" y="727249"/>
                              <a:ext cx="1149509" cy="1149510"/>
                            </a:xfrm>
                            <a:prstGeom prst="ellipse">
                              <a:avLst/>
                            </a:prstGeom>
                            <a:solidFill>
                              <a:srgbClr val="579DA5"/>
                            </a:solidFill>
                            <a:ln w="730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2908" name="Oval 7"/>
                          <wps:cNvSpPr/>
                          <wps:spPr>
                            <a:xfrm>
                              <a:off x="2657358" y="1979532"/>
                              <a:ext cx="893193" cy="893193"/>
                            </a:xfrm>
                            <a:prstGeom prst="ellipse">
                              <a:avLst/>
                            </a:prstGeom>
                            <a:solidFill>
                              <a:srgbClr val="31394C"/>
                            </a:solidFill>
                            <a:ln w="730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2909" name="Oval 8"/>
                          <wps:cNvSpPr/>
                          <wps:spPr>
                            <a:xfrm>
                              <a:off x="2062244" y="1212224"/>
                              <a:ext cx="674058" cy="674058"/>
                            </a:xfrm>
                            <a:prstGeom prst="ellipse">
                              <a:avLst/>
                            </a:prstGeom>
                            <a:solidFill>
                              <a:srgbClr val="2B5474"/>
                            </a:solidFill>
                            <a:ln w="730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DD47681" id="_x0000_s1846" style="width:451.3pt;height:162.35pt;mso-position-horizontal-relative:char;mso-position-vertical-relative:line" coordorigin="-8411,-1419" coordsize="91091,32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">
                <v:shape id="TextBox 25" o:spid="_x0000_s1847" type="#_x0000_t202" style="position:absolute;left:53691;top:-1419;width:27844;height:5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" filled="f" stroked="f">
                  <v:textbox style="mso-fit-shape-to-text:t">
                    <w:txbxContent>
                      <w:p w14:paraId="022DEEA1" w14:textId="0CA0AA04" w:rsidR="00633619" w:rsidRPr="00633619" w:rsidRDefault="00633619" w:rsidP="00633619">
                        <w:pPr>
                          <w:pStyle w:val="NormalWeb"/>
                          <w:bidi/>
                          <w:spacing w:before="0" w:beforeAutospacing="0" w:after="0" w:afterAutospacing="0"/>
                          <w:jc w:val="right"/>
                          <w:rPr>
                            <w:rFonts w:eastAsia="Times New Roman" w:hAnsi="Adobe Arabic" w:cs="Adobe Arabic"/>
                            <w:b/>
                            <w:bCs/>
                            <w:color w:val="31394C"/>
                            <w:kern w:val="24"/>
                            <w:sz w:val="36"/>
                            <w:szCs w:val="36"/>
                            <w:lang w:bidi="ar-SY"/>
                          </w:rPr>
                        </w:pPr>
                        <w:r w:rsidRPr="00633619">
                          <w:rPr>
                            <w:rFonts w:eastAsia="Times New Roman" w:hAnsi="Adobe Arabic" w:cs="Adobe Arabic"/>
                            <w:b/>
                            <w:bCs/>
                            <w:color w:val="31394C"/>
                            <w:kern w:val="24"/>
                            <w:sz w:val="36"/>
                            <w:szCs w:val="36"/>
                            <w:rtl/>
                            <w:lang w:bidi="ar-SY"/>
                          </w:rPr>
                          <w:t>التجمعات غير المرغوبة</w:t>
                        </w:r>
                      </w:p>
                    </w:txbxContent>
                  </v:textbox>
                </v:shape>
                <v:shape id="TextBox 19" o:spid="_x0000_s1848" type="#_x0000_t202" style="position:absolute;left:57923;top:20205;width:24756;height:5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" filled="f" stroked="f">
                  <v:textbox style="mso-fit-shape-to-text:t">
                    <w:txbxContent>
                      <w:p w14:paraId="214B27A8" w14:textId="6E9C716D" w:rsidR="00633619" w:rsidRDefault="00633619" w:rsidP="00633619">
                        <w:pPr>
                          <w:pStyle w:val="NormalWeb"/>
                          <w:bidi/>
                          <w:spacing w:before="0" w:beforeAutospacing="0" w:after="0" w:afterAutospacing="0"/>
                          <w:jc w:val="right"/>
                          <w:rPr>
                            <w:lang w:bidi="ar-SY"/>
                          </w:rPr>
                        </w:pPr>
                        <w:r w:rsidRPr="00633619">
                          <w:rPr>
                            <w:rFonts w:eastAsia="Times New Roman" w:hAnsi="Adobe Arabic" w:cs="Adobe Arabic"/>
                            <w:b/>
                            <w:bCs/>
                            <w:color w:val="2B5474"/>
                            <w:kern w:val="24"/>
                            <w:sz w:val="36"/>
                            <w:szCs w:val="36"/>
                            <w:rtl/>
                            <w:lang w:bidi="ar-SY"/>
                          </w:rPr>
                          <w:t>الشجار</w:t>
                        </w:r>
                      </w:p>
                    </w:txbxContent>
                  </v:textbox>
                </v:shape>
                <v:rect id="Rectangle 20" o:spid="_x0000_s1849" style="position:absolute;left:55305;top:21358;width:2641;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" fillcolor="#2b5474" stroked="f" strokeweight="1pt">
                  <v:textbox>
                    <w:txbxContent>
                      <w:p w14:paraId="50008B1F" w14:textId="77777777" w:rsidR="00633619" w:rsidRDefault="00633619" w:rsidP="00633619">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v:textbox>
                </v:rect>
                <v:shape id="TextBox 21" o:spid="_x0000_s1850" type="#_x0000_t202" style="position:absolute;left:-5415;top:22381;width:25381;height:5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" filled="f" stroked="f">
                  <v:textbox style="mso-fit-shape-to-text:t">
                    <w:txbxContent>
                      <w:p w14:paraId="774BE65A" w14:textId="0F6347CE" w:rsidR="00633619" w:rsidRDefault="00633619" w:rsidP="00633619">
                        <w:pPr>
                          <w:pStyle w:val="NormalWeb"/>
                          <w:bidi/>
                          <w:spacing w:before="0" w:beforeAutospacing="0" w:after="0" w:afterAutospacing="0"/>
                          <w:rPr>
                            <w:lang w:bidi="ar-SY"/>
                          </w:rPr>
                        </w:pPr>
                        <w:r>
                          <w:rPr>
                            <w:rFonts w:eastAsia="Times New Roman" w:hAnsi="Adobe Arabic" w:cs="Adobe Arabic" w:hint="cs"/>
                            <w:b/>
                            <w:bCs/>
                            <w:color w:val="31394C"/>
                            <w:kern w:val="24"/>
                            <w:sz w:val="36"/>
                            <w:szCs w:val="36"/>
                            <w:rtl/>
                            <w:lang w:bidi="ar-SY"/>
                          </w:rPr>
                          <w:t>السرقة</w:t>
                        </w:r>
                      </w:p>
                    </w:txbxContent>
                  </v:textbox>
                </v:shape>
                <v:rect id="Rectangle 22" o:spid="_x0000_s1851" style="position:absolute;left:21455;top:22979;width:2641;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" fillcolor="#31394c" stroked="f" strokeweight="1pt">
                  <v:textbox>
                    <w:txbxContent>
                      <w:p w14:paraId="3014A5DF" w14:textId="77777777" w:rsidR="00633619" w:rsidRDefault="00633619" w:rsidP="00633619">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v:textbox>
                </v:rect>
                <v:shape id="TextBox 23" o:spid="_x0000_s1852" type="#_x0000_t202" style="position:absolute;left:4362;top:802;width:23081;height:5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" filled="f" stroked="f">
                  <v:textbox style="mso-fit-shape-to-text:t">
                    <w:txbxContent>
                      <w:p w14:paraId="7023B47F" w14:textId="4EE2361D" w:rsidR="00633619" w:rsidRDefault="00633619" w:rsidP="00633619">
                        <w:pPr>
                          <w:pStyle w:val="NormalWeb"/>
                          <w:bidi/>
                          <w:spacing w:before="0" w:beforeAutospacing="0" w:after="0" w:afterAutospacing="0"/>
                          <w:rPr>
                            <w:lang w:bidi="ar-SY"/>
                          </w:rPr>
                        </w:pPr>
                        <w:r>
                          <w:rPr>
                            <w:rFonts w:eastAsia="Times New Roman" w:hAnsi="Adobe Arabic" w:cs="Adobe Arabic" w:hint="cs"/>
                            <w:b/>
                            <w:bCs/>
                            <w:color w:val="579DA5"/>
                            <w:kern w:val="24"/>
                            <w:sz w:val="36"/>
                            <w:szCs w:val="36"/>
                            <w:rtl/>
                            <w:lang w:bidi="ar-SY"/>
                          </w:rPr>
                          <w:t>الإيذاء</w:t>
                        </w:r>
                      </w:p>
                    </w:txbxContent>
                  </v:textbox>
                </v:shape>
                <v:rect id="Rectangle 24" o:spid="_x0000_s1853" style="position:absolute;left:29487;top:2447;width:2641;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" fillcolor="#579da5" stroked="f" strokeweight="1pt">
                  <v:textbox>
                    <w:txbxContent>
                      <w:p w14:paraId="699FC585" w14:textId="77777777" w:rsidR="00633619" w:rsidRDefault="00633619" w:rsidP="00633619">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v:textbox>
                </v:rect>
                <v:rect id="Rectangle 26" o:spid="_x0000_s1854" style="position:absolute;left:49418;top:523;width:2641;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" fillcolor="#31394c" stroked="f" strokeweight="1pt">
                  <v:textbox>
                    <w:txbxContent>
                      <w:p w14:paraId="37A6FEFB" w14:textId="77777777" w:rsidR="00633619" w:rsidRDefault="00633619" w:rsidP="00633619">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v:textbox>
                </v:rect>
                <v:shape id="TextBox 27" o:spid="_x0000_s1855" type="#_x0000_t202" style="position:absolute;left:-8411;top:10324;width:22807;height:5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" filled="f" stroked="f">
                  <v:textbox style="mso-fit-shape-to-text:t">
                    <w:txbxContent>
                      <w:p w14:paraId="75B9577B" w14:textId="1A891802" w:rsidR="00633619" w:rsidRDefault="00633619" w:rsidP="00633619">
                        <w:pPr>
                          <w:pStyle w:val="NormalWeb"/>
                          <w:bidi/>
                          <w:spacing w:before="0" w:beforeAutospacing="0" w:after="0" w:afterAutospacing="0"/>
                          <w:rPr>
                            <w:lang w:bidi="ar-SY"/>
                          </w:rPr>
                        </w:pPr>
                        <w:r>
                          <w:rPr>
                            <w:rFonts w:eastAsia="Times New Roman" w:hAnsi="Adobe Arabic" w:cs="Adobe Arabic" w:hint="cs"/>
                            <w:b/>
                            <w:bCs/>
                            <w:color w:val="2B5474"/>
                            <w:kern w:val="24"/>
                            <w:sz w:val="36"/>
                            <w:szCs w:val="36"/>
                            <w:rtl/>
                            <w:lang w:bidi="ar-SY"/>
                          </w:rPr>
                          <w:t>الإزعاج العام</w:t>
                        </w:r>
                      </w:p>
                    </w:txbxContent>
                  </v:textbox>
                </v:shape>
                <v:rect id="Rectangle 28" o:spid="_x0000_s1856" style="position:absolute;left:15402;top:10810;width:2641;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" fillcolor="#2b5474" stroked="f" strokeweight="1pt">
                  <v:textbox>
                    <w:txbxContent>
                      <w:p w14:paraId="4B74C962" w14:textId="77777777" w:rsidR="00633619" w:rsidRDefault="00633619" w:rsidP="00633619">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v:textbox>
                </v:rect>
                <v:group id="Group 2" o:spid="_x0000_s1857" style="position:absolute;left:19277;top:3241;width:46766;height:28145" coordorigin="19277,3241" coordsize="55446,33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">
                  <v:shape id="Freeform 11" o:spid="_x0000_s1858" style="position:absolute;left:30315;top:-7797;width:33369;height:55446;rotation:-90;flip:x;visibility:visible;mso-wrap-style:square;v-text-anchor:top" coordsize="1381,2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" path="m871,59c697,112,579,306,627,497,652,598,545,653,443,631,389,618,330,620,272,637,98,691,,876,54,1050v54,174,239,272,413,219c486,1263,504,1255,521,1246v-1,2,-1,2,-1,2c602,1219,678,1265,688,1347v1,29,-1,48,3,76c691,1423,691,1423,691,1423v12,95,-68,177,-163,167c500,1587,470,1590,442,1599v-114,35,-178,155,-143,269c334,1981,455,2045,568,2010v6,-2,12,-4,18,-7c643,2000,694,2042,698,2101v,,,,,c701,2148,723,2193,762,2225v75,61,185,50,246,-26c1069,2124,1057,2014,982,1953v-40,-32,-90,-44,-138,-36c844,1917,844,1917,844,1917v-65,10,-123,-41,-121,-107c723,1810,723,1810,723,1810v,-8,,-17,-1,-25c737,1701,820,1645,905,1666v50,13,104,12,157,-4c1214,1615,1300,1454,1253,1302,1206,1149,1044,1064,892,1111v-18,5,-34,12,-50,20c759,1145,693,1083,697,1000v-1,-35,2,-61,,-88c692,801,782,725,883,751v64,18,133,18,201,-3c1274,689,1381,487,1322,297,1264,107,1062,,871,59xe" fillcolor="#e2efd9 [665]" stroked="f" strokeweight="1pt">
                    <v:path arrowok="t" o:connecttype="custom" o:connectlocs="2104593,143102;1515017,1205457;1070419,1530469;657232,1545022;130480,2546739;1128410,3077916;1258890,3022130;1256474,3026981;1662411,3267103;1669660,3451438;1669660,3451438;1275804,3856491;1068003,3878320;722472,4530770;1372456,4875186;1415949,4858208;1686574,5095904;1686574,5095904;1841217,5396662;2435626,5333599;2372802,4736935;2039353,4649618;2039353,4649618;1746982,4390093;1746982,4390093;1744565,4329457;2186747,4040826;2566106,4031124;3027618,3157957;2155336,2694693;2034521,2743202;1684158,2425466;1684158,2212025;2133589,1821525;2619264,1814248;3194343,720363;2104593,143102" o:connectangles="0,0,0,0,0,0,0,0,0,0,0,0,0,0,0,0,0,0,0,0,0,0,0,0,0,0,0,0,0,0,0,0,0,0,0,0,0"/>
                  </v:shape>
                  <v:oval id="Oval 4" o:spid="_x0000_s1859" style="position:absolute;left:57738;top:5810;width:14402;height:14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" fillcolor="#31394c" stroked="f" strokeweight="5.75pt">
                    <v:stroke joinstyle="miter"/>
                  </v:oval>
                  <v:oval id="Oval 5" o:spid="_x0000_s1860" style="position:absolute;left:45051;top:21117;width:13210;height:132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" fillcolor="#2b5474" stroked="f" strokeweight="5.75pt">
                    <v:stroke joinstyle="miter"/>
                  </v:oval>
                  <v:oval id="Oval 6" o:spid="_x0000_s1861" style="position:absolute;left:35410;top:7272;width:11495;height:11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" fillcolor="#579da5" stroked="f" strokeweight="5.75pt">
                    <v:stroke joinstyle="miter"/>
                  </v:oval>
                  <v:oval id="Oval 7" o:spid="_x0000_s1862" style="position:absolute;left:26573;top:19795;width:8932;height:89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" fillcolor="#31394c" stroked="f" strokeweight="5.75pt">
                    <v:stroke joinstyle="miter"/>
                  </v:oval>
                  <v:oval id="Oval 8" o:spid="_x0000_s1863" style="position:absolute;left:20622;top:12122;width:6741;height:6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" fillcolor="#2b5474" stroked="f" strokeweight="5.75pt">
                    <v:stroke joinstyle="miter"/>
                  </v:oval>
                </v:group>
                <w10:anchorlock/>
              </v:group>
            </w:pict>
          </mc:Fallback>
        </mc:AlternateContent>
      </w:r>
    </w:p>
    <w:p w:rsidR="00633619" w:rsidRPr="005E24D7" w:rsidRDefault="00633619"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B73A625" wp14:editId="3209B348">
                <wp:extent cx="5731510" cy="890905"/>
                <wp:effectExtent l="0" t="0" r="2540" b="23495"/>
                <wp:docPr id="200976469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26589169" name="مجموعة 1426589169"/>
                        <wpg:cNvGrpSpPr/>
                        <wpg:grpSpPr>
                          <a:xfrm>
                            <a:off x="0" y="0"/>
                            <a:ext cx="5731510" cy="895351"/>
                            <a:chOff x="0" y="0"/>
                            <a:chExt cx="5878196" cy="918845"/>
                          </a:xfrm>
                        </wpg:grpSpPr>
                        <wpg:grpSp>
                          <wpg:cNvPr id="1012210284" name="مجموعة 1012210284"/>
                          <wpg:cNvGrpSpPr/>
                          <wpg:grpSpPr>
                            <a:xfrm>
                              <a:off x="0" y="0"/>
                              <a:ext cx="5878196" cy="918845"/>
                              <a:chOff x="0" y="0"/>
                              <a:chExt cx="6240348" cy="919070"/>
                            </a:xfrm>
                          </wpg:grpSpPr>
                          <wpg:grpSp>
                            <wpg:cNvPr id="825645941" name="مجموعة 825645941"/>
                            <wpg:cNvGrpSpPr/>
                            <wpg:grpSpPr>
                              <a:xfrm>
                                <a:off x="0" y="169208"/>
                                <a:ext cx="5433072" cy="580613"/>
                                <a:chOff x="0" y="169208"/>
                                <a:chExt cx="5433072" cy="580613"/>
                              </a:xfrm>
                            </wpg:grpSpPr>
                            <wps:wsp>
                              <wps:cNvPr id="10481249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613636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52161609" name="شكل بيضاوي 185216160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8728243" name="مربع نص 41"/>
                          <wps:cNvSpPr txBox="1"/>
                          <wps:spPr>
                            <a:xfrm>
                              <a:off x="204484" y="256541"/>
                              <a:ext cx="4616122" cy="379598"/>
                            </a:xfrm>
                            <a:prstGeom prst="rect">
                              <a:avLst/>
                            </a:prstGeom>
                            <a:noFill/>
                          </wps:spPr>
                          <wps:txbx>
                            <w:txbxContent>
                              <w:p w:rsidR="00633619" w:rsidRPr="00767863" w:rsidRDefault="00633619" w:rsidP="00633619">
                                <w:pPr>
                                  <w:pStyle w:val="a0"/>
                                  <w:rPr>
                                    <w:sz w:val="40"/>
                                    <w:szCs w:val="40"/>
                                    <w:lang w:bidi="ar-SY"/>
                                  </w:rPr>
                                </w:pPr>
                                <w:r w:rsidRPr="005E24D7">
                                  <w:rPr>
                                    <w:sz w:val="40"/>
                                    <w:szCs w:val="40"/>
                                    <w:rtl/>
                                  </w:rPr>
                                  <w:t>التجمعات غير المرغوبة:</w:t>
                                </w:r>
                              </w:p>
                            </w:txbxContent>
                          </wps:txbx>
                          <wps:bodyPr wrap="square" rtlCol="1">
                            <a:spAutoFit/>
                          </wps:bodyPr>
                        </wps:wsp>
                      </wpg:grpSp>
                      <pic:pic xmlns:pic="http://schemas.openxmlformats.org/drawingml/2006/picture">
                        <pic:nvPicPr>
                          <pic:cNvPr id="1234030940" name="صورة 123403094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B73A625" id="_x0000_s186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Y1cBfoAcAABA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1426589169" o:spid="_x0000_s18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">
                  <v:group id="مجموعة 1012210284" o:spid="_x0000_s18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">
                    <v:group id="مجموعة 825645941" o:spid="_x0000_s18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">
                      <v:shape id="شكل حر 50" o:spid="_x0000_s18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" fillcolor="#579da5" stroked="f" strokeweight="1pt">
                        <v:stroke joinstyle="miter"/>
                      </v:roundrect>
                    </v:group>
                    <v:oval id="شكل بيضاوي 1852161609" o:spid="_x0000_s18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" filled="f" strokecolor="#2b5474" strokeweight="1pt">
                      <v:stroke joinstyle="miter"/>
                    </v:oval>
                  </v:group>
                  <v:shape id="مربع نص 41" o:spid="_x0000_s1871"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" filled="f" stroked="f">
                    <v:textbox style="mso-fit-shape-to-text:t">
                      <w:txbxContent>
                        <w:p w14:paraId="0C9924F2" w14:textId="1276BF86" w:rsidR="00633619" w:rsidRPr="00767863" w:rsidRDefault="00633619" w:rsidP="00633619">
                          <w:pPr>
                            <w:pStyle w:val="a0"/>
                            <w:rPr>
                              <w:sz w:val="40"/>
                              <w:szCs w:val="40"/>
                              <w:lang w:bidi="ar-SY"/>
                            </w:rPr>
                          </w:pPr>
                          <w:r w:rsidRPr="005E24D7">
                            <w:rPr>
                              <w:sz w:val="40"/>
                              <w:szCs w:val="40"/>
                              <w:rtl/>
                            </w:rPr>
                            <w:t>التجمعات غير المرغوبة:</w:t>
                          </w:r>
                        </w:p>
                      </w:txbxContent>
                    </v:textbox>
                  </v:shape>
                </v:group>
                <v:shape id="صورة 1234030940" o:spid="_x0000_s187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">
                  <v:imagedata r:id="rId74" o:title=""/>
                </v:shape>
                <w10:anchorlock/>
              </v:group>
            </w:pict>
          </mc:Fallback>
        </mc:AlternateContent>
      </w:r>
    </w:p>
    <w:p w:rsidR="0034428F" w:rsidRPr="005E24D7" w:rsidRDefault="0034428F" w:rsidP="00633619">
      <w:r w:rsidRPr="005E24D7">
        <w:rPr>
          <w:rtl/>
        </w:rPr>
        <w:t>يمكن حدوث تجمعات للأشخاص في أماكن غير مرغوبة مما قد يؤدي إلى حدوث ازدحام وتعطيل حركة الحضور. يجب على فريق إدارة الحشود توجيه الأشخاص بلباقة وتوفير توجيهات وإرشادات لتفادي حدوث التجمعات غير المرغوبة.</w:t>
      </w:r>
    </w:p>
    <w:p w:rsidR="0034428F" w:rsidRPr="005E24D7" w:rsidRDefault="00633619"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52B6DC4F" wp14:editId="392FA0BB">
                <wp:extent cx="5731510" cy="890905"/>
                <wp:effectExtent l="0" t="0" r="2540" b="23495"/>
                <wp:docPr id="206046584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26019273" name="مجموعة 2126019273"/>
                        <wpg:cNvGrpSpPr/>
                        <wpg:grpSpPr>
                          <a:xfrm>
                            <a:off x="0" y="0"/>
                            <a:ext cx="5731510" cy="895351"/>
                            <a:chOff x="0" y="0"/>
                            <a:chExt cx="5878196" cy="918845"/>
                          </a:xfrm>
                        </wpg:grpSpPr>
                        <wpg:grpSp>
                          <wpg:cNvPr id="2074968776" name="مجموعة 2074968776"/>
                          <wpg:cNvGrpSpPr/>
                          <wpg:grpSpPr>
                            <a:xfrm>
                              <a:off x="0" y="0"/>
                              <a:ext cx="5878196" cy="918845"/>
                              <a:chOff x="0" y="0"/>
                              <a:chExt cx="6240348" cy="919070"/>
                            </a:xfrm>
                          </wpg:grpSpPr>
                          <wpg:grpSp>
                            <wpg:cNvPr id="994793632" name="مجموعة 994793632"/>
                            <wpg:cNvGrpSpPr/>
                            <wpg:grpSpPr>
                              <a:xfrm>
                                <a:off x="0" y="169208"/>
                                <a:ext cx="5433072" cy="580613"/>
                                <a:chOff x="0" y="169208"/>
                                <a:chExt cx="5433072" cy="580613"/>
                              </a:xfrm>
                            </wpg:grpSpPr>
                            <wps:wsp>
                              <wps:cNvPr id="4876431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6515732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31340450" name="شكل بيضاوي 123134045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0987262" name="مربع نص 41"/>
                          <wps:cNvSpPr txBox="1"/>
                          <wps:spPr>
                            <a:xfrm>
                              <a:off x="204484" y="256541"/>
                              <a:ext cx="4616122" cy="379598"/>
                            </a:xfrm>
                            <a:prstGeom prst="rect">
                              <a:avLst/>
                            </a:prstGeom>
                            <a:noFill/>
                          </wps:spPr>
                          <wps:txbx>
                            <w:txbxContent>
                              <w:p w:rsidR="00633619" w:rsidRPr="00767863" w:rsidRDefault="00633619" w:rsidP="00633619">
                                <w:pPr>
                                  <w:pStyle w:val="a0"/>
                                  <w:rPr>
                                    <w:sz w:val="40"/>
                                    <w:szCs w:val="40"/>
                                    <w:lang w:bidi="ar-SY"/>
                                  </w:rPr>
                                </w:pPr>
                                <w:r w:rsidRPr="005E24D7">
                                  <w:rPr>
                                    <w:sz w:val="40"/>
                                    <w:szCs w:val="40"/>
                                    <w:rtl/>
                                  </w:rPr>
                                  <w:t>الشجار:</w:t>
                                </w:r>
                              </w:p>
                            </w:txbxContent>
                          </wps:txbx>
                          <wps:bodyPr wrap="square" rtlCol="1">
                            <a:spAutoFit/>
                          </wps:bodyPr>
                        </wps:wsp>
                      </wpg:grpSp>
                      <pic:pic xmlns:pic="http://schemas.openxmlformats.org/drawingml/2006/picture">
                        <pic:nvPicPr>
                          <pic:cNvPr id="1425566079" name="صورة 1425566079"/>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2B6DC4F" id="_x0000_s187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">
                <v:group id="مجموعة 2126019273" o:spid="_x0000_s18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">
                  <v:group id="مجموعة 2074968776" o:spid="_x0000_s18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">
                    <v:group id="مجموعة 994793632" o:spid="_x0000_s18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">
                      <v:shape id="شكل حر 50" o:spid="_x0000_s18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" fillcolor="#579da5" stroked="f" strokeweight="1pt">
                        <v:stroke joinstyle="miter"/>
                      </v:roundrect>
                    </v:group>
                    <v:oval id="شكل بيضاوي 1231340450" o:spid="_x0000_s18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" filled="f" strokecolor="#2b5474" strokeweight="1pt">
                      <v:stroke joinstyle="miter"/>
                    </v:oval>
                  </v:group>
                  <v:shape id="مربع نص 41" o:spid="_x0000_s1880"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" filled="f" stroked="f">
                    <v:textbox style="mso-fit-shape-to-text:t">
                      <w:txbxContent>
                        <w:p w14:paraId="3AFEB3A7" w14:textId="7CE0B879" w:rsidR="00633619" w:rsidRPr="00767863" w:rsidRDefault="00633619" w:rsidP="00633619">
                          <w:pPr>
                            <w:pStyle w:val="a0"/>
                            <w:rPr>
                              <w:sz w:val="40"/>
                              <w:szCs w:val="40"/>
                              <w:lang w:bidi="ar-SY"/>
                            </w:rPr>
                          </w:pPr>
                          <w:r w:rsidRPr="005E24D7">
                            <w:rPr>
                              <w:sz w:val="40"/>
                              <w:szCs w:val="40"/>
                              <w:rtl/>
                            </w:rPr>
                            <w:t>الشجار:</w:t>
                          </w:r>
                        </w:p>
                      </w:txbxContent>
                    </v:textbox>
                  </v:shape>
                </v:group>
                <v:shape id="صورة 1425566079" o:spid="_x0000_s188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">
                  <v:imagedata r:id="rId74" o:title=""/>
                </v:shape>
                <w10:anchorlock/>
              </v:group>
            </w:pict>
          </mc:Fallback>
        </mc:AlternateContent>
      </w:r>
    </w:p>
    <w:p w:rsidR="0034428F" w:rsidRPr="005E24D7" w:rsidRDefault="0034428F" w:rsidP="00633619">
      <w:r w:rsidRPr="005E24D7">
        <w:rPr>
          <w:rtl/>
        </w:rPr>
        <w:t>يمكن حدوث الشجارات بين الحضور وهذا يمكن أن يؤدي إلى حدوث مشاكل أكبر. يجب على فريق إدارة الحشود محاولة إيقاف الشجار بشكل هادئ ومنطقي والتحدث مع الأشخاص المشاركين في الشجار بلباقة واحترام.</w:t>
      </w:r>
    </w:p>
    <w:p w:rsidR="0034428F" w:rsidRPr="005E24D7" w:rsidRDefault="00633619"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4E314B47" wp14:editId="7335FC06">
                <wp:extent cx="5731510" cy="890905"/>
                <wp:effectExtent l="0" t="0" r="2540" b="23495"/>
                <wp:docPr id="47084972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28909654" name="مجموعة 328909654"/>
                        <wpg:cNvGrpSpPr/>
                        <wpg:grpSpPr>
                          <a:xfrm>
                            <a:off x="0" y="0"/>
                            <a:ext cx="5731510" cy="895351"/>
                            <a:chOff x="0" y="0"/>
                            <a:chExt cx="5878196" cy="918845"/>
                          </a:xfrm>
                        </wpg:grpSpPr>
                        <wpg:grpSp>
                          <wpg:cNvPr id="1901784145" name="مجموعة 1901784145"/>
                          <wpg:cNvGrpSpPr/>
                          <wpg:grpSpPr>
                            <a:xfrm>
                              <a:off x="0" y="0"/>
                              <a:ext cx="5878196" cy="918845"/>
                              <a:chOff x="0" y="0"/>
                              <a:chExt cx="6240348" cy="919070"/>
                            </a:xfrm>
                          </wpg:grpSpPr>
                          <wpg:grpSp>
                            <wpg:cNvPr id="1843223728" name="مجموعة 1843223728"/>
                            <wpg:cNvGrpSpPr/>
                            <wpg:grpSpPr>
                              <a:xfrm>
                                <a:off x="0" y="169208"/>
                                <a:ext cx="5433072" cy="580613"/>
                                <a:chOff x="0" y="169208"/>
                                <a:chExt cx="5433072" cy="580613"/>
                              </a:xfrm>
                            </wpg:grpSpPr>
                            <wps:wsp>
                              <wps:cNvPr id="13148752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7028689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52387085" name="شكل بيضاوي 125238708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6323865" name="مربع نص 41"/>
                          <wps:cNvSpPr txBox="1"/>
                          <wps:spPr>
                            <a:xfrm>
                              <a:off x="204484" y="256541"/>
                              <a:ext cx="4616122" cy="379598"/>
                            </a:xfrm>
                            <a:prstGeom prst="rect">
                              <a:avLst/>
                            </a:prstGeom>
                            <a:noFill/>
                          </wps:spPr>
                          <wps:txbx>
                            <w:txbxContent>
                              <w:p w:rsidR="00633619" w:rsidRPr="00767863" w:rsidRDefault="00633619" w:rsidP="00633619">
                                <w:pPr>
                                  <w:pStyle w:val="a0"/>
                                  <w:rPr>
                                    <w:sz w:val="40"/>
                                    <w:szCs w:val="40"/>
                                    <w:lang w:bidi="ar-SY"/>
                                  </w:rPr>
                                </w:pPr>
                                <w:r w:rsidRPr="005E24D7">
                                  <w:rPr>
                                    <w:sz w:val="40"/>
                                    <w:szCs w:val="40"/>
                                    <w:rtl/>
                                  </w:rPr>
                                  <w:t>الإيذاء:</w:t>
                                </w:r>
                              </w:p>
                            </w:txbxContent>
                          </wps:txbx>
                          <wps:bodyPr wrap="square" rtlCol="1">
                            <a:spAutoFit/>
                          </wps:bodyPr>
                        </wps:wsp>
                      </wpg:grpSp>
                      <pic:pic xmlns:pic="http://schemas.openxmlformats.org/drawingml/2006/picture">
                        <pic:nvPicPr>
                          <pic:cNvPr id="368335295" name="صورة 368335295"/>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E314B47" id="_x0000_s188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MHk7d+fBwAADB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328909654" o:spid="_x0000_s18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">
                  <v:group id="مجموعة 1901784145" o:spid="_x0000_s18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">
                    <v:group id="مجموعة 1843223728" o:spid="_x0000_s18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">
                      <v:shape id="شكل حر 50" o:spid="_x0000_s18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" fillcolor="#579da5" stroked="f" strokeweight="1pt">
                        <v:stroke joinstyle="miter"/>
                      </v:roundrect>
                    </v:group>
                    <v:oval id="شكل بيضاوي 1252387085" o:spid="_x0000_s18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" filled="f" strokecolor="#2b5474" strokeweight="1pt">
                      <v:stroke joinstyle="miter"/>
                    </v:oval>
                  </v:group>
                  <v:shape id="مربع نص 41" o:spid="_x0000_s1889"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" filled="f" stroked="f">
                    <v:textbox style="mso-fit-shape-to-text:t">
                      <w:txbxContent>
                        <w:p w14:paraId="45578C26" w14:textId="018FD5D4" w:rsidR="00633619" w:rsidRPr="00767863" w:rsidRDefault="00633619" w:rsidP="00633619">
                          <w:pPr>
                            <w:pStyle w:val="a0"/>
                            <w:rPr>
                              <w:sz w:val="40"/>
                              <w:szCs w:val="40"/>
                              <w:lang w:bidi="ar-SY"/>
                            </w:rPr>
                          </w:pPr>
                          <w:r w:rsidRPr="005E24D7">
                            <w:rPr>
                              <w:sz w:val="40"/>
                              <w:szCs w:val="40"/>
                              <w:rtl/>
                            </w:rPr>
                            <w:t>الإيذاء:</w:t>
                          </w:r>
                        </w:p>
                      </w:txbxContent>
                    </v:textbox>
                  </v:shape>
                </v:group>
                <v:shape id="صورة 368335295" o:spid="_x0000_s189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">
                  <v:imagedata r:id="rId74" o:title=""/>
                </v:shape>
                <w10:anchorlock/>
              </v:group>
            </w:pict>
          </mc:Fallback>
        </mc:AlternateContent>
      </w:r>
    </w:p>
    <w:p w:rsidR="0034428F" w:rsidRPr="005E24D7" w:rsidRDefault="0034428F" w:rsidP="00633619">
      <w:r w:rsidRPr="005E24D7">
        <w:rPr>
          <w:rtl/>
        </w:rPr>
        <w:t>يمكن حدوث الإيذاء للحضور أو للممتلكات الشخصية في الحدث. يجب على فريق إدارة الحشود الاتصال بالشرطة وتوجيه الحضور بعيداً عن المنطقة المتأثرة.</w:t>
      </w:r>
    </w:p>
    <w:p w:rsidR="0034428F" w:rsidRPr="005E24D7" w:rsidRDefault="00633619" w:rsidP="0034428F">
      <w:pPr>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076F9C9E" wp14:editId="79126711">
                <wp:extent cx="5731510" cy="890905"/>
                <wp:effectExtent l="0" t="0" r="2540" b="23495"/>
                <wp:docPr id="65938744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11734787" name="مجموعة 1511734787"/>
                        <wpg:cNvGrpSpPr/>
                        <wpg:grpSpPr>
                          <a:xfrm>
                            <a:off x="0" y="0"/>
                            <a:ext cx="5731510" cy="895351"/>
                            <a:chOff x="0" y="0"/>
                            <a:chExt cx="5878196" cy="918845"/>
                          </a:xfrm>
                        </wpg:grpSpPr>
                        <wpg:grpSp>
                          <wpg:cNvPr id="352773750" name="مجموعة 352773750"/>
                          <wpg:cNvGrpSpPr/>
                          <wpg:grpSpPr>
                            <a:xfrm>
                              <a:off x="0" y="0"/>
                              <a:ext cx="5878196" cy="918845"/>
                              <a:chOff x="0" y="0"/>
                              <a:chExt cx="6240348" cy="919070"/>
                            </a:xfrm>
                          </wpg:grpSpPr>
                          <wpg:grpSp>
                            <wpg:cNvPr id="73961661" name="مجموعة 73961661"/>
                            <wpg:cNvGrpSpPr/>
                            <wpg:grpSpPr>
                              <a:xfrm>
                                <a:off x="0" y="169208"/>
                                <a:ext cx="5433072" cy="580613"/>
                                <a:chOff x="0" y="169208"/>
                                <a:chExt cx="5433072" cy="580613"/>
                              </a:xfrm>
                            </wpg:grpSpPr>
                            <wps:wsp>
                              <wps:cNvPr id="22813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7331246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69144561" name="شكل بيضاوي 196914456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02716699" name="مربع نص 41"/>
                          <wps:cNvSpPr txBox="1"/>
                          <wps:spPr>
                            <a:xfrm>
                              <a:off x="204484" y="256541"/>
                              <a:ext cx="4616122" cy="379598"/>
                            </a:xfrm>
                            <a:prstGeom prst="rect">
                              <a:avLst/>
                            </a:prstGeom>
                            <a:noFill/>
                          </wps:spPr>
                          <wps:txbx>
                            <w:txbxContent>
                              <w:p w:rsidR="00633619" w:rsidRPr="00767863" w:rsidRDefault="00633619" w:rsidP="00633619">
                                <w:pPr>
                                  <w:pStyle w:val="a0"/>
                                  <w:rPr>
                                    <w:sz w:val="40"/>
                                    <w:szCs w:val="40"/>
                                    <w:lang w:bidi="ar-SY"/>
                                  </w:rPr>
                                </w:pPr>
                                <w:r w:rsidRPr="005E24D7">
                                  <w:rPr>
                                    <w:sz w:val="40"/>
                                    <w:szCs w:val="40"/>
                                    <w:rtl/>
                                  </w:rPr>
                                  <w:t>السرقة:</w:t>
                                </w:r>
                              </w:p>
                            </w:txbxContent>
                          </wps:txbx>
                          <wps:bodyPr wrap="square" rtlCol="1">
                            <a:spAutoFit/>
                          </wps:bodyPr>
                        </wps:wsp>
                      </wpg:grpSp>
                      <pic:pic xmlns:pic="http://schemas.openxmlformats.org/drawingml/2006/picture">
                        <pic:nvPicPr>
                          <pic:cNvPr id="1247957077" name="صورة 1247957077"/>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6F9C9E" id="_x0000_s189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w++ZBaEHAAAH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1511734787" o:spid="_x0000_s18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">
                  <v:group id="مجموعة 352773750" o:spid="_x0000_s18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">
                    <v:group id="مجموعة 73961661" o:spid="_x0000_s18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">
                      <v:shape id="شكل حر 50" o:spid="_x0000_s18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" fillcolor="#579da5" stroked="f" strokeweight="1pt">
                        <v:stroke joinstyle="miter"/>
                      </v:roundrect>
                    </v:group>
                    <v:oval id="شكل بيضاوي 1969144561" o:spid="_x0000_s18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" filled="f" strokecolor="#2b5474" strokeweight="1pt">
                      <v:stroke joinstyle="miter"/>
                    </v:oval>
                  </v:group>
                  <v:shape id="مربع نص 41" o:spid="_x0000_s1898"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" filled="f" stroked="f">
                    <v:textbox style="mso-fit-shape-to-text:t">
                      <w:txbxContent>
                        <w:p w14:paraId="2E096D66" w14:textId="5F7A3874" w:rsidR="00633619" w:rsidRPr="00767863" w:rsidRDefault="00633619" w:rsidP="00633619">
                          <w:pPr>
                            <w:pStyle w:val="a0"/>
                            <w:rPr>
                              <w:sz w:val="40"/>
                              <w:szCs w:val="40"/>
                              <w:lang w:bidi="ar-SY"/>
                            </w:rPr>
                          </w:pPr>
                          <w:r w:rsidRPr="005E24D7">
                            <w:rPr>
                              <w:sz w:val="40"/>
                              <w:szCs w:val="40"/>
                              <w:rtl/>
                            </w:rPr>
                            <w:t>السرقة:</w:t>
                          </w:r>
                        </w:p>
                      </w:txbxContent>
                    </v:textbox>
                  </v:shape>
                </v:group>
                <v:shape id="صورة 1247957077" o:spid="_x0000_s189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">
                  <v:imagedata r:id="rId74" o:title=""/>
                </v:shape>
                <w10:anchorlock/>
              </v:group>
            </w:pict>
          </mc:Fallback>
        </mc:AlternateContent>
      </w:r>
    </w:p>
    <w:p w:rsidR="0034428F" w:rsidRPr="005E24D7" w:rsidRDefault="0034428F" w:rsidP="00633619">
      <w:r w:rsidRPr="005E24D7">
        <w:rPr>
          <w:rtl/>
        </w:rPr>
        <w:t>قد يقوم بعض الأشخاص بالسرقة في الحدث، وهذا يمكن أن يؤدي إلى فقدان الممتلكات الشخصية للحضور. يجب على فريق إدارة الحشود توفير إجراءات الأمان المناسبة وتوجيه الحضور على كيفية الحفاظ على ممتلكاتهم الشخصية.</w:t>
      </w:r>
    </w:p>
    <w:p w:rsidR="0034428F" w:rsidRPr="005E24D7" w:rsidRDefault="00633619"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33C16CEF" wp14:editId="5208DECD">
                <wp:extent cx="5731510" cy="890905"/>
                <wp:effectExtent l="0" t="0" r="2540" b="23495"/>
                <wp:docPr id="145269309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76198720" name="مجموعة 976198720"/>
                        <wpg:cNvGrpSpPr/>
                        <wpg:grpSpPr>
                          <a:xfrm>
                            <a:off x="0" y="0"/>
                            <a:ext cx="5731510" cy="895351"/>
                            <a:chOff x="0" y="0"/>
                            <a:chExt cx="5878196" cy="918845"/>
                          </a:xfrm>
                        </wpg:grpSpPr>
                        <wpg:grpSp>
                          <wpg:cNvPr id="1659379957" name="مجموعة 1659379957"/>
                          <wpg:cNvGrpSpPr/>
                          <wpg:grpSpPr>
                            <a:xfrm>
                              <a:off x="0" y="0"/>
                              <a:ext cx="5878196" cy="918845"/>
                              <a:chOff x="0" y="0"/>
                              <a:chExt cx="6240348" cy="919070"/>
                            </a:xfrm>
                          </wpg:grpSpPr>
                          <wpg:grpSp>
                            <wpg:cNvPr id="1950961796" name="مجموعة 1950961796"/>
                            <wpg:cNvGrpSpPr/>
                            <wpg:grpSpPr>
                              <a:xfrm>
                                <a:off x="0" y="169208"/>
                                <a:ext cx="5433072" cy="580613"/>
                                <a:chOff x="0" y="169208"/>
                                <a:chExt cx="5433072" cy="580613"/>
                              </a:xfrm>
                            </wpg:grpSpPr>
                            <wps:wsp>
                              <wps:cNvPr id="17551805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7815772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604177" name="شكل بيضاوي 9560417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0857731" name="مربع نص 41"/>
                          <wps:cNvSpPr txBox="1"/>
                          <wps:spPr>
                            <a:xfrm>
                              <a:off x="204484" y="256541"/>
                              <a:ext cx="4616122" cy="379598"/>
                            </a:xfrm>
                            <a:prstGeom prst="rect">
                              <a:avLst/>
                            </a:prstGeom>
                            <a:noFill/>
                          </wps:spPr>
                          <wps:txbx>
                            <w:txbxContent>
                              <w:p w:rsidR="00633619" w:rsidRPr="00767863" w:rsidRDefault="00633619" w:rsidP="00633619">
                                <w:pPr>
                                  <w:pStyle w:val="a0"/>
                                  <w:rPr>
                                    <w:sz w:val="40"/>
                                    <w:szCs w:val="40"/>
                                    <w:lang w:bidi="ar-SY"/>
                                  </w:rPr>
                                </w:pPr>
                                <w:r w:rsidRPr="005E24D7">
                                  <w:rPr>
                                    <w:sz w:val="40"/>
                                    <w:szCs w:val="40"/>
                                    <w:rtl/>
                                  </w:rPr>
                                  <w:t>الإزعاج العام:</w:t>
                                </w:r>
                              </w:p>
                            </w:txbxContent>
                          </wps:txbx>
                          <wps:bodyPr wrap="square" rtlCol="1">
                            <a:spAutoFit/>
                          </wps:bodyPr>
                        </wps:wsp>
                      </wpg:grpSp>
                      <pic:pic xmlns:pic="http://schemas.openxmlformats.org/drawingml/2006/picture">
                        <pic:nvPicPr>
                          <pic:cNvPr id="1803166344" name="صورة 180316634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3C16CEF" id="_x0000_s190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9G0QimgcAAAw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976198720" o:spid="_x0000_s19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">
                  <v:group id="مجموعة 1659379957" o:spid="_x0000_s19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">
                    <v:group id="مجموعة 1950961796" o:spid="_x0000_s19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">
                      <v:shape id="شكل حر 50" o:spid="_x0000_s19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" fillcolor="#579da5" stroked="f" strokeweight="1pt">
                        <v:stroke joinstyle="miter"/>
                      </v:roundrect>
                    </v:group>
                    <v:oval id="شكل بيضاوي 95604177" o:spid="_x0000_s19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" filled="f" strokecolor="#2b5474" strokeweight="1pt">
                      <v:stroke joinstyle="miter"/>
                    </v:oval>
                  </v:group>
                  <v:shape id="مربع نص 41" o:spid="_x0000_s1907"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" filled="f" stroked="f">
                    <v:textbox style="mso-fit-shape-to-text:t">
                      <w:txbxContent>
                        <w:p w14:paraId="455C8EC9" w14:textId="10CCFCF5" w:rsidR="00633619" w:rsidRPr="00767863" w:rsidRDefault="00633619" w:rsidP="00633619">
                          <w:pPr>
                            <w:pStyle w:val="a0"/>
                            <w:rPr>
                              <w:sz w:val="40"/>
                              <w:szCs w:val="40"/>
                              <w:lang w:bidi="ar-SY"/>
                            </w:rPr>
                          </w:pPr>
                          <w:r w:rsidRPr="005E24D7">
                            <w:rPr>
                              <w:sz w:val="40"/>
                              <w:szCs w:val="40"/>
                              <w:rtl/>
                            </w:rPr>
                            <w:t>الإزعاج العام:</w:t>
                          </w:r>
                        </w:p>
                      </w:txbxContent>
                    </v:textbox>
                  </v:shape>
                </v:group>
                <v:shape id="صورة 1803166344" o:spid="_x0000_s190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">
                  <v:imagedata r:id="rId74" o:title=""/>
                </v:shape>
                <w10:anchorlock/>
              </v:group>
            </w:pict>
          </mc:Fallback>
        </mc:AlternateContent>
      </w:r>
    </w:p>
    <w:p w:rsidR="0034428F" w:rsidRPr="005E24D7" w:rsidRDefault="0034428F" w:rsidP="00633619">
      <w:r w:rsidRPr="005E24D7">
        <w:rPr>
          <w:rtl/>
        </w:rPr>
        <w:t>يمكن أن يؤدي بعض الأشخاص إلى إزعاج الحضور بسبب سلوكياتهم غير المرغوبة. يجب على فريق إدارة الحشود المحاولة في التحدث مع الأشخاص المسببين للإزعاج بلباقة واحترام ومحاولة إيجاد حلول لتفادي حدوث الإزعاج العام.</w:t>
      </w:r>
    </w:p>
    <w:p w:rsidR="0034428F" w:rsidRPr="00633619" w:rsidRDefault="0034428F" w:rsidP="00633619">
      <w:r w:rsidRPr="005E24D7">
        <w:rPr>
          <w:rtl/>
        </w:rPr>
        <w:t>بشكل عام، يجب على فريق إدارة الحشود التعامل مع السلوكيات السلبية بحكمة ولباقة، وتوجيه الحضور بشكل إيجابي وإرشادهم على كيفية التصرف في حالة مواجهة أي سلوك سلبي، والحفاظ على الهدوء وتهدئة المواقف عند الحاجة، والاتصال بفرق الإنقاذ والشرطة في حالة الحاجة.</w:t>
      </w:r>
    </w:p>
    <w:p w:rsidR="0034428F" w:rsidRPr="00633619" w:rsidRDefault="0034428F">
      <w:pPr>
        <w:pStyle w:val="bold"/>
        <w:keepNext/>
        <w:numPr>
          <w:ilvl w:val="0"/>
          <w:numId w:val="9"/>
        </w:numPr>
        <w:shd w:val="clear" w:color="auto" w:fill="F2F2F2" w:themeFill="background1" w:themeFillShade="F2"/>
        <w:spacing w:before="240" w:after="240"/>
        <w:jc w:val="both"/>
        <w:rPr>
          <w:rtl/>
        </w:rPr>
      </w:pPr>
      <w:r w:rsidRPr="00633619">
        <w:rPr>
          <w:rFonts w:hint="cs"/>
          <w:rtl/>
        </w:rPr>
        <w:t>أهم الإجراءات الأمنية للتعامل مع السلوكيات السلبية:</w:t>
      </w:r>
    </w:p>
    <w:p w:rsidR="0034428F" w:rsidRPr="00766CD4" w:rsidRDefault="0034428F" w:rsidP="00766CD4">
      <w:r w:rsidRPr="005E24D7">
        <w:rPr>
          <w:rtl/>
        </w:rPr>
        <w:t>توفير الإجراءات الأمنية المناسبة يمكن أن يحد من حدوث السلوكيات السلبية في إدارة الحشود. ومن بين الإجراءات الأمنية التي يمكن توفيرها:</w:t>
      </w:r>
    </w:p>
    <w:p w:rsidR="0034428F" w:rsidRPr="00766CD4" w:rsidRDefault="00766CD4">
      <w:pPr>
        <w:pStyle w:val="ListParagraph"/>
        <w:numPr>
          <w:ilvl w:val="0"/>
          <w:numId w:val="29"/>
        </w:numPr>
        <w:spacing w:line="360" w:lineRule="auto"/>
        <w:jc w:val="both"/>
        <w:rPr>
          <w:rFonts w:ascii="Adobe Arabic" w:hAnsi="Adobe Arabic" w:cs="Adobe Arabic"/>
          <w:color w:val="002060"/>
          <w:sz w:val="36"/>
          <w:szCs w:val="36"/>
        </w:rPr>
      </w:pPr>
      <w:r>
        <w:rPr>
          <w:rFonts w:ascii="Adobe Arabic" w:hAnsi="Adobe Arabic" w:cs="Adobe Arabic" w:hint="cs"/>
          <w:noProof/>
          <w:color w:val="002060"/>
          <w:sz w:val="36"/>
          <w:szCs w:val="36"/>
        </w:rPr>
        <w:drawing>
          <wp:anchor distT="0" distB="0" distL="114300" distR="114300" simplePos="0" relativeHeight="252756992" behindDoc="0" locked="0" layoutInCell="1" allowOverlap="1" wp14:anchorId="0D85C0AE" wp14:editId="39584068">
            <wp:simplePos x="0" y="0"/>
            <wp:positionH relativeFrom="margin">
              <wp:align>left</wp:align>
            </wp:positionH>
            <wp:positionV relativeFrom="paragraph">
              <wp:posOffset>11223</wp:posOffset>
            </wp:positionV>
            <wp:extent cx="1052830" cy="1073785"/>
            <wp:effectExtent l="0" t="0" r="0" b="0"/>
            <wp:wrapSquare wrapText="bothSides"/>
            <wp:docPr id="2005019019"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rotWithShape="1">
                    <a:blip r:embed="rId100" cstate="print">
                      <a:extLst>
                        <a:ext uri="{28A0092B-C50C-407E-A947-70E740481C1C}">
                          <a14:useLocalDpi xmlns:a14="http://schemas.microsoft.com/office/drawing/2010/main" val="0"/>
                        </a:ext>
                      </a:extLst>
                    </a:blip>
                    <a:srcRect l="11456" t="10527" r="10830" b="10199"/>
                    <a:stretch/>
                  </pic:blipFill>
                  <pic:spPr bwMode="auto">
                    <a:xfrm>
                      <a:off x="0" y="0"/>
                      <a:ext cx="1053527" cy="107457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4428F" w:rsidRPr="00766CD4">
        <w:rPr>
          <w:rFonts w:ascii="Adobe Arabic" w:hAnsi="Adobe Arabic" w:cs="Adobe Arabic"/>
          <w:b/>
          <w:bCs/>
          <w:color w:val="C00000"/>
          <w:sz w:val="36"/>
          <w:szCs w:val="36"/>
          <w:rtl/>
        </w:rPr>
        <w:t>التأكد من وجود فريق أمن كافي:</w:t>
      </w:r>
      <w:r w:rsidR="0034428F" w:rsidRPr="00766CD4">
        <w:rPr>
          <w:rFonts w:ascii="Adobe Arabic" w:hAnsi="Adobe Arabic" w:cs="Adobe Arabic"/>
          <w:color w:val="C00000"/>
          <w:sz w:val="36"/>
          <w:szCs w:val="36"/>
          <w:rtl/>
        </w:rPr>
        <w:t xml:space="preserve"> </w:t>
      </w:r>
      <w:r w:rsidR="0034428F" w:rsidRPr="00766CD4">
        <w:rPr>
          <w:rFonts w:ascii="Adobe Arabic" w:hAnsi="Adobe Arabic" w:cs="Adobe Arabic"/>
          <w:color w:val="002060"/>
          <w:sz w:val="36"/>
          <w:szCs w:val="36"/>
          <w:rtl/>
        </w:rPr>
        <w:t>يجب على فريق إدارة الحشود التأكد من وجود فريق أمن كافي لتوفير الأمان للحضور والتحكم في أي سلوكيات سلبية.</w:t>
      </w:r>
    </w:p>
    <w:p w:rsidR="0034428F" w:rsidRPr="00766CD4" w:rsidRDefault="0034428F">
      <w:pPr>
        <w:pStyle w:val="ListParagraph"/>
        <w:numPr>
          <w:ilvl w:val="0"/>
          <w:numId w:val="29"/>
        </w:numPr>
        <w:spacing w:line="360" w:lineRule="auto"/>
        <w:jc w:val="both"/>
        <w:rPr>
          <w:rFonts w:ascii="Adobe Arabic" w:hAnsi="Adobe Arabic" w:cs="Adobe Arabic"/>
          <w:color w:val="002060"/>
          <w:sz w:val="36"/>
          <w:szCs w:val="36"/>
        </w:rPr>
      </w:pPr>
      <w:r w:rsidRPr="00766CD4">
        <w:rPr>
          <w:rFonts w:ascii="Adobe Arabic" w:hAnsi="Adobe Arabic" w:cs="Adobe Arabic"/>
          <w:b/>
          <w:bCs/>
          <w:color w:val="C00000"/>
          <w:sz w:val="36"/>
          <w:szCs w:val="36"/>
          <w:rtl/>
        </w:rPr>
        <w:t>التحقق من بطاقات الدخول:</w:t>
      </w:r>
      <w:r w:rsidRPr="00766CD4">
        <w:rPr>
          <w:rFonts w:ascii="Adobe Arabic" w:hAnsi="Adobe Arabic" w:cs="Adobe Arabic"/>
          <w:color w:val="002060"/>
          <w:sz w:val="36"/>
          <w:szCs w:val="36"/>
          <w:rtl/>
        </w:rPr>
        <w:t xml:space="preserve"> يجب على فريق إدارة الحشود التحقق من بطاقات الدخول للتأكد من هوية الحضور والحفاظ على أمان الحدث.</w:t>
      </w:r>
    </w:p>
    <w:p w:rsidR="0034428F" w:rsidRPr="00766CD4" w:rsidRDefault="0034428F">
      <w:pPr>
        <w:pStyle w:val="ListParagraph"/>
        <w:numPr>
          <w:ilvl w:val="0"/>
          <w:numId w:val="29"/>
        </w:numPr>
        <w:spacing w:line="360" w:lineRule="auto"/>
        <w:jc w:val="both"/>
        <w:rPr>
          <w:rFonts w:ascii="Adobe Arabic" w:hAnsi="Adobe Arabic" w:cs="Adobe Arabic"/>
          <w:color w:val="002060"/>
          <w:sz w:val="36"/>
          <w:szCs w:val="36"/>
        </w:rPr>
      </w:pPr>
      <w:r w:rsidRPr="00766CD4">
        <w:rPr>
          <w:rFonts w:ascii="Adobe Arabic" w:hAnsi="Adobe Arabic" w:cs="Adobe Arabic"/>
          <w:b/>
          <w:bCs/>
          <w:color w:val="C00000"/>
          <w:sz w:val="36"/>
          <w:szCs w:val="36"/>
          <w:rtl/>
        </w:rPr>
        <w:lastRenderedPageBreak/>
        <w:t>توفير الإجراءات الأمنية المناسبة:</w:t>
      </w:r>
      <w:r w:rsidRPr="00766CD4">
        <w:rPr>
          <w:rFonts w:ascii="Adobe Arabic" w:hAnsi="Adobe Arabic" w:cs="Adobe Arabic"/>
          <w:color w:val="002060"/>
          <w:sz w:val="36"/>
          <w:szCs w:val="36"/>
          <w:rtl/>
        </w:rPr>
        <w:t xml:space="preserve"> يجب على فريق إدارة الحشود توفير الإجراءات الأمنية المناسبة، مثل كاميرات المراقبة والحواجز الأمنية وأجهزة الكشف عن المعادن، والتأكد من وجود المخارج الطوارئ وإرشاد الحضور على كيفية استخدامها.</w:t>
      </w:r>
    </w:p>
    <w:p w:rsidR="0034428F" w:rsidRPr="00766CD4" w:rsidRDefault="0034428F">
      <w:pPr>
        <w:pStyle w:val="ListParagraph"/>
        <w:numPr>
          <w:ilvl w:val="0"/>
          <w:numId w:val="29"/>
        </w:numPr>
        <w:spacing w:line="360" w:lineRule="auto"/>
        <w:jc w:val="both"/>
        <w:rPr>
          <w:rFonts w:ascii="Adobe Arabic" w:hAnsi="Adobe Arabic" w:cs="Adobe Arabic"/>
          <w:color w:val="002060"/>
          <w:sz w:val="36"/>
          <w:szCs w:val="36"/>
        </w:rPr>
      </w:pPr>
      <w:r w:rsidRPr="00766CD4">
        <w:rPr>
          <w:rFonts w:ascii="Adobe Arabic" w:hAnsi="Adobe Arabic" w:cs="Adobe Arabic"/>
          <w:b/>
          <w:bCs/>
          <w:color w:val="C00000"/>
          <w:sz w:val="36"/>
          <w:szCs w:val="36"/>
          <w:rtl/>
        </w:rPr>
        <w:t>توفير الإرشادات والتعليمات:</w:t>
      </w:r>
      <w:r w:rsidRPr="00766CD4">
        <w:rPr>
          <w:rFonts w:ascii="Adobe Arabic" w:hAnsi="Adobe Arabic" w:cs="Adobe Arabic"/>
          <w:color w:val="002060"/>
          <w:sz w:val="36"/>
          <w:szCs w:val="36"/>
          <w:rtl/>
        </w:rPr>
        <w:t xml:space="preserve"> يجب على فريق إدارة الحشود توفير الإرشادات والتعليمات المناسبة للحضور على كيفية الحفاظ على الأمان وتفادي السلوكيات السلبية.</w:t>
      </w:r>
    </w:p>
    <w:p w:rsidR="0034428F" w:rsidRPr="00766CD4" w:rsidRDefault="0034428F">
      <w:pPr>
        <w:pStyle w:val="ListParagraph"/>
        <w:numPr>
          <w:ilvl w:val="0"/>
          <w:numId w:val="29"/>
        </w:numPr>
        <w:spacing w:line="360" w:lineRule="auto"/>
        <w:jc w:val="both"/>
        <w:rPr>
          <w:rFonts w:ascii="Adobe Arabic" w:hAnsi="Adobe Arabic" w:cs="Adobe Arabic"/>
          <w:color w:val="002060"/>
          <w:sz w:val="36"/>
          <w:szCs w:val="36"/>
        </w:rPr>
      </w:pPr>
      <w:r w:rsidRPr="00766CD4">
        <w:rPr>
          <w:rFonts w:ascii="Adobe Arabic" w:hAnsi="Adobe Arabic" w:cs="Adobe Arabic"/>
          <w:b/>
          <w:bCs/>
          <w:color w:val="C00000"/>
          <w:sz w:val="36"/>
          <w:szCs w:val="36"/>
          <w:rtl/>
        </w:rPr>
        <w:t>توفير الدعم النفسي:</w:t>
      </w:r>
      <w:r w:rsidRPr="00766CD4">
        <w:rPr>
          <w:rFonts w:ascii="Adobe Arabic" w:hAnsi="Adobe Arabic" w:cs="Adobe Arabic"/>
          <w:color w:val="002060"/>
          <w:sz w:val="36"/>
          <w:szCs w:val="36"/>
          <w:rtl/>
        </w:rPr>
        <w:t xml:space="preserve"> يمكن أن يواجه الحضور بعض المواقف الصعبة في الحدث، وقد يؤدي ذلك إلى الإجهاد النفسي. يجب على فريق إدارة الحشود توفير الدعم النفسي المناسب للحضور لتقليل المخاطر النفسية والتعامل مع المواقف بشكل أفضل.</w:t>
      </w:r>
    </w:p>
    <w:p w:rsidR="0034428F" w:rsidRPr="005E24D7" w:rsidRDefault="0034428F" w:rsidP="00766CD4">
      <w:r w:rsidRPr="005E24D7">
        <w:rPr>
          <w:rtl/>
        </w:rPr>
        <w:t>بشكل عام، يجب على فريق إدارة الحشود توفير الإجراءات الأمنية المناسبة للحد من السلوكيات السلبية، والتخطيط الجيد والتنظيم الجيد للحدث، والتواصل بشكل فعال مع الحضور وتوفير الدعم النفسي المناسب لهم لتحقيق تجربة جيدة وآمنة للجميع.</w:t>
      </w:r>
    </w:p>
    <w:p w:rsidR="0034428F" w:rsidRDefault="00F7234D" w:rsidP="0034428F">
      <w:pPr>
        <w:rPr>
          <w:rFonts w:ascii="Adobe Arabic" w:hAnsi="Adobe Arabic" w:cs="Adobe Arabic"/>
          <w:sz w:val="40"/>
          <w:szCs w:val="40"/>
          <w:rtl/>
        </w:rPr>
      </w:pPr>
      <w:r w:rsidRPr="00BD5495">
        <w:rPr>
          <w:rFonts w:ascii="Sakkal Majalla" w:hAnsi="Sakkal Majalla"/>
          <w:noProof/>
          <w:color w:val="002060"/>
          <w:sz w:val="34"/>
        </w:rPr>
        <mc:AlternateContent>
          <mc:Choice Requires="wpg">
            <w:drawing>
              <wp:inline distT="0" distB="0" distL="0" distR="0" wp14:anchorId="4A4A97BA" wp14:editId="09AB98C5">
                <wp:extent cx="5731510" cy="895350"/>
                <wp:effectExtent l="0" t="0" r="21590" b="19050"/>
                <wp:docPr id="200327720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46638229" name="صورة 1646638229"/>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62563217" name="مجموعة 1362563217"/>
                        <wpg:cNvGrpSpPr/>
                        <wpg:grpSpPr>
                          <a:xfrm>
                            <a:off x="0" y="0"/>
                            <a:ext cx="5731510" cy="895350"/>
                            <a:chOff x="0" y="0"/>
                            <a:chExt cx="5878196" cy="918845"/>
                          </a:xfrm>
                        </wpg:grpSpPr>
                        <wpg:grpSp>
                          <wpg:cNvPr id="106662190" name="مجموعة 106662190"/>
                          <wpg:cNvGrpSpPr/>
                          <wpg:grpSpPr>
                            <a:xfrm>
                              <a:off x="0" y="0"/>
                              <a:ext cx="5878196" cy="918845"/>
                              <a:chOff x="0" y="0"/>
                              <a:chExt cx="6240348" cy="919070"/>
                            </a:xfrm>
                          </wpg:grpSpPr>
                          <wpg:grpSp>
                            <wpg:cNvPr id="457330360" name="مجموعة 457330360"/>
                            <wpg:cNvGrpSpPr/>
                            <wpg:grpSpPr>
                              <a:xfrm>
                                <a:off x="0" y="169208"/>
                                <a:ext cx="5433072" cy="580613"/>
                                <a:chOff x="0" y="169208"/>
                                <a:chExt cx="5433072" cy="580613"/>
                              </a:xfrm>
                            </wpg:grpSpPr>
                            <wps:wsp>
                              <wps:cNvPr id="185889135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1637104"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0602219" name="شكل بيضاوي 1430602219"/>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04603468" name="مربع نص 41"/>
                          <wps:cNvSpPr txBox="1"/>
                          <wps:spPr>
                            <a:xfrm>
                              <a:off x="204484" y="256919"/>
                              <a:ext cx="4616071" cy="377965"/>
                            </a:xfrm>
                            <a:prstGeom prst="rect">
                              <a:avLst/>
                            </a:prstGeom>
                            <a:noFill/>
                          </wps:spPr>
                          <wps:txbx>
                            <w:txbxContent>
                              <w:p w:rsidR="00F7234D" w:rsidRPr="00766CD4" w:rsidRDefault="00766CD4" w:rsidP="00766CD4">
                                <w:pPr>
                                  <w:pStyle w:val="a0"/>
                                  <w:rPr>
                                    <w:sz w:val="40"/>
                                    <w:szCs w:val="40"/>
                                  </w:rPr>
                                </w:pPr>
                                <w:r w:rsidRPr="00766CD4">
                                  <w:rPr>
                                    <w:sz w:val="40"/>
                                    <w:szCs w:val="40"/>
                                    <w:rtl/>
                                  </w:rPr>
                                  <w:t>حشد الطاقات نحو تحقيق الأهداف</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A4A97BA" id="_x0000_s190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">
                <v:shape id="صورة 1646638229" o:spid="_x0000_s191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">
                  <v:imagedata r:id="rId69" o:title=""/>
                </v:shape>
                <v:group id="مجموعة 1362563217" o:spid="_x0000_s19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">
                  <v:group id="مجموعة 106662190" o:spid="_x0000_s19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">
                    <v:group id="مجموعة 457330360" o:spid="_x0000_s19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">
                      <v:shape id="شكل حر 42" o:spid="_x0000_s19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9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" fillcolor="#2b5474" stroked="f" strokeweight="1pt">
                        <v:stroke joinstyle="miter"/>
                      </v:roundrect>
                    </v:group>
                    <v:oval id="شكل بيضاوي 1430602219" o:spid="_x0000_s19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" filled="f" strokecolor="#579da5" strokeweight="1pt">
                      <v:stroke joinstyle="miter"/>
                    </v:oval>
                  </v:group>
                  <v:shape id="مربع نص 41" o:spid="_x0000_s1917" type="#_x0000_t202" style="position:absolute;left:2044;top:2569;width:46161;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" filled="f" stroked="f">
                    <v:textbox style="mso-fit-shape-to-text:t">
                      <w:txbxContent>
                        <w:p w14:paraId="39CF0E37" w14:textId="2DCE0565" w:rsidR="00F7234D" w:rsidRPr="00766CD4" w:rsidRDefault="00766CD4" w:rsidP="00766CD4">
                          <w:pPr>
                            <w:pStyle w:val="a0"/>
                            <w:rPr>
                              <w:sz w:val="40"/>
                              <w:szCs w:val="40"/>
                            </w:rPr>
                          </w:pPr>
                          <w:r w:rsidRPr="00766CD4">
                            <w:rPr>
                              <w:sz w:val="40"/>
                              <w:szCs w:val="40"/>
                              <w:rtl/>
                            </w:rPr>
                            <w:t>حشد الطاقات نحو تحقيق الأهداف</w:t>
                          </w:r>
                        </w:p>
                      </w:txbxContent>
                    </v:textbox>
                  </v:shape>
                </v:group>
                <w10:anchorlock/>
              </v:group>
            </w:pict>
          </mc:Fallback>
        </mc:AlternateContent>
      </w:r>
    </w:p>
    <w:p w:rsidR="0034428F" w:rsidRPr="00766CD4" w:rsidRDefault="0034428F" w:rsidP="00766CD4">
      <w:r w:rsidRPr="005E24D7">
        <w:rPr>
          <w:rtl/>
        </w:rPr>
        <w:t>حشد الطاقات نحو تحقيق الأهداف هو عملية جمع وتوجيه الطاقات والجهود والموارد نحو تحقيق هدف محدد. يمكن تحقي</w:t>
      </w:r>
      <w:r>
        <w:rPr>
          <w:rtl/>
        </w:rPr>
        <w:t>ق هذا الهدف بواسطة توفير بيئة م</w:t>
      </w:r>
      <w:r>
        <w:rPr>
          <w:rFonts w:hint="cs"/>
          <w:rtl/>
        </w:rPr>
        <w:t>و</w:t>
      </w:r>
      <w:r w:rsidRPr="005E24D7">
        <w:rPr>
          <w:rtl/>
        </w:rPr>
        <w:t>اتية وداعمة للأفراد والفرق والمنظمات، وتعزيز الحافز والإلهام والتحفيز لتحقيق هذا الهدف.</w:t>
      </w:r>
    </w:p>
    <w:p w:rsidR="0034428F" w:rsidRPr="00766CD4" w:rsidRDefault="0034428F" w:rsidP="00766CD4">
      <w:pPr>
        <w:rPr>
          <w:color w:val="C00000"/>
        </w:rPr>
      </w:pPr>
      <w:r w:rsidRPr="00766CD4">
        <w:rPr>
          <w:color w:val="C00000"/>
          <w:rtl/>
        </w:rPr>
        <w:t>وفيما يلي بعض الخطوات التي يمكن اتباعها لحشد الطاقات نحو تحقيق الأهداف:</w:t>
      </w:r>
    </w:p>
    <w:p w:rsidR="0034428F" w:rsidRDefault="00766CD4" w:rsidP="0034428F">
      <w:pPr>
        <w:rPr>
          <w:rFonts w:ascii="Adobe Arabic" w:hAnsi="Adobe Arabic" w:cs="Adobe Arabic"/>
          <w:sz w:val="40"/>
          <w:szCs w:val="40"/>
          <w:rtl/>
        </w:rPr>
      </w:pPr>
      <w:r w:rsidRPr="00B67C37">
        <w:rPr>
          <w:b/>
          <w:bCs/>
          <w:noProof/>
          <w:color w:val="C00000"/>
        </w:rPr>
        <w:lastRenderedPageBreak/>
        <mc:AlternateContent>
          <mc:Choice Requires="wpg">
            <w:drawing>
              <wp:inline distT="0" distB="0" distL="0" distR="0" wp14:anchorId="3D4E98C6" wp14:editId="17107FE1">
                <wp:extent cx="5665739" cy="2456121"/>
                <wp:effectExtent l="0" t="0" r="11430" b="1905"/>
                <wp:docPr id="777739" name="مجموعة 201"/>
                <wp:cNvGraphicFramePr/>
                <a:graphic xmlns:a="http://schemas.openxmlformats.org/drawingml/2006/main">
                  <a:graphicData uri="http://schemas.microsoft.com/office/word/2010/wordprocessingGroup">
                    <wpg:wgp>
                      <wpg:cNvGrpSpPr/>
                      <wpg:grpSpPr>
                        <a:xfrm>
                          <a:off x="0" y="0"/>
                          <a:ext cx="5665739" cy="2456121"/>
                          <a:chOff x="67922" y="17560"/>
                          <a:chExt cx="5851042" cy="2537168"/>
                        </a:xfrm>
                      </wpg:grpSpPr>
                      <wpg:grpSp>
                        <wpg:cNvPr id="777740" name="مجموعة 777740"/>
                        <wpg:cNvGrpSpPr/>
                        <wpg:grpSpPr>
                          <a:xfrm flipH="1">
                            <a:off x="3814662" y="452713"/>
                            <a:ext cx="2104302" cy="1538423"/>
                            <a:chOff x="3814662" y="452713"/>
                            <a:chExt cx="7477149" cy="5467998"/>
                          </a:xfrm>
                        </wpg:grpSpPr>
                        <wps:wsp>
                          <wps:cNvPr id="777741" name="Freeform 5"/>
                          <wps:cNvSpPr>
                            <a:spLocks/>
                          </wps:cNvSpPr>
                          <wps:spPr bwMode="auto">
                            <a:xfrm rot="21227642">
                              <a:off x="5052824" y="452713"/>
                              <a:ext cx="6238987" cy="2855742"/>
                            </a:xfrm>
                            <a:custGeom>
                              <a:avLst/>
                              <a:gdLst>
                                <a:gd name="T0" fmla="*/ 1476 w 4788"/>
                                <a:gd name="T1" fmla="*/ 1313 h 2310"/>
                                <a:gd name="T2" fmla="*/ 3124 w 4788"/>
                                <a:gd name="T3" fmla="*/ 1393 h 2310"/>
                                <a:gd name="T4" fmla="*/ 3052 w 4788"/>
                                <a:gd name="T5" fmla="*/ 605 h 2310"/>
                                <a:gd name="T6" fmla="*/ 2872 w 4788"/>
                                <a:gd name="T7" fmla="*/ 1361 h 2310"/>
                                <a:gd name="T8" fmla="*/ 2844 w 4788"/>
                                <a:gd name="T9" fmla="*/ 1989 h 2310"/>
                                <a:gd name="T10" fmla="*/ 2220 w 4788"/>
                                <a:gd name="T11" fmla="*/ 1165 h 2310"/>
                                <a:gd name="T12" fmla="*/ 2828 w 4788"/>
                                <a:gd name="T13" fmla="*/ 481 h 2310"/>
                                <a:gd name="T14" fmla="*/ 2110 w 4788"/>
                                <a:gd name="T15" fmla="*/ 673 h 2310"/>
                                <a:gd name="T16" fmla="*/ 2404 w 4788"/>
                                <a:gd name="T17" fmla="*/ 1881 h 2310"/>
                                <a:gd name="T18" fmla="*/ 1672 w 4788"/>
                                <a:gd name="T19" fmla="*/ 1769 h 2310"/>
                                <a:gd name="T20" fmla="*/ 1524 w 4788"/>
                                <a:gd name="T21" fmla="*/ 865 h 2310"/>
                                <a:gd name="T22" fmla="*/ 2064 w 4788"/>
                                <a:gd name="T23" fmla="*/ 301 h 2310"/>
                                <a:gd name="T24" fmla="*/ 2972 w 4788"/>
                                <a:gd name="T25" fmla="*/ 381 h 2310"/>
                                <a:gd name="T26" fmla="*/ 3184 w 4788"/>
                                <a:gd name="T27" fmla="*/ 1193 h 2310"/>
                                <a:gd name="T28" fmla="*/ 2908 w 4788"/>
                                <a:gd name="T29" fmla="*/ 1885 h 2310"/>
                                <a:gd name="T30" fmla="*/ 2000 w 4788"/>
                                <a:gd name="T31" fmla="*/ 1977 h 2310"/>
                                <a:gd name="T32" fmla="*/ 1420 w 4788"/>
                                <a:gd name="T33" fmla="*/ 1433 h 2310"/>
                                <a:gd name="T34" fmla="*/ 1860 w 4788"/>
                                <a:gd name="T35" fmla="*/ 813 h 2310"/>
                                <a:gd name="T36" fmla="*/ 2212 w 4788"/>
                                <a:gd name="T37" fmla="*/ 205 h 2310"/>
                                <a:gd name="T38" fmla="*/ 2948 w 4788"/>
                                <a:gd name="T39" fmla="*/ 445 h 2310"/>
                                <a:gd name="T40" fmla="*/ 3028 w 4788"/>
                                <a:gd name="T41" fmla="*/ 1125 h 2310"/>
                                <a:gd name="T42" fmla="*/ 1948 w 4788"/>
                                <a:gd name="T43" fmla="*/ 909 h 2310"/>
                                <a:gd name="T44" fmla="*/ 2224 w 4788"/>
                                <a:gd name="T45" fmla="*/ 1709 h 2310"/>
                                <a:gd name="T46" fmla="*/ 3156 w 4788"/>
                                <a:gd name="T47" fmla="*/ 1485 h 2310"/>
                                <a:gd name="T48" fmla="*/ 3425 w 4788"/>
                                <a:gd name="T49" fmla="*/ 1149 h 2310"/>
                                <a:gd name="T50" fmla="*/ 3428 w 4788"/>
                                <a:gd name="T51" fmla="*/ 1135 h 2310"/>
                                <a:gd name="T52" fmla="*/ 2908 w 4788"/>
                                <a:gd name="T53" fmla="*/ 513 h 2310"/>
                                <a:gd name="T54" fmla="*/ 1860 w 4788"/>
                                <a:gd name="T55" fmla="*/ 885 h 2310"/>
                                <a:gd name="T56" fmla="*/ 1788 w 4788"/>
                                <a:gd name="T57" fmla="*/ 2037 h 2310"/>
                                <a:gd name="T58" fmla="*/ 2800 w 4788"/>
                                <a:gd name="T59" fmla="*/ 2077 h 2310"/>
                                <a:gd name="T60" fmla="*/ 3296 w 4788"/>
                                <a:gd name="T61" fmla="*/ 1825 h 2310"/>
                                <a:gd name="T62" fmla="*/ 3532 w 4788"/>
                                <a:gd name="T63" fmla="*/ 1213 h 2310"/>
                                <a:gd name="T64" fmla="*/ 3032 w 4788"/>
                                <a:gd name="T65" fmla="*/ 757 h 2310"/>
                                <a:gd name="T66" fmla="*/ 1968 w 4788"/>
                                <a:gd name="T67" fmla="*/ 501 h 2310"/>
                                <a:gd name="T68" fmla="*/ 1459 w 4788"/>
                                <a:gd name="T69" fmla="*/ 1155 h 2310"/>
                                <a:gd name="T70" fmla="*/ 2724 w 4788"/>
                                <a:gd name="T71" fmla="*/ 1789 h 2310"/>
                                <a:gd name="T72" fmla="*/ 3480 w 4788"/>
                                <a:gd name="T73" fmla="*/ 1493 h 2310"/>
                                <a:gd name="T74" fmla="*/ 2404 w 4788"/>
                                <a:gd name="T75" fmla="*/ 853 h 2310"/>
                                <a:gd name="T76" fmla="*/ 2184 w 4788"/>
                                <a:gd name="T77" fmla="*/ 1429 h 2310"/>
                                <a:gd name="T78" fmla="*/ 2404 w 4788"/>
                                <a:gd name="T79" fmla="*/ 1201 h 2310"/>
                                <a:gd name="T80" fmla="*/ 2508 w 4788"/>
                                <a:gd name="T81" fmla="*/ 1941 h 2310"/>
                                <a:gd name="T82" fmla="*/ 1752 w 4788"/>
                                <a:gd name="T83" fmla="*/ 653 h 2310"/>
                                <a:gd name="T84" fmla="*/ 2916 w 4788"/>
                                <a:gd name="T85" fmla="*/ 321 h 2310"/>
                                <a:gd name="T86" fmla="*/ 3024 w 4788"/>
                                <a:gd name="T87" fmla="*/ 1965 h 2310"/>
                                <a:gd name="T88" fmla="*/ 1816 w 4788"/>
                                <a:gd name="T89" fmla="*/ 1161 h 2310"/>
                                <a:gd name="T90" fmla="*/ 2660 w 4788"/>
                                <a:gd name="T91" fmla="*/ 2209 h 2310"/>
                                <a:gd name="T92" fmla="*/ 2940 w 4788"/>
                                <a:gd name="T93" fmla="*/ 669 h 2310"/>
                                <a:gd name="T94" fmla="*/ 1700 w 4788"/>
                                <a:gd name="T95" fmla="*/ 1549 h 2310"/>
                                <a:gd name="T96" fmla="*/ 2532 w 4788"/>
                                <a:gd name="T97" fmla="*/ 673 h 2310"/>
                                <a:gd name="T98" fmla="*/ 2272 w 4788"/>
                                <a:gd name="T99" fmla="*/ 793 h 2310"/>
                                <a:gd name="T100" fmla="*/ 2308 w 4788"/>
                                <a:gd name="T101" fmla="*/ 641 h 2310"/>
                                <a:gd name="T102" fmla="*/ 2932 w 4788"/>
                                <a:gd name="T103" fmla="*/ 2033 h 2310"/>
                                <a:gd name="T104" fmla="*/ 3408 w 4788"/>
                                <a:gd name="T105" fmla="*/ 745 h 2310"/>
                                <a:gd name="T106" fmla="*/ 1732 w 4788"/>
                                <a:gd name="T107" fmla="*/ 789 h 2310"/>
                                <a:gd name="T108" fmla="*/ 3080 w 4788"/>
                                <a:gd name="T109" fmla="*/ 357 h 2310"/>
                                <a:gd name="T110" fmla="*/ 2540 w 4788"/>
                                <a:gd name="T111" fmla="*/ 2265 h 2310"/>
                                <a:gd name="T112" fmla="*/ 3760 w 4788"/>
                                <a:gd name="T113" fmla="*/ 1521 h 2310"/>
                                <a:gd name="T114" fmla="*/ 4788 w 4788"/>
                                <a:gd name="T115" fmla="*/ 1041 h 2310"/>
                                <a:gd name="connsiteX0" fmla="*/ 0 w 10010"/>
                                <a:gd name="connsiteY0" fmla="*/ 8484 h 9316"/>
                                <a:gd name="connsiteX1" fmla="*/ 3083 w 10010"/>
                                <a:gd name="connsiteY1" fmla="*/ 5177 h 9316"/>
                                <a:gd name="connsiteX2" fmla="*/ 5079 w 10010"/>
                                <a:gd name="connsiteY2" fmla="*/ 6251 h 9316"/>
                                <a:gd name="connsiteX3" fmla="*/ 6525 w 10010"/>
                                <a:gd name="connsiteY3" fmla="*/ 5523 h 9316"/>
                                <a:gd name="connsiteX4" fmla="*/ 6892 w 10010"/>
                                <a:gd name="connsiteY4" fmla="*/ 4173 h 9316"/>
                                <a:gd name="connsiteX5" fmla="*/ 6374 w 10010"/>
                                <a:gd name="connsiteY5" fmla="*/ 2112 h 9316"/>
                                <a:gd name="connsiteX6" fmla="*/ 5472 w 10010"/>
                                <a:gd name="connsiteY6" fmla="*/ 3567 h 9316"/>
                                <a:gd name="connsiteX7" fmla="*/ 5998 w 10010"/>
                                <a:gd name="connsiteY7" fmla="*/ 5385 h 9316"/>
                                <a:gd name="connsiteX8" fmla="*/ 6516 w 10010"/>
                                <a:gd name="connsiteY8" fmla="*/ 6701 h 9316"/>
                                <a:gd name="connsiteX9" fmla="*/ 5940 w 10010"/>
                                <a:gd name="connsiteY9" fmla="*/ 8103 h 9316"/>
                                <a:gd name="connsiteX10" fmla="*/ 4678 w 10010"/>
                                <a:gd name="connsiteY10" fmla="*/ 8121 h 9316"/>
                                <a:gd name="connsiteX11" fmla="*/ 4637 w 10010"/>
                                <a:gd name="connsiteY11" fmla="*/ 4536 h 9316"/>
                                <a:gd name="connsiteX12" fmla="*/ 5748 w 10010"/>
                                <a:gd name="connsiteY12" fmla="*/ 3722 h 9316"/>
                                <a:gd name="connsiteX13" fmla="*/ 5906 w 10010"/>
                                <a:gd name="connsiteY13" fmla="*/ 1575 h 9316"/>
                                <a:gd name="connsiteX14" fmla="*/ 4453 w 10010"/>
                                <a:gd name="connsiteY14" fmla="*/ 987 h 9316"/>
                                <a:gd name="connsiteX15" fmla="*/ 4407 w 10010"/>
                                <a:gd name="connsiteY15" fmla="*/ 2406 h 9316"/>
                                <a:gd name="connsiteX16" fmla="*/ 4620 w 10010"/>
                                <a:gd name="connsiteY16" fmla="*/ 3999 h 9316"/>
                                <a:gd name="connsiteX17" fmla="*/ 5021 w 10010"/>
                                <a:gd name="connsiteY17" fmla="*/ 7636 h 9316"/>
                                <a:gd name="connsiteX18" fmla="*/ 4403 w 10010"/>
                                <a:gd name="connsiteY18" fmla="*/ 8571 h 9316"/>
                                <a:gd name="connsiteX19" fmla="*/ 3492 w 10010"/>
                                <a:gd name="connsiteY19" fmla="*/ 7151 h 9316"/>
                                <a:gd name="connsiteX20" fmla="*/ 3417 w 10010"/>
                                <a:gd name="connsiteY20" fmla="*/ 4779 h 9316"/>
                                <a:gd name="connsiteX21" fmla="*/ 3183 w 10010"/>
                                <a:gd name="connsiteY21" fmla="*/ 3238 h 9316"/>
                                <a:gd name="connsiteX22" fmla="*/ 3634 w 10010"/>
                                <a:gd name="connsiteY22" fmla="*/ 1679 h 9316"/>
                                <a:gd name="connsiteX23" fmla="*/ 4311 w 10010"/>
                                <a:gd name="connsiteY23" fmla="*/ 796 h 9316"/>
                                <a:gd name="connsiteX24" fmla="*/ 5138 w 10010"/>
                                <a:gd name="connsiteY24" fmla="*/ 1835 h 9316"/>
                                <a:gd name="connsiteX25" fmla="*/ 6207 w 10010"/>
                                <a:gd name="connsiteY25" fmla="*/ 1142 h 9316"/>
                                <a:gd name="connsiteX26" fmla="*/ 6942 w 10010"/>
                                <a:gd name="connsiteY26" fmla="*/ 2441 h 9316"/>
                                <a:gd name="connsiteX27" fmla="*/ 6650 w 10010"/>
                                <a:gd name="connsiteY27" fmla="*/ 4658 h 9316"/>
                                <a:gd name="connsiteX28" fmla="*/ 6742 w 10010"/>
                                <a:gd name="connsiteY28" fmla="*/ 6389 h 9316"/>
                                <a:gd name="connsiteX29" fmla="*/ 6074 w 10010"/>
                                <a:gd name="connsiteY29" fmla="*/ 7653 h 9316"/>
                                <a:gd name="connsiteX30" fmla="*/ 5104 w 10010"/>
                                <a:gd name="connsiteY30" fmla="*/ 8917 h 9316"/>
                                <a:gd name="connsiteX31" fmla="*/ 4177 w 10010"/>
                                <a:gd name="connsiteY31" fmla="*/ 8051 h 9316"/>
                                <a:gd name="connsiteX32" fmla="*/ 2989 w 10010"/>
                                <a:gd name="connsiteY32" fmla="*/ 5822 h 9316"/>
                                <a:gd name="connsiteX33" fmla="*/ 2966 w 10010"/>
                                <a:gd name="connsiteY33" fmla="*/ 5696 h 9316"/>
                                <a:gd name="connsiteX34" fmla="*/ 3016 w 10010"/>
                                <a:gd name="connsiteY34" fmla="*/ 3688 h 9316"/>
                                <a:gd name="connsiteX35" fmla="*/ 3885 w 10010"/>
                                <a:gd name="connsiteY35" fmla="*/ 3012 h 9316"/>
                                <a:gd name="connsiteX36" fmla="*/ 4169 w 10010"/>
                                <a:gd name="connsiteY36" fmla="*/ 2060 h 9316"/>
                                <a:gd name="connsiteX37" fmla="*/ 4620 w 10010"/>
                                <a:gd name="connsiteY37" fmla="*/ 380 h 9316"/>
                                <a:gd name="connsiteX38" fmla="*/ 5497 w 10010"/>
                                <a:gd name="connsiteY38" fmla="*/ 259 h 9316"/>
                                <a:gd name="connsiteX39" fmla="*/ 6157 w 10010"/>
                                <a:gd name="connsiteY39" fmla="*/ 1419 h 9316"/>
                                <a:gd name="connsiteX40" fmla="*/ 6675 w 10010"/>
                                <a:gd name="connsiteY40" fmla="*/ 1956 h 9316"/>
                                <a:gd name="connsiteX41" fmla="*/ 6324 w 10010"/>
                                <a:gd name="connsiteY41" fmla="*/ 4363 h 9316"/>
                                <a:gd name="connsiteX42" fmla="*/ 4971 w 10010"/>
                                <a:gd name="connsiteY42" fmla="*/ 3670 h 9316"/>
                                <a:gd name="connsiteX43" fmla="*/ 4069 w 10010"/>
                                <a:gd name="connsiteY43" fmla="*/ 3428 h 9316"/>
                                <a:gd name="connsiteX44" fmla="*/ 3743 w 10010"/>
                                <a:gd name="connsiteY44" fmla="*/ 6095 h 9316"/>
                                <a:gd name="connsiteX45" fmla="*/ 4645 w 10010"/>
                                <a:gd name="connsiteY45" fmla="*/ 6891 h 9316"/>
                                <a:gd name="connsiteX46" fmla="*/ 5564 w 10010"/>
                                <a:gd name="connsiteY46" fmla="*/ 6839 h 9316"/>
                                <a:gd name="connsiteX47" fmla="*/ 6591 w 10010"/>
                                <a:gd name="connsiteY47" fmla="*/ 5922 h 9316"/>
                                <a:gd name="connsiteX48" fmla="*/ 7084 w 10010"/>
                                <a:gd name="connsiteY48" fmla="*/ 4900 h 9316"/>
                                <a:gd name="connsiteX49" fmla="*/ 7153 w 10010"/>
                                <a:gd name="connsiteY49" fmla="*/ 4467 h 9316"/>
                                <a:gd name="connsiteX50" fmla="*/ 7153 w 10010"/>
                                <a:gd name="connsiteY50" fmla="*/ 4467 h 9316"/>
                                <a:gd name="connsiteX51" fmla="*/ 7160 w 10010"/>
                                <a:gd name="connsiteY51" fmla="*/ 4406 h 9316"/>
                                <a:gd name="connsiteX52" fmla="*/ 7151 w 10010"/>
                                <a:gd name="connsiteY52" fmla="*/ 3515 h 9316"/>
                                <a:gd name="connsiteX53" fmla="*/ 6074 w 10010"/>
                                <a:gd name="connsiteY53" fmla="*/ 1714 h 9316"/>
                                <a:gd name="connsiteX54" fmla="*/ 4754 w 10010"/>
                                <a:gd name="connsiteY54" fmla="*/ 2580 h 9316"/>
                                <a:gd name="connsiteX55" fmla="*/ 3885 w 10010"/>
                                <a:gd name="connsiteY55" fmla="*/ 3324 h 9316"/>
                                <a:gd name="connsiteX56" fmla="*/ 3250 w 10010"/>
                                <a:gd name="connsiteY56" fmla="*/ 7324 h 9316"/>
                                <a:gd name="connsiteX57" fmla="*/ 3734 w 10010"/>
                                <a:gd name="connsiteY57" fmla="*/ 8311 h 9316"/>
                                <a:gd name="connsiteX58" fmla="*/ 4695 w 10010"/>
                                <a:gd name="connsiteY58" fmla="*/ 9316 h 9316"/>
                                <a:gd name="connsiteX59" fmla="*/ 5848 w 10010"/>
                                <a:gd name="connsiteY59" fmla="*/ 8484 h 9316"/>
                                <a:gd name="connsiteX60" fmla="*/ 6391 w 10010"/>
                                <a:gd name="connsiteY60" fmla="*/ 8484 h 9316"/>
                                <a:gd name="connsiteX61" fmla="*/ 6884 w 10010"/>
                                <a:gd name="connsiteY61" fmla="*/ 7393 h 9316"/>
                                <a:gd name="connsiteX62" fmla="*/ 7059 w 10010"/>
                                <a:gd name="connsiteY62" fmla="*/ 5904 h 9316"/>
                                <a:gd name="connsiteX63" fmla="*/ 7377 w 10010"/>
                                <a:gd name="connsiteY63" fmla="*/ 4744 h 9316"/>
                                <a:gd name="connsiteX64" fmla="*/ 7268 w 10010"/>
                                <a:gd name="connsiteY64" fmla="*/ 3688 h 9316"/>
                                <a:gd name="connsiteX65" fmla="*/ 6332 w 10010"/>
                                <a:gd name="connsiteY65" fmla="*/ 2770 h 9316"/>
                                <a:gd name="connsiteX66" fmla="*/ 5063 w 10010"/>
                                <a:gd name="connsiteY66" fmla="*/ 2839 h 9316"/>
                                <a:gd name="connsiteX67" fmla="*/ 4110 w 10010"/>
                                <a:gd name="connsiteY67" fmla="*/ 1662 h 9316"/>
                                <a:gd name="connsiteX68" fmla="*/ 3166 w 10010"/>
                                <a:gd name="connsiteY68" fmla="*/ 2493 h 9316"/>
                                <a:gd name="connsiteX69" fmla="*/ 3047 w 10010"/>
                                <a:gd name="connsiteY69" fmla="*/ 4493 h 9316"/>
                                <a:gd name="connsiteX70" fmla="*/ 4144 w 10010"/>
                                <a:gd name="connsiteY70" fmla="*/ 7393 h 9316"/>
                                <a:gd name="connsiteX71" fmla="*/ 5689 w 10010"/>
                                <a:gd name="connsiteY71" fmla="*/ 7238 h 9316"/>
                                <a:gd name="connsiteX72" fmla="*/ 6658 w 10010"/>
                                <a:gd name="connsiteY72" fmla="*/ 7238 h 9316"/>
                                <a:gd name="connsiteX73" fmla="*/ 7268 w 10010"/>
                                <a:gd name="connsiteY73" fmla="*/ 5956 h 9316"/>
                                <a:gd name="connsiteX74" fmla="*/ 6115 w 10010"/>
                                <a:gd name="connsiteY74" fmla="*/ 3445 h 9316"/>
                                <a:gd name="connsiteX75" fmla="*/ 5021 w 10010"/>
                                <a:gd name="connsiteY75" fmla="*/ 3186 h 9316"/>
                                <a:gd name="connsiteX76" fmla="*/ 5263 w 10010"/>
                                <a:gd name="connsiteY76" fmla="*/ 5454 h 9316"/>
                                <a:gd name="connsiteX77" fmla="*/ 4561 w 10010"/>
                                <a:gd name="connsiteY77" fmla="*/ 5679 h 9316"/>
                                <a:gd name="connsiteX78" fmla="*/ 4069 w 10010"/>
                                <a:gd name="connsiteY78" fmla="*/ 4103 h 9316"/>
                                <a:gd name="connsiteX79" fmla="*/ 5021 w 10010"/>
                                <a:gd name="connsiteY79" fmla="*/ 4692 h 9316"/>
                                <a:gd name="connsiteX80" fmla="*/ 3609 w 10010"/>
                                <a:gd name="connsiteY80" fmla="*/ 6978 h 9316"/>
                                <a:gd name="connsiteX81" fmla="*/ 5238 w 10010"/>
                                <a:gd name="connsiteY81" fmla="*/ 7896 h 9316"/>
                                <a:gd name="connsiteX82" fmla="*/ 5606 w 10010"/>
                                <a:gd name="connsiteY82" fmla="*/ 5056 h 9316"/>
                                <a:gd name="connsiteX83" fmla="*/ 3659 w 10010"/>
                                <a:gd name="connsiteY83" fmla="*/ 2320 h 9316"/>
                                <a:gd name="connsiteX84" fmla="*/ 4252 w 10010"/>
                                <a:gd name="connsiteY84" fmla="*/ 502 h 9316"/>
                                <a:gd name="connsiteX85" fmla="*/ 6090 w 10010"/>
                                <a:gd name="connsiteY85" fmla="*/ 883 h 9316"/>
                                <a:gd name="connsiteX86" fmla="*/ 5472 w 10010"/>
                                <a:gd name="connsiteY86" fmla="*/ 5627 h 9316"/>
                                <a:gd name="connsiteX87" fmla="*/ 6316 w 10010"/>
                                <a:gd name="connsiteY87" fmla="*/ 7999 h 9316"/>
                                <a:gd name="connsiteX88" fmla="*/ 6107 w 10010"/>
                                <a:gd name="connsiteY88" fmla="*/ 3826 h 9316"/>
                                <a:gd name="connsiteX89" fmla="*/ 3793 w 10010"/>
                                <a:gd name="connsiteY89" fmla="*/ 4519 h 9316"/>
                                <a:gd name="connsiteX90" fmla="*/ 4327 w 10010"/>
                                <a:gd name="connsiteY90" fmla="*/ 7861 h 9316"/>
                                <a:gd name="connsiteX91" fmla="*/ 5556 w 10010"/>
                                <a:gd name="connsiteY91" fmla="*/ 9056 h 9316"/>
                                <a:gd name="connsiteX92" fmla="*/ 6884 w 10010"/>
                                <a:gd name="connsiteY92" fmla="*/ 6095 h 9316"/>
                                <a:gd name="connsiteX93" fmla="*/ 6140 w 10010"/>
                                <a:gd name="connsiteY93" fmla="*/ 2389 h 9316"/>
                                <a:gd name="connsiteX94" fmla="*/ 4002 w 10010"/>
                                <a:gd name="connsiteY94" fmla="*/ 1367 h 9316"/>
                                <a:gd name="connsiteX95" fmla="*/ 3551 w 10010"/>
                                <a:gd name="connsiteY95" fmla="*/ 6199 h 9316"/>
                                <a:gd name="connsiteX96" fmla="*/ 6199 w 10010"/>
                                <a:gd name="connsiteY96" fmla="*/ 4848 h 9316"/>
                                <a:gd name="connsiteX97" fmla="*/ 5288 w 10010"/>
                                <a:gd name="connsiteY97" fmla="*/ 2406 h 9316"/>
                                <a:gd name="connsiteX98" fmla="*/ 4745 w 10010"/>
                                <a:gd name="connsiteY98" fmla="*/ 1679 h 9316"/>
                                <a:gd name="connsiteX99" fmla="*/ 4745 w 10010"/>
                                <a:gd name="connsiteY99" fmla="*/ 2926 h 9316"/>
                                <a:gd name="connsiteX100" fmla="*/ 5597 w 10010"/>
                                <a:gd name="connsiteY100" fmla="*/ 2354 h 9316"/>
                                <a:gd name="connsiteX101" fmla="*/ 4820 w 10010"/>
                                <a:gd name="connsiteY101" fmla="*/ 2268 h 9316"/>
                                <a:gd name="connsiteX102" fmla="*/ 4612 w 10010"/>
                                <a:gd name="connsiteY102" fmla="*/ 5229 h 9316"/>
                                <a:gd name="connsiteX103" fmla="*/ 6124 w 10010"/>
                                <a:gd name="connsiteY103" fmla="*/ 8294 h 9316"/>
                                <a:gd name="connsiteX104" fmla="*/ 7084 w 10010"/>
                                <a:gd name="connsiteY104" fmla="*/ 6961 h 9316"/>
                                <a:gd name="connsiteX105" fmla="*/ 7118 w 10010"/>
                                <a:gd name="connsiteY105" fmla="*/ 2718 h 9316"/>
                                <a:gd name="connsiteX106" fmla="*/ 5046 w 10010"/>
                                <a:gd name="connsiteY106" fmla="*/ 1471 h 9316"/>
                                <a:gd name="connsiteX107" fmla="*/ 3617 w 10010"/>
                                <a:gd name="connsiteY107" fmla="*/ 2909 h 9316"/>
                                <a:gd name="connsiteX108" fmla="*/ 3676 w 10010"/>
                                <a:gd name="connsiteY108" fmla="*/ 1246 h 9316"/>
                                <a:gd name="connsiteX109" fmla="*/ 6433 w 10010"/>
                                <a:gd name="connsiteY109" fmla="*/ 1038 h 9316"/>
                                <a:gd name="connsiteX110" fmla="*/ 6115 w 10010"/>
                                <a:gd name="connsiteY110" fmla="*/ 6978 h 9316"/>
                                <a:gd name="connsiteX111" fmla="*/ 5305 w 10010"/>
                                <a:gd name="connsiteY111" fmla="*/ 9298 h 9316"/>
                                <a:gd name="connsiteX112" fmla="*/ 3926 w 10010"/>
                                <a:gd name="connsiteY112" fmla="*/ 4779 h 9316"/>
                                <a:gd name="connsiteX113" fmla="*/ 7853 w 10010"/>
                                <a:gd name="connsiteY113" fmla="*/ 6077 h 9316"/>
                                <a:gd name="connsiteX114" fmla="*/ 9541 w 10010"/>
                                <a:gd name="connsiteY114" fmla="*/ 5038 h 9316"/>
                                <a:gd name="connsiteX115" fmla="*/ 10010 w 10010"/>
                                <a:gd name="connsiteY115" fmla="*/ 3999 h 9316"/>
                                <a:gd name="connsiteX0" fmla="*/ 0 w 9900"/>
                                <a:gd name="connsiteY0" fmla="*/ 9107 h 10000"/>
                                <a:gd name="connsiteX1" fmla="*/ 3080 w 9900"/>
                                <a:gd name="connsiteY1" fmla="*/ 5557 h 10000"/>
                                <a:gd name="connsiteX2" fmla="*/ 5074 w 9900"/>
                                <a:gd name="connsiteY2" fmla="*/ 6710 h 10000"/>
                                <a:gd name="connsiteX3" fmla="*/ 6518 w 9900"/>
                                <a:gd name="connsiteY3" fmla="*/ 5929 h 10000"/>
                                <a:gd name="connsiteX4" fmla="*/ 6885 w 9900"/>
                                <a:gd name="connsiteY4" fmla="*/ 4479 h 10000"/>
                                <a:gd name="connsiteX5" fmla="*/ 6368 w 9900"/>
                                <a:gd name="connsiteY5" fmla="*/ 2267 h 10000"/>
                                <a:gd name="connsiteX6" fmla="*/ 5467 w 9900"/>
                                <a:gd name="connsiteY6" fmla="*/ 3829 h 10000"/>
                                <a:gd name="connsiteX7" fmla="*/ 5992 w 9900"/>
                                <a:gd name="connsiteY7" fmla="*/ 5780 h 10000"/>
                                <a:gd name="connsiteX8" fmla="*/ 6509 w 9900"/>
                                <a:gd name="connsiteY8" fmla="*/ 7193 h 10000"/>
                                <a:gd name="connsiteX9" fmla="*/ 5934 w 9900"/>
                                <a:gd name="connsiteY9" fmla="*/ 8698 h 10000"/>
                                <a:gd name="connsiteX10" fmla="*/ 4673 w 9900"/>
                                <a:gd name="connsiteY10" fmla="*/ 8717 h 10000"/>
                                <a:gd name="connsiteX11" fmla="*/ 4632 w 9900"/>
                                <a:gd name="connsiteY11" fmla="*/ 4869 h 10000"/>
                                <a:gd name="connsiteX12" fmla="*/ 5742 w 9900"/>
                                <a:gd name="connsiteY12" fmla="*/ 3995 h 10000"/>
                                <a:gd name="connsiteX13" fmla="*/ 5900 w 9900"/>
                                <a:gd name="connsiteY13" fmla="*/ 1691 h 10000"/>
                                <a:gd name="connsiteX14" fmla="*/ 4449 w 9900"/>
                                <a:gd name="connsiteY14" fmla="*/ 1059 h 10000"/>
                                <a:gd name="connsiteX15" fmla="*/ 4403 w 9900"/>
                                <a:gd name="connsiteY15" fmla="*/ 2583 h 10000"/>
                                <a:gd name="connsiteX16" fmla="*/ 4615 w 9900"/>
                                <a:gd name="connsiteY16" fmla="*/ 4293 h 10000"/>
                                <a:gd name="connsiteX17" fmla="*/ 5016 w 9900"/>
                                <a:gd name="connsiteY17" fmla="*/ 8197 h 10000"/>
                                <a:gd name="connsiteX18" fmla="*/ 4399 w 9900"/>
                                <a:gd name="connsiteY18" fmla="*/ 9200 h 10000"/>
                                <a:gd name="connsiteX19" fmla="*/ 3489 w 9900"/>
                                <a:gd name="connsiteY19" fmla="*/ 7676 h 10000"/>
                                <a:gd name="connsiteX20" fmla="*/ 3414 w 9900"/>
                                <a:gd name="connsiteY20" fmla="*/ 5130 h 10000"/>
                                <a:gd name="connsiteX21" fmla="*/ 3180 w 9900"/>
                                <a:gd name="connsiteY21" fmla="*/ 3476 h 10000"/>
                                <a:gd name="connsiteX22" fmla="*/ 3630 w 9900"/>
                                <a:gd name="connsiteY22" fmla="*/ 1802 h 10000"/>
                                <a:gd name="connsiteX23" fmla="*/ 4307 w 9900"/>
                                <a:gd name="connsiteY23" fmla="*/ 854 h 10000"/>
                                <a:gd name="connsiteX24" fmla="*/ 5133 w 9900"/>
                                <a:gd name="connsiteY24" fmla="*/ 1970 h 10000"/>
                                <a:gd name="connsiteX25" fmla="*/ 6201 w 9900"/>
                                <a:gd name="connsiteY25" fmla="*/ 1226 h 10000"/>
                                <a:gd name="connsiteX26" fmla="*/ 6935 w 9900"/>
                                <a:gd name="connsiteY26" fmla="*/ 2620 h 10000"/>
                                <a:gd name="connsiteX27" fmla="*/ 6643 w 9900"/>
                                <a:gd name="connsiteY27" fmla="*/ 5000 h 10000"/>
                                <a:gd name="connsiteX28" fmla="*/ 6735 w 9900"/>
                                <a:gd name="connsiteY28" fmla="*/ 6858 h 10000"/>
                                <a:gd name="connsiteX29" fmla="*/ 6068 w 9900"/>
                                <a:gd name="connsiteY29" fmla="*/ 8215 h 10000"/>
                                <a:gd name="connsiteX30" fmla="*/ 5099 w 9900"/>
                                <a:gd name="connsiteY30" fmla="*/ 9572 h 10000"/>
                                <a:gd name="connsiteX31" fmla="*/ 4173 w 9900"/>
                                <a:gd name="connsiteY31" fmla="*/ 8642 h 10000"/>
                                <a:gd name="connsiteX32" fmla="*/ 2986 w 9900"/>
                                <a:gd name="connsiteY32" fmla="*/ 6249 h 10000"/>
                                <a:gd name="connsiteX33" fmla="*/ 2963 w 9900"/>
                                <a:gd name="connsiteY33" fmla="*/ 6114 h 10000"/>
                                <a:gd name="connsiteX34" fmla="*/ 3013 w 9900"/>
                                <a:gd name="connsiteY34" fmla="*/ 3959 h 10000"/>
                                <a:gd name="connsiteX35" fmla="*/ 3881 w 9900"/>
                                <a:gd name="connsiteY35" fmla="*/ 3233 h 10000"/>
                                <a:gd name="connsiteX36" fmla="*/ 4165 w 9900"/>
                                <a:gd name="connsiteY36" fmla="*/ 2211 h 10000"/>
                                <a:gd name="connsiteX37" fmla="*/ 4615 w 9900"/>
                                <a:gd name="connsiteY37" fmla="*/ 408 h 10000"/>
                                <a:gd name="connsiteX38" fmla="*/ 5492 w 9900"/>
                                <a:gd name="connsiteY38" fmla="*/ 278 h 10000"/>
                                <a:gd name="connsiteX39" fmla="*/ 6151 w 9900"/>
                                <a:gd name="connsiteY39" fmla="*/ 1523 h 10000"/>
                                <a:gd name="connsiteX40" fmla="*/ 6668 w 9900"/>
                                <a:gd name="connsiteY40" fmla="*/ 2100 h 10000"/>
                                <a:gd name="connsiteX41" fmla="*/ 6318 w 9900"/>
                                <a:gd name="connsiteY41" fmla="*/ 4683 h 10000"/>
                                <a:gd name="connsiteX42" fmla="*/ 4966 w 9900"/>
                                <a:gd name="connsiteY42" fmla="*/ 3939 h 10000"/>
                                <a:gd name="connsiteX43" fmla="*/ 4065 w 9900"/>
                                <a:gd name="connsiteY43" fmla="*/ 3680 h 10000"/>
                                <a:gd name="connsiteX44" fmla="*/ 3739 w 9900"/>
                                <a:gd name="connsiteY44" fmla="*/ 6543 h 10000"/>
                                <a:gd name="connsiteX45" fmla="*/ 4640 w 9900"/>
                                <a:gd name="connsiteY45" fmla="*/ 7397 h 10000"/>
                                <a:gd name="connsiteX46" fmla="*/ 5558 w 9900"/>
                                <a:gd name="connsiteY46" fmla="*/ 7341 h 10000"/>
                                <a:gd name="connsiteX47" fmla="*/ 6584 w 9900"/>
                                <a:gd name="connsiteY47" fmla="*/ 6357 h 10000"/>
                                <a:gd name="connsiteX48" fmla="*/ 7077 w 9900"/>
                                <a:gd name="connsiteY48" fmla="*/ 5260 h 10000"/>
                                <a:gd name="connsiteX49" fmla="*/ 7146 w 9900"/>
                                <a:gd name="connsiteY49" fmla="*/ 4795 h 10000"/>
                                <a:gd name="connsiteX50" fmla="*/ 7146 w 9900"/>
                                <a:gd name="connsiteY50" fmla="*/ 4795 h 10000"/>
                                <a:gd name="connsiteX51" fmla="*/ 7153 w 9900"/>
                                <a:gd name="connsiteY51" fmla="*/ 4729 h 10000"/>
                                <a:gd name="connsiteX52" fmla="*/ 7144 w 9900"/>
                                <a:gd name="connsiteY52" fmla="*/ 3773 h 10000"/>
                                <a:gd name="connsiteX53" fmla="*/ 6068 w 9900"/>
                                <a:gd name="connsiteY53" fmla="*/ 1840 h 10000"/>
                                <a:gd name="connsiteX54" fmla="*/ 4749 w 9900"/>
                                <a:gd name="connsiteY54" fmla="*/ 2769 h 10000"/>
                                <a:gd name="connsiteX55" fmla="*/ 3881 w 9900"/>
                                <a:gd name="connsiteY55" fmla="*/ 3568 h 10000"/>
                                <a:gd name="connsiteX56" fmla="*/ 3247 w 9900"/>
                                <a:gd name="connsiteY56" fmla="*/ 7862 h 10000"/>
                                <a:gd name="connsiteX57" fmla="*/ 3730 w 9900"/>
                                <a:gd name="connsiteY57" fmla="*/ 8921 h 10000"/>
                                <a:gd name="connsiteX58" fmla="*/ 4690 w 9900"/>
                                <a:gd name="connsiteY58" fmla="*/ 10000 h 10000"/>
                                <a:gd name="connsiteX59" fmla="*/ 5842 w 9900"/>
                                <a:gd name="connsiteY59" fmla="*/ 9107 h 10000"/>
                                <a:gd name="connsiteX60" fmla="*/ 6385 w 9900"/>
                                <a:gd name="connsiteY60" fmla="*/ 9107 h 10000"/>
                                <a:gd name="connsiteX61" fmla="*/ 6877 w 9900"/>
                                <a:gd name="connsiteY61" fmla="*/ 7936 h 10000"/>
                                <a:gd name="connsiteX62" fmla="*/ 7052 w 9900"/>
                                <a:gd name="connsiteY62" fmla="*/ 6337 h 10000"/>
                                <a:gd name="connsiteX63" fmla="*/ 7370 w 9900"/>
                                <a:gd name="connsiteY63" fmla="*/ 5092 h 10000"/>
                                <a:gd name="connsiteX64" fmla="*/ 7261 w 9900"/>
                                <a:gd name="connsiteY64" fmla="*/ 3959 h 10000"/>
                                <a:gd name="connsiteX65" fmla="*/ 6326 w 9900"/>
                                <a:gd name="connsiteY65" fmla="*/ 2973 h 10000"/>
                                <a:gd name="connsiteX66" fmla="*/ 5058 w 9900"/>
                                <a:gd name="connsiteY66" fmla="*/ 3047 h 10000"/>
                                <a:gd name="connsiteX67" fmla="*/ 4106 w 9900"/>
                                <a:gd name="connsiteY67" fmla="*/ 1784 h 10000"/>
                                <a:gd name="connsiteX68" fmla="*/ 3163 w 9900"/>
                                <a:gd name="connsiteY68" fmla="*/ 2676 h 10000"/>
                                <a:gd name="connsiteX69" fmla="*/ 3044 w 9900"/>
                                <a:gd name="connsiteY69" fmla="*/ 4823 h 10000"/>
                                <a:gd name="connsiteX70" fmla="*/ 4140 w 9900"/>
                                <a:gd name="connsiteY70" fmla="*/ 7936 h 10000"/>
                                <a:gd name="connsiteX71" fmla="*/ 5683 w 9900"/>
                                <a:gd name="connsiteY71" fmla="*/ 7769 h 10000"/>
                                <a:gd name="connsiteX72" fmla="*/ 6651 w 9900"/>
                                <a:gd name="connsiteY72" fmla="*/ 7769 h 10000"/>
                                <a:gd name="connsiteX73" fmla="*/ 7261 w 9900"/>
                                <a:gd name="connsiteY73" fmla="*/ 6393 h 10000"/>
                                <a:gd name="connsiteX74" fmla="*/ 6109 w 9900"/>
                                <a:gd name="connsiteY74" fmla="*/ 3698 h 10000"/>
                                <a:gd name="connsiteX75" fmla="*/ 5016 w 9900"/>
                                <a:gd name="connsiteY75" fmla="*/ 3420 h 10000"/>
                                <a:gd name="connsiteX76" fmla="*/ 5258 w 9900"/>
                                <a:gd name="connsiteY76" fmla="*/ 5854 h 10000"/>
                                <a:gd name="connsiteX77" fmla="*/ 4556 w 9900"/>
                                <a:gd name="connsiteY77" fmla="*/ 6096 h 10000"/>
                                <a:gd name="connsiteX78" fmla="*/ 4065 w 9900"/>
                                <a:gd name="connsiteY78" fmla="*/ 4404 h 10000"/>
                                <a:gd name="connsiteX79" fmla="*/ 5016 w 9900"/>
                                <a:gd name="connsiteY79" fmla="*/ 5036 h 10000"/>
                                <a:gd name="connsiteX80" fmla="*/ 3605 w 9900"/>
                                <a:gd name="connsiteY80" fmla="*/ 7490 h 10000"/>
                                <a:gd name="connsiteX81" fmla="*/ 5233 w 9900"/>
                                <a:gd name="connsiteY81" fmla="*/ 8476 h 10000"/>
                                <a:gd name="connsiteX82" fmla="*/ 5600 w 9900"/>
                                <a:gd name="connsiteY82" fmla="*/ 5427 h 10000"/>
                                <a:gd name="connsiteX83" fmla="*/ 3655 w 9900"/>
                                <a:gd name="connsiteY83" fmla="*/ 2490 h 10000"/>
                                <a:gd name="connsiteX84" fmla="*/ 4248 w 9900"/>
                                <a:gd name="connsiteY84" fmla="*/ 539 h 10000"/>
                                <a:gd name="connsiteX85" fmla="*/ 6084 w 9900"/>
                                <a:gd name="connsiteY85" fmla="*/ 948 h 10000"/>
                                <a:gd name="connsiteX86" fmla="*/ 5467 w 9900"/>
                                <a:gd name="connsiteY86" fmla="*/ 6040 h 10000"/>
                                <a:gd name="connsiteX87" fmla="*/ 6310 w 9900"/>
                                <a:gd name="connsiteY87" fmla="*/ 8586 h 10000"/>
                                <a:gd name="connsiteX88" fmla="*/ 6101 w 9900"/>
                                <a:gd name="connsiteY88" fmla="*/ 4107 h 10000"/>
                                <a:gd name="connsiteX89" fmla="*/ 3789 w 9900"/>
                                <a:gd name="connsiteY89" fmla="*/ 4851 h 10000"/>
                                <a:gd name="connsiteX90" fmla="*/ 4323 w 9900"/>
                                <a:gd name="connsiteY90" fmla="*/ 8438 h 10000"/>
                                <a:gd name="connsiteX91" fmla="*/ 5550 w 9900"/>
                                <a:gd name="connsiteY91" fmla="*/ 9721 h 10000"/>
                                <a:gd name="connsiteX92" fmla="*/ 6877 w 9900"/>
                                <a:gd name="connsiteY92" fmla="*/ 6543 h 10000"/>
                                <a:gd name="connsiteX93" fmla="*/ 6134 w 9900"/>
                                <a:gd name="connsiteY93" fmla="*/ 2564 h 10000"/>
                                <a:gd name="connsiteX94" fmla="*/ 3998 w 9900"/>
                                <a:gd name="connsiteY94" fmla="*/ 1467 h 10000"/>
                                <a:gd name="connsiteX95" fmla="*/ 3547 w 9900"/>
                                <a:gd name="connsiteY95" fmla="*/ 6654 h 10000"/>
                                <a:gd name="connsiteX96" fmla="*/ 6193 w 9900"/>
                                <a:gd name="connsiteY96" fmla="*/ 5204 h 10000"/>
                                <a:gd name="connsiteX97" fmla="*/ 5283 w 9900"/>
                                <a:gd name="connsiteY97" fmla="*/ 2583 h 10000"/>
                                <a:gd name="connsiteX98" fmla="*/ 4740 w 9900"/>
                                <a:gd name="connsiteY98" fmla="*/ 1802 h 10000"/>
                                <a:gd name="connsiteX99" fmla="*/ 4740 w 9900"/>
                                <a:gd name="connsiteY99" fmla="*/ 3141 h 10000"/>
                                <a:gd name="connsiteX100" fmla="*/ 5591 w 9900"/>
                                <a:gd name="connsiteY100" fmla="*/ 2527 h 10000"/>
                                <a:gd name="connsiteX101" fmla="*/ 4815 w 9900"/>
                                <a:gd name="connsiteY101" fmla="*/ 2435 h 10000"/>
                                <a:gd name="connsiteX102" fmla="*/ 4607 w 9900"/>
                                <a:gd name="connsiteY102" fmla="*/ 5613 h 10000"/>
                                <a:gd name="connsiteX103" fmla="*/ 6118 w 9900"/>
                                <a:gd name="connsiteY103" fmla="*/ 8903 h 10000"/>
                                <a:gd name="connsiteX104" fmla="*/ 7077 w 9900"/>
                                <a:gd name="connsiteY104" fmla="*/ 7472 h 10000"/>
                                <a:gd name="connsiteX105" fmla="*/ 7111 w 9900"/>
                                <a:gd name="connsiteY105" fmla="*/ 2918 h 10000"/>
                                <a:gd name="connsiteX106" fmla="*/ 5041 w 9900"/>
                                <a:gd name="connsiteY106" fmla="*/ 1579 h 10000"/>
                                <a:gd name="connsiteX107" fmla="*/ 3613 w 9900"/>
                                <a:gd name="connsiteY107" fmla="*/ 3123 h 10000"/>
                                <a:gd name="connsiteX108" fmla="*/ 3672 w 9900"/>
                                <a:gd name="connsiteY108" fmla="*/ 1337 h 10000"/>
                                <a:gd name="connsiteX109" fmla="*/ 6427 w 9900"/>
                                <a:gd name="connsiteY109" fmla="*/ 1114 h 10000"/>
                                <a:gd name="connsiteX110" fmla="*/ 6109 w 9900"/>
                                <a:gd name="connsiteY110" fmla="*/ 7490 h 10000"/>
                                <a:gd name="connsiteX111" fmla="*/ 5300 w 9900"/>
                                <a:gd name="connsiteY111" fmla="*/ 9981 h 10000"/>
                                <a:gd name="connsiteX112" fmla="*/ 3922 w 9900"/>
                                <a:gd name="connsiteY112" fmla="*/ 5130 h 10000"/>
                                <a:gd name="connsiteX113" fmla="*/ 7845 w 9900"/>
                                <a:gd name="connsiteY113" fmla="*/ 6523 h 10000"/>
                                <a:gd name="connsiteX114" fmla="*/ 9531 w 9900"/>
                                <a:gd name="connsiteY114" fmla="*/ 5408 h 10000"/>
                                <a:gd name="connsiteX115" fmla="*/ 9900 w 9900"/>
                                <a:gd name="connsiteY115" fmla="*/ 4536 h 1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Lst>
                              <a:rect l="l" t="t" r="r" b="b"/>
                              <a:pathLst>
                                <a:path w="9900" h="10000">
                                  <a:moveTo>
                                    <a:pt x="0" y="9107"/>
                                  </a:moveTo>
                                  <a:cubicBezTo>
                                    <a:pt x="1027" y="5278"/>
                                    <a:pt x="2666" y="5404"/>
                                    <a:pt x="3080" y="5557"/>
                                  </a:cubicBezTo>
                                  <a:cubicBezTo>
                                    <a:pt x="3912" y="5868"/>
                                    <a:pt x="4142" y="6593"/>
                                    <a:pt x="5074" y="6710"/>
                                  </a:cubicBezTo>
                                  <a:cubicBezTo>
                                    <a:pt x="6036" y="6826"/>
                                    <a:pt x="6416" y="6134"/>
                                    <a:pt x="6518" y="5929"/>
                                  </a:cubicBezTo>
                                  <a:cubicBezTo>
                                    <a:pt x="6599" y="5766"/>
                                    <a:pt x="6841" y="5269"/>
                                    <a:pt x="6885" y="4479"/>
                                  </a:cubicBezTo>
                                  <a:cubicBezTo>
                                    <a:pt x="6931" y="3680"/>
                                    <a:pt x="6781" y="2481"/>
                                    <a:pt x="6368" y="2267"/>
                                  </a:cubicBezTo>
                                  <a:cubicBezTo>
                                    <a:pt x="5940" y="2044"/>
                                    <a:pt x="5494" y="3020"/>
                                    <a:pt x="5467" y="3829"/>
                                  </a:cubicBezTo>
                                  <a:cubicBezTo>
                                    <a:pt x="5448" y="4410"/>
                                    <a:pt x="5648" y="4911"/>
                                    <a:pt x="5992" y="5780"/>
                                  </a:cubicBezTo>
                                  <a:cubicBezTo>
                                    <a:pt x="6335" y="6640"/>
                                    <a:pt x="6500" y="6752"/>
                                    <a:pt x="6509" y="7193"/>
                                  </a:cubicBezTo>
                                  <a:cubicBezTo>
                                    <a:pt x="6528" y="7987"/>
                                    <a:pt x="6009" y="8610"/>
                                    <a:pt x="5934" y="8698"/>
                                  </a:cubicBezTo>
                                  <a:cubicBezTo>
                                    <a:pt x="5880" y="8763"/>
                                    <a:pt x="5168" y="9558"/>
                                    <a:pt x="4673" y="8717"/>
                                  </a:cubicBezTo>
                                  <a:cubicBezTo>
                                    <a:pt x="4146" y="7820"/>
                                    <a:pt x="4232" y="5673"/>
                                    <a:pt x="4632" y="4869"/>
                                  </a:cubicBezTo>
                                  <a:cubicBezTo>
                                    <a:pt x="4974" y="4186"/>
                                    <a:pt x="5400" y="4771"/>
                                    <a:pt x="5742" y="3995"/>
                                  </a:cubicBezTo>
                                  <a:cubicBezTo>
                                    <a:pt x="5990" y="3434"/>
                                    <a:pt x="6074" y="2425"/>
                                    <a:pt x="5900" y="1691"/>
                                  </a:cubicBezTo>
                                  <a:cubicBezTo>
                                    <a:pt x="5614" y="478"/>
                                    <a:pt x="4726" y="376"/>
                                    <a:pt x="4449" y="1059"/>
                                  </a:cubicBezTo>
                                  <a:cubicBezTo>
                                    <a:pt x="4323" y="1371"/>
                                    <a:pt x="4359" y="1876"/>
                                    <a:pt x="4403" y="2583"/>
                                  </a:cubicBezTo>
                                  <a:cubicBezTo>
                                    <a:pt x="4451" y="3392"/>
                                    <a:pt x="4556" y="3967"/>
                                    <a:pt x="4615" y="4293"/>
                                  </a:cubicBezTo>
                                  <a:cubicBezTo>
                                    <a:pt x="4989" y="6379"/>
                                    <a:pt x="5177" y="7425"/>
                                    <a:pt x="5016" y="8197"/>
                                  </a:cubicBezTo>
                                  <a:cubicBezTo>
                                    <a:pt x="4901" y="8740"/>
                                    <a:pt x="4650" y="9149"/>
                                    <a:pt x="4399" y="9200"/>
                                  </a:cubicBezTo>
                                  <a:cubicBezTo>
                                    <a:pt x="3998" y="9280"/>
                                    <a:pt x="3628" y="8438"/>
                                    <a:pt x="3489" y="7676"/>
                                  </a:cubicBezTo>
                                  <a:cubicBezTo>
                                    <a:pt x="3322" y="6766"/>
                                    <a:pt x="3567" y="6439"/>
                                    <a:pt x="3414" y="5130"/>
                                  </a:cubicBezTo>
                                  <a:cubicBezTo>
                                    <a:pt x="3307" y="4214"/>
                                    <a:pt x="3155" y="4103"/>
                                    <a:pt x="3180" y="3476"/>
                                  </a:cubicBezTo>
                                  <a:cubicBezTo>
                                    <a:pt x="3209" y="2750"/>
                                    <a:pt x="3439" y="2235"/>
                                    <a:pt x="3630" y="1802"/>
                                  </a:cubicBezTo>
                                  <a:cubicBezTo>
                                    <a:pt x="3864" y="1277"/>
                                    <a:pt x="4056" y="850"/>
                                    <a:pt x="4307" y="854"/>
                                  </a:cubicBezTo>
                                  <a:cubicBezTo>
                                    <a:pt x="4680" y="864"/>
                                    <a:pt x="4728" y="1826"/>
                                    <a:pt x="5133" y="1970"/>
                                  </a:cubicBezTo>
                                  <a:cubicBezTo>
                                    <a:pt x="5566" y="2123"/>
                                    <a:pt x="5733" y="1100"/>
                                    <a:pt x="6201" y="1226"/>
                                  </a:cubicBezTo>
                                  <a:cubicBezTo>
                                    <a:pt x="6528" y="1315"/>
                                    <a:pt x="6862" y="1928"/>
                                    <a:pt x="6935" y="2620"/>
                                  </a:cubicBezTo>
                                  <a:cubicBezTo>
                                    <a:pt x="7023" y="3452"/>
                                    <a:pt x="6664" y="3745"/>
                                    <a:pt x="6643" y="5000"/>
                                  </a:cubicBezTo>
                                  <a:cubicBezTo>
                                    <a:pt x="6626" y="5970"/>
                                    <a:pt x="6837" y="6194"/>
                                    <a:pt x="6735" y="6858"/>
                                  </a:cubicBezTo>
                                  <a:cubicBezTo>
                                    <a:pt x="6685" y="7188"/>
                                    <a:pt x="6601" y="7341"/>
                                    <a:pt x="6068" y="8215"/>
                                  </a:cubicBezTo>
                                  <a:cubicBezTo>
                                    <a:pt x="5310" y="9456"/>
                                    <a:pt x="5233" y="9549"/>
                                    <a:pt x="5099" y="9572"/>
                                  </a:cubicBezTo>
                                  <a:cubicBezTo>
                                    <a:pt x="4924" y="9605"/>
                                    <a:pt x="4673" y="9284"/>
                                    <a:pt x="4173" y="8642"/>
                                  </a:cubicBezTo>
                                  <a:cubicBezTo>
                                    <a:pt x="3513" y="7802"/>
                                    <a:pt x="3144" y="7114"/>
                                    <a:pt x="2986" y="6249"/>
                                  </a:cubicBezTo>
                                  <a:cubicBezTo>
                                    <a:pt x="2973" y="6180"/>
                                    <a:pt x="2965" y="6124"/>
                                    <a:pt x="2963" y="6114"/>
                                  </a:cubicBezTo>
                                  <a:cubicBezTo>
                                    <a:pt x="2871" y="5529"/>
                                    <a:pt x="2808" y="4498"/>
                                    <a:pt x="3013" y="3959"/>
                                  </a:cubicBezTo>
                                  <a:cubicBezTo>
                                    <a:pt x="3230" y="3387"/>
                                    <a:pt x="3549" y="3893"/>
                                    <a:pt x="3881" y="3233"/>
                                  </a:cubicBezTo>
                                  <a:cubicBezTo>
                                    <a:pt x="3950" y="3095"/>
                                    <a:pt x="4023" y="2797"/>
                                    <a:pt x="4165" y="2211"/>
                                  </a:cubicBezTo>
                                  <a:cubicBezTo>
                                    <a:pt x="4488" y="873"/>
                                    <a:pt x="4461" y="664"/>
                                    <a:pt x="4615" y="408"/>
                                  </a:cubicBezTo>
                                  <a:cubicBezTo>
                                    <a:pt x="4861" y="4"/>
                                    <a:pt x="5237" y="32"/>
                                    <a:pt x="5492" y="278"/>
                                  </a:cubicBezTo>
                                  <a:cubicBezTo>
                                    <a:pt x="5788" y="567"/>
                                    <a:pt x="5760" y="1004"/>
                                    <a:pt x="6151" y="1523"/>
                                  </a:cubicBezTo>
                                  <a:cubicBezTo>
                                    <a:pt x="6456" y="1928"/>
                                    <a:pt x="6566" y="1788"/>
                                    <a:pt x="6668" y="2100"/>
                                  </a:cubicBezTo>
                                  <a:cubicBezTo>
                                    <a:pt x="6883" y="2755"/>
                                    <a:pt x="6704" y="4302"/>
                                    <a:pt x="6318" y="4683"/>
                                  </a:cubicBezTo>
                                  <a:cubicBezTo>
                                    <a:pt x="6072" y="4925"/>
                                    <a:pt x="5909" y="4535"/>
                                    <a:pt x="4966" y="3939"/>
                                  </a:cubicBezTo>
                                  <a:cubicBezTo>
                                    <a:pt x="4288" y="3512"/>
                                    <a:pt x="4156" y="3578"/>
                                    <a:pt x="4065" y="3680"/>
                                  </a:cubicBezTo>
                                  <a:cubicBezTo>
                                    <a:pt x="3678" y="4103"/>
                                    <a:pt x="3477" y="5655"/>
                                    <a:pt x="3739" y="6543"/>
                                  </a:cubicBezTo>
                                  <a:cubicBezTo>
                                    <a:pt x="3914" y="7133"/>
                                    <a:pt x="4246" y="7253"/>
                                    <a:pt x="4640" y="7397"/>
                                  </a:cubicBezTo>
                                  <a:cubicBezTo>
                                    <a:pt x="4730" y="7430"/>
                                    <a:pt x="5093" y="7550"/>
                                    <a:pt x="5558" y="7341"/>
                                  </a:cubicBezTo>
                                  <a:cubicBezTo>
                                    <a:pt x="6040" y="7128"/>
                                    <a:pt x="6354" y="6682"/>
                                    <a:pt x="6584" y="6357"/>
                                  </a:cubicBezTo>
                                  <a:cubicBezTo>
                                    <a:pt x="6841" y="5994"/>
                                    <a:pt x="6992" y="5678"/>
                                    <a:pt x="7077" y="5260"/>
                                  </a:cubicBezTo>
                                  <a:cubicBezTo>
                                    <a:pt x="7121" y="5050"/>
                                    <a:pt x="7142" y="4841"/>
                                    <a:pt x="7146" y="4795"/>
                                  </a:cubicBezTo>
                                  <a:lnTo>
                                    <a:pt x="7146" y="4795"/>
                                  </a:lnTo>
                                  <a:cubicBezTo>
                                    <a:pt x="7153" y="4763"/>
                                    <a:pt x="7153" y="4729"/>
                                    <a:pt x="7153" y="4729"/>
                                  </a:cubicBezTo>
                                  <a:cubicBezTo>
                                    <a:pt x="7155" y="4702"/>
                                    <a:pt x="7167" y="4019"/>
                                    <a:pt x="7144" y="3773"/>
                                  </a:cubicBezTo>
                                  <a:cubicBezTo>
                                    <a:pt x="7100" y="3289"/>
                                    <a:pt x="6695" y="2002"/>
                                    <a:pt x="6068" y="1840"/>
                                  </a:cubicBezTo>
                                  <a:cubicBezTo>
                                    <a:pt x="5898" y="1798"/>
                                    <a:pt x="5806" y="1858"/>
                                    <a:pt x="4749" y="2769"/>
                                  </a:cubicBezTo>
                                  <a:cubicBezTo>
                                    <a:pt x="4213" y="3229"/>
                                    <a:pt x="3945" y="3462"/>
                                    <a:pt x="3881" y="3568"/>
                                  </a:cubicBezTo>
                                  <a:cubicBezTo>
                                    <a:pt x="3289" y="4544"/>
                                    <a:pt x="2944" y="6584"/>
                                    <a:pt x="3247" y="7862"/>
                                  </a:cubicBezTo>
                                  <a:cubicBezTo>
                                    <a:pt x="3337" y="8247"/>
                                    <a:pt x="3468" y="8470"/>
                                    <a:pt x="3730" y="8921"/>
                                  </a:cubicBezTo>
                                  <a:cubicBezTo>
                                    <a:pt x="4079" y="9521"/>
                                    <a:pt x="4349" y="9986"/>
                                    <a:pt x="4690" y="10000"/>
                                  </a:cubicBezTo>
                                  <a:cubicBezTo>
                                    <a:pt x="5177" y="10023"/>
                                    <a:pt x="5254" y="9112"/>
                                    <a:pt x="5842" y="9107"/>
                                  </a:cubicBezTo>
                                  <a:cubicBezTo>
                                    <a:pt x="6097" y="9107"/>
                                    <a:pt x="6189" y="9274"/>
                                    <a:pt x="6385" y="9107"/>
                                  </a:cubicBezTo>
                                  <a:cubicBezTo>
                                    <a:pt x="6685" y="8851"/>
                                    <a:pt x="6831" y="8150"/>
                                    <a:pt x="6877" y="7936"/>
                                  </a:cubicBezTo>
                                  <a:cubicBezTo>
                                    <a:pt x="7025" y="7229"/>
                                    <a:pt x="6902" y="7063"/>
                                    <a:pt x="7052" y="6337"/>
                                  </a:cubicBezTo>
                                  <a:cubicBezTo>
                                    <a:pt x="7190" y="5673"/>
                                    <a:pt x="7332" y="5627"/>
                                    <a:pt x="7370" y="5092"/>
                                  </a:cubicBezTo>
                                  <a:cubicBezTo>
                                    <a:pt x="7412" y="4512"/>
                                    <a:pt x="7282" y="4033"/>
                                    <a:pt x="7261" y="3959"/>
                                  </a:cubicBezTo>
                                  <a:cubicBezTo>
                                    <a:pt x="7054" y="3215"/>
                                    <a:pt x="6628" y="3067"/>
                                    <a:pt x="6326" y="2973"/>
                                  </a:cubicBezTo>
                                  <a:cubicBezTo>
                                    <a:pt x="5629" y="2755"/>
                                    <a:pt x="5518" y="3359"/>
                                    <a:pt x="5058" y="3047"/>
                                  </a:cubicBezTo>
                                  <a:cubicBezTo>
                                    <a:pt x="4556" y="2708"/>
                                    <a:pt x="4556" y="1914"/>
                                    <a:pt x="4106" y="1784"/>
                                  </a:cubicBezTo>
                                  <a:cubicBezTo>
                                    <a:pt x="3772" y="1686"/>
                                    <a:pt x="3378" y="2012"/>
                                    <a:pt x="3163" y="2676"/>
                                  </a:cubicBezTo>
                                  <a:cubicBezTo>
                                    <a:pt x="2923" y="3420"/>
                                    <a:pt x="2998" y="4293"/>
                                    <a:pt x="3044" y="4823"/>
                                  </a:cubicBezTo>
                                  <a:cubicBezTo>
                                    <a:pt x="3149" y="6012"/>
                                    <a:pt x="3526" y="7481"/>
                                    <a:pt x="4140" y="7936"/>
                                  </a:cubicBezTo>
                                  <a:cubicBezTo>
                                    <a:pt x="4634" y="8303"/>
                                    <a:pt x="4717" y="7597"/>
                                    <a:pt x="5683" y="7769"/>
                                  </a:cubicBezTo>
                                  <a:cubicBezTo>
                                    <a:pt x="6134" y="7848"/>
                                    <a:pt x="6339" y="8043"/>
                                    <a:pt x="6651" y="7769"/>
                                  </a:cubicBezTo>
                                  <a:cubicBezTo>
                                    <a:pt x="6693" y="7732"/>
                                    <a:pt x="7199" y="7271"/>
                                    <a:pt x="7261" y="6393"/>
                                  </a:cubicBezTo>
                                  <a:cubicBezTo>
                                    <a:pt x="7366" y="4967"/>
                                    <a:pt x="6205" y="3791"/>
                                    <a:pt x="6109" y="3698"/>
                                  </a:cubicBezTo>
                                  <a:cubicBezTo>
                                    <a:pt x="5783" y="3378"/>
                                    <a:pt x="5166" y="2950"/>
                                    <a:pt x="5016" y="3420"/>
                                  </a:cubicBezTo>
                                  <a:cubicBezTo>
                                    <a:pt x="4843" y="3959"/>
                                    <a:pt x="5457" y="5162"/>
                                    <a:pt x="5258" y="5854"/>
                                  </a:cubicBezTo>
                                  <a:cubicBezTo>
                                    <a:pt x="5139" y="6268"/>
                                    <a:pt x="4790" y="6291"/>
                                    <a:pt x="4556" y="6096"/>
                                  </a:cubicBezTo>
                                  <a:cubicBezTo>
                                    <a:pt x="4177" y="5775"/>
                                    <a:pt x="3954" y="4735"/>
                                    <a:pt x="4065" y="4404"/>
                                  </a:cubicBezTo>
                                  <a:cubicBezTo>
                                    <a:pt x="4207" y="3981"/>
                                    <a:pt x="4976" y="4446"/>
                                    <a:pt x="5016" y="5036"/>
                                  </a:cubicBezTo>
                                  <a:cubicBezTo>
                                    <a:pt x="5072" y="5887"/>
                                    <a:pt x="3576" y="6495"/>
                                    <a:pt x="3605" y="7490"/>
                                  </a:cubicBezTo>
                                  <a:cubicBezTo>
                                    <a:pt x="3628" y="8285"/>
                                    <a:pt x="4623" y="9390"/>
                                    <a:pt x="5233" y="8476"/>
                                  </a:cubicBezTo>
                                  <a:cubicBezTo>
                                    <a:pt x="5650" y="7848"/>
                                    <a:pt x="5792" y="6421"/>
                                    <a:pt x="5600" y="5427"/>
                                  </a:cubicBezTo>
                                  <a:cubicBezTo>
                                    <a:pt x="5233" y="3522"/>
                                    <a:pt x="3772" y="3921"/>
                                    <a:pt x="3655" y="2490"/>
                                  </a:cubicBezTo>
                                  <a:cubicBezTo>
                                    <a:pt x="3576" y="1519"/>
                                    <a:pt x="4190" y="623"/>
                                    <a:pt x="4248" y="539"/>
                                  </a:cubicBezTo>
                                  <a:cubicBezTo>
                                    <a:pt x="4891" y="-381"/>
                                    <a:pt x="5854" y="-33"/>
                                    <a:pt x="6084" y="948"/>
                                  </a:cubicBezTo>
                                  <a:cubicBezTo>
                                    <a:pt x="6377" y="2197"/>
                                    <a:pt x="5283" y="3628"/>
                                    <a:pt x="5467" y="6040"/>
                                  </a:cubicBezTo>
                                  <a:cubicBezTo>
                                    <a:pt x="5573" y="7453"/>
                                    <a:pt x="6084" y="8740"/>
                                    <a:pt x="6310" y="8586"/>
                                  </a:cubicBezTo>
                                  <a:cubicBezTo>
                                    <a:pt x="6601" y="8387"/>
                                    <a:pt x="6793" y="5478"/>
                                    <a:pt x="6101" y="4107"/>
                                  </a:cubicBezTo>
                                  <a:cubicBezTo>
                                    <a:pt x="5425" y="2769"/>
                                    <a:pt x="4108" y="3294"/>
                                    <a:pt x="3789" y="4851"/>
                                  </a:cubicBezTo>
                                  <a:cubicBezTo>
                                    <a:pt x="3526" y="6134"/>
                                    <a:pt x="4016" y="7736"/>
                                    <a:pt x="4323" y="8438"/>
                                  </a:cubicBezTo>
                                  <a:cubicBezTo>
                                    <a:pt x="4478" y="8791"/>
                                    <a:pt x="4932" y="9841"/>
                                    <a:pt x="5550" y="9721"/>
                                  </a:cubicBezTo>
                                  <a:cubicBezTo>
                                    <a:pt x="6262" y="9581"/>
                                    <a:pt x="6770" y="7973"/>
                                    <a:pt x="6877" y="6543"/>
                                  </a:cubicBezTo>
                                  <a:cubicBezTo>
                                    <a:pt x="7040" y="4376"/>
                                    <a:pt x="6266" y="2830"/>
                                    <a:pt x="6134" y="2564"/>
                                  </a:cubicBezTo>
                                  <a:cubicBezTo>
                                    <a:pt x="6049" y="2393"/>
                                    <a:pt x="4934" y="228"/>
                                    <a:pt x="3998" y="1467"/>
                                  </a:cubicBezTo>
                                  <a:cubicBezTo>
                                    <a:pt x="3192" y="2532"/>
                                    <a:pt x="3027" y="5436"/>
                                    <a:pt x="3547" y="6654"/>
                                  </a:cubicBezTo>
                                  <a:cubicBezTo>
                                    <a:pt x="4236" y="8266"/>
                                    <a:pt x="6078" y="6826"/>
                                    <a:pt x="6193" y="5204"/>
                                  </a:cubicBezTo>
                                  <a:cubicBezTo>
                                    <a:pt x="6237" y="4600"/>
                                    <a:pt x="5913" y="3927"/>
                                    <a:pt x="5283" y="2583"/>
                                  </a:cubicBezTo>
                                  <a:cubicBezTo>
                                    <a:pt x="4911" y="1788"/>
                                    <a:pt x="4797" y="1733"/>
                                    <a:pt x="4740" y="1802"/>
                                  </a:cubicBezTo>
                                  <a:cubicBezTo>
                                    <a:pt x="4604" y="1970"/>
                                    <a:pt x="4573" y="2816"/>
                                    <a:pt x="4740" y="3141"/>
                                  </a:cubicBezTo>
                                  <a:cubicBezTo>
                                    <a:pt x="4989" y="3624"/>
                                    <a:pt x="5612" y="2834"/>
                                    <a:pt x="5591" y="2527"/>
                                  </a:cubicBezTo>
                                  <a:cubicBezTo>
                                    <a:pt x="5575" y="2277"/>
                                    <a:pt x="5102" y="2044"/>
                                    <a:pt x="4815" y="2435"/>
                                  </a:cubicBezTo>
                                  <a:cubicBezTo>
                                    <a:pt x="4409" y="2987"/>
                                    <a:pt x="4497" y="4725"/>
                                    <a:pt x="4607" y="5613"/>
                                  </a:cubicBezTo>
                                  <a:cubicBezTo>
                                    <a:pt x="4776" y="6979"/>
                                    <a:pt x="5338" y="9043"/>
                                    <a:pt x="6118" y="8903"/>
                                  </a:cubicBezTo>
                                  <a:cubicBezTo>
                                    <a:pt x="6647" y="8810"/>
                                    <a:pt x="6988" y="7760"/>
                                    <a:pt x="7077" y="7472"/>
                                  </a:cubicBezTo>
                                  <a:cubicBezTo>
                                    <a:pt x="7474" y="6217"/>
                                    <a:pt x="7557" y="4288"/>
                                    <a:pt x="7111" y="2918"/>
                                  </a:cubicBezTo>
                                  <a:cubicBezTo>
                                    <a:pt x="6587" y="1310"/>
                                    <a:pt x="5593" y="1277"/>
                                    <a:pt x="5041" y="1579"/>
                                  </a:cubicBezTo>
                                  <a:cubicBezTo>
                                    <a:pt x="4238" y="2021"/>
                                    <a:pt x="3837" y="3456"/>
                                    <a:pt x="3613" y="3123"/>
                                  </a:cubicBezTo>
                                  <a:cubicBezTo>
                                    <a:pt x="3460" y="2890"/>
                                    <a:pt x="3491" y="1960"/>
                                    <a:pt x="3672" y="1337"/>
                                  </a:cubicBezTo>
                                  <a:cubicBezTo>
                                    <a:pt x="4133" y="-251"/>
                                    <a:pt x="5773" y="-544"/>
                                    <a:pt x="6427" y="1114"/>
                                  </a:cubicBezTo>
                                  <a:cubicBezTo>
                                    <a:pt x="7031" y="2648"/>
                                    <a:pt x="6541" y="5222"/>
                                    <a:pt x="6109" y="7490"/>
                                  </a:cubicBezTo>
                                  <a:cubicBezTo>
                                    <a:pt x="5857" y="8810"/>
                                    <a:pt x="5654" y="9883"/>
                                    <a:pt x="5300" y="9981"/>
                                  </a:cubicBezTo>
                                  <a:cubicBezTo>
                                    <a:pt x="4563" y="10190"/>
                                    <a:pt x="3551" y="6086"/>
                                    <a:pt x="3922" y="5130"/>
                                  </a:cubicBezTo>
                                  <a:cubicBezTo>
                                    <a:pt x="4275" y="4219"/>
                                    <a:pt x="5712" y="6543"/>
                                    <a:pt x="7845" y="6523"/>
                                  </a:cubicBezTo>
                                  <a:cubicBezTo>
                                    <a:pt x="8294" y="6519"/>
                                    <a:pt x="8963" y="6413"/>
                                    <a:pt x="9531" y="5408"/>
                                  </a:cubicBezTo>
                                  <a:cubicBezTo>
                                    <a:pt x="9754" y="5013"/>
                                    <a:pt x="9812" y="4829"/>
                                    <a:pt x="9900" y="4536"/>
                                  </a:cubicBezTo>
                                </a:path>
                              </a:pathLst>
                            </a:custGeom>
                            <a:noFill/>
                            <a:ln w="25400" cap="flat">
                              <a:solidFill>
                                <a:srgbClr val="31394C"/>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grpSp>
                          <wpg:cNvPr id="777742" name="Group 10"/>
                          <wpg:cNvGrpSpPr/>
                          <wpg:grpSpPr>
                            <a:xfrm>
                              <a:off x="3814662" y="3165976"/>
                              <a:ext cx="2139042" cy="2754735"/>
                              <a:chOff x="3814662" y="3165976"/>
                              <a:chExt cx="1828922" cy="2355351"/>
                            </a:xfrm>
                          </wpg:grpSpPr>
                          <wps:wsp>
                            <wps:cNvPr id="777743" name="Freeform 5"/>
                            <wps:cNvSpPr>
                              <a:spLocks/>
                            </wps:cNvSpPr>
                            <wps:spPr bwMode="auto">
                              <a:xfrm>
                                <a:off x="3814662" y="3165976"/>
                                <a:ext cx="1828922" cy="2355351"/>
                              </a:xfrm>
                              <a:custGeom>
                                <a:avLst/>
                                <a:gdLst>
                                  <a:gd name="T0" fmla="*/ 1406 w 1411"/>
                                  <a:gd name="T1" fmla="*/ 919 h 1818"/>
                                  <a:gd name="T2" fmla="*/ 1378 w 1411"/>
                                  <a:gd name="T3" fmla="*/ 845 h 1818"/>
                                  <a:gd name="T4" fmla="*/ 1291 w 1411"/>
                                  <a:gd name="T5" fmla="*/ 682 h 1818"/>
                                  <a:gd name="T6" fmla="*/ 1263 w 1411"/>
                                  <a:gd name="T7" fmla="*/ 591 h 1818"/>
                                  <a:gd name="T8" fmla="*/ 1248 w 1411"/>
                                  <a:gd name="T9" fmla="*/ 466 h 1818"/>
                                  <a:gd name="T10" fmla="*/ 1192 w 1411"/>
                                  <a:gd name="T11" fmla="*/ 298 h 1818"/>
                                  <a:gd name="T12" fmla="*/ 1064 w 1411"/>
                                  <a:gd name="T13" fmla="*/ 135 h 1818"/>
                                  <a:gd name="T14" fmla="*/ 749 w 1411"/>
                                  <a:gd name="T15" fmla="*/ 10 h 1818"/>
                                  <a:gd name="T16" fmla="*/ 573 w 1411"/>
                                  <a:gd name="T17" fmla="*/ 8 h 1818"/>
                                  <a:gd name="T18" fmla="*/ 441 w 1411"/>
                                  <a:gd name="T19" fmla="*/ 25 h 1818"/>
                                  <a:gd name="T20" fmla="*/ 311 w 1411"/>
                                  <a:gd name="T21" fmla="*/ 69 h 1818"/>
                                  <a:gd name="T22" fmla="*/ 163 w 1411"/>
                                  <a:gd name="T23" fmla="*/ 160 h 1818"/>
                                  <a:gd name="T24" fmla="*/ 39 w 1411"/>
                                  <a:gd name="T25" fmla="*/ 351 h 1818"/>
                                  <a:gd name="T26" fmla="*/ 5 w 1411"/>
                                  <a:gd name="T27" fmla="*/ 514 h 1818"/>
                                  <a:gd name="T28" fmla="*/ 23 w 1411"/>
                                  <a:gd name="T29" fmla="*/ 749 h 1818"/>
                                  <a:gd name="T30" fmla="*/ 72 w 1411"/>
                                  <a:gd name="T31" fmla="*/ 899 h 1818"/>
                                  <a:gd name="T32" fmla="*/ 194 w 1411"/>
                                  <a:gd name="T33" fmla="*/ 1108 h 1818"/>
                                  <a:gd name="T34" fmla="*/ 201 w 1411"/>
                                  <a:gd name="T35" fmla="*/ 1123 h 1818"/>
                                  <a:gd name="T36" fmla="*/ 204 w 1411"/>
                                  <a:gd name="T37" fmla="*/ 1215 h 1818"/>
                                  <a:gd name="T38" fmla="*/ 199 w 1411"/>
                                  <a:gd name="T39" fmla="*/ 1474 h 1818"/>
                                  <a:gd name="T40" fmla="*/ 209 w 1411"/>
                                  <a:gd name="T41" fmla="*/ 1492 h 1818"/>
                                  <a:gd name="T42" fmla="*/ 334 w 1411"/>
                                  <a:gd name="T43" fmla="*/ 1551 h 1818"/>
                                  <a:gd name="T44" fmla="*/ 423 w 1411"/>
                                  <a:gd name="T45" fmla="*/ 1594 h 1818"/>
                                  <a:gd name="T46" fmla="*/ 553 w 1411"/>
                                  <a:gd name="T47" fmla="*/ 1658 h 1818"/>
                                  <a:gd name="T48" fmla="*/ 680 w 1411"/>
                                  <a:gd name="T49" fmla="*/ 1719 h 1818"/>
                                  <a:gd name="T50" fmla="*/ 833 w 1411"/>
                                  <a:gd name="T51" fmla="*/ 1790 h 1818"/>
                                  <a:gd name="T52" fmla="*/ 889 w 1411"/>
                                  <a:gd name="T53" fmla="*/ 1818 h 1818"/>
                                  <a:gd name="T54" fmla="*/ 955 w 1411"/>
                                  <a:gd name="T55" fmla="*/ 1431 h 1818"/>
                                  <a:gd name="T56" fmla="*/ 965 w 1411"/>
                                  <a:gd name="T57" fmla="*/ 1434 h 1818"/>
                                  <a:gd name="T58" fmla="*/ 1080 w 1411"/>
                                  <a:gd name="T59" fmla="*/ 1446 h 1818"/>
                                  <a:gd name="T60" fmla="*/ 1240 w 1411"/>
                                  <a:gd name="T61" fmla="*/ 1439 h 1818"/>
                                  <a:gd name="T62" fmla="*/ 1266 w 1411"/>
                                  <a:gd name="T63" fmla="*/ 1426 h 1818"/>
                                  <a:gd name="T64" fmla="*/ 1283 w 1411"/>
                                  <a:gd name="T65" fmla="*/ 1357 h 1818"/>
                                  <a:gd name="T66" fmla="*/ 1255 w 1411"/>
                                  <a:gd name="T67" fmla="*/ 1273 h 1818"/>
                                  <a:gd name="T68" fmla="*/ 1255 w 1411"/>
                                  <a:gd name="T69" fmla="*/ 1260 h 1818"/>
                                  <a:gd name="T70" fmla="*/ 1281 w 1411"/>
                                  <a:gd name="T71" fmla="*/ 1187 h 1818"/>
                                  <a:gd name="T72" fmla="*/ 1276 w 1411"/>
                                  <a:gd name="T73" fmla="*/ 1169 h 1818"/>
                                  <a:gd name="T74" fmla="*/ 1235 w 1411"/>
                                  <a:gd name="T75" fmla="*/ 1131 h 1818"/>
                                  <a:gd name="T76" fmla="*/ 1240 w 1411"/>
                                  <a:gd name="T77" fmla="*/ 1123 h 1818"/>
                                  <a:gd name="T78" fmla="*/ 1291 w 1411"/>
                                  <a:gd name="T79" fmla="*/ 1090 h 1818"/>
                                  <a:gd name="T80" fmla="*/ 1296 w 1411"/>
                                  <a:gd name="T81" fmla="*/ 1077 h 1818"/>
                                  <a:gd name="T82" fmla="*/ 1291 w 1411"/>
                                  <a:gd name="T83" fmla="*/ 1039 h 1818"/>
                                  <a:gd name="T84" fmla="*/ 1283 w 1411"/>
                                  <a:gd name="T85" fmla="*/ 980 h 1818"/>
                                  <a:gd name="T86" fmla="*/ 1370 w 1411"/>
                                  <a:gd name="T87" fmla="*/ 970 h 1818"/>
                                  <a:gd name="T88" fmla="*/ 1406 w 1411"/>
                                  <a:gd name="T89" fmla="*/ 919 h 18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411" h="1818">
                                    <a:moveTo>
                                      <a:pt x="1406" y="919"/>
                                    </a:moveTo>
                                    <a:cubicBezTo>
                                      <a:pt x="1395" y="894"/>
                                      <a:pt x="1390" y="868"/>
                                      <a:pt x="1378" y="845"/>
                                    </a:cubicBezTo>
                                    <a:cubicBezTo>
                                      <a:pt x="1350" y="792"/>
                                      <a:pt x="1319" y="738"/>
                                      <a:pt x="1291" y="682"/>
                                    </a:cubicBezTo>
                                    <a:cubicBezTo>
                                      <a:pt x="1276" y="654"/>
                                      <a:pt x="1263" y="626"/>
                                      <a:pt x="1263" y="591"/>
                                    </a:cubicBezTo>
                                    <a:cubicBezTo>
                                      <a:pt x="1260" y="550"/>
                                      <a:pt x="1255" y="507"/>
                                      <a:pt x="1248" y="466"/>
                                    </a:cubicBezTo>
                                    <a:cubicBezTo>
                                      <a:pt x="1238" y="407"/>
                                      <a:pt x="1220" y="351"/>
                                      <a:pt x="1192" y="298"/>
                                    </a:cubicBezTo>
                                    <a:cubicBezTo>
                                      <a:pt x="1161" y="234"/>
                                      <a:pt x="1118" y="181"/>
                                      <a:pt x="1064" y="135"/>
                                    </a:cubicBezTo>
                                    <a:cubicBezTo>
                                      <a:pt x="973" y="59"/>
                                      <a:pt x="866" y="23"/>
                                      <a:pt x="749" y="10"/>
                                    </a:cubicBezTo>
                                    <a:cubicBezTo>
                                      <a:pt x="690" y="3"/>
                                      <a:pt x="632" y="0"/>
                                      <a:pt x="573" y="8"/>
                                    </a:cubicBezTo>
                                    <a:cubicBezTo>
                                      <a:pt x="527" y="13"/>
                                      <a:pt x="484" y="15"/>
                                      <a:pt x="441" y="25"/>
                                    </a:cubicBezTo>
                                    <a:cubicBezTo>
                                      <a:pt x="395" y="36"/>
                                      <a:pt x="354" y="51"/>
                                      <a:pt x="311" y="69"/>
                                    </a:cubicBezTo>
                                    <a:cubicBezTo>
                                      <a:pt x="255" y="89"/>
                                      <a:pt x="207" y="122"/>
                                      <a:pt x="163" y="160"/>
                                    </a:cubicBezTo>
                                    <a:cubicBezTo>
                                      <a:pt x="105" y="214"/>
                                      <a:pt x="64" y="278"/>
                                      <a:pt x="39" y="351"/>
                                    </a:cubicBezTo>
                                    <a:cubicBezTo>
                                      <a:pt x="18" y="405"/>
                                      <a:pt x="8" y="461"/>
                                      <a:pt x="5" y="514"/>
                                    </a:cubicBezTo>
                                    <a:cubicBezTo>
                                      <a:pt x="0" y="593"/>
                                      <a:pt x="5" y="672"/>
                                      <a:pt x="23" y="749"/>
                                    </a:cubicBezTo>
                                    <a:cubicBezTo>
                                      <a:pt x="33" y="800"/>
                                      <a:pt x="51" y="850"/>
                                      <a:pt x="72" y="899"/>
                                    </a:cubicBezTo>
                                    <a:cubicBezTo>
                                      <a:pt x="102" y="973"/>
                                      <a:pt x="143" y="1044"/>
                                      <a:pt x="194" y="1108"/>
                                    </a:cubicBezTo>
                                    <a:cubicBezTo>
                                      <a:pt x="199" y="1110"/>
                                      <a:pt x="201" y="1118"/>
                                      <a:pt x="201" y="1123"/>
                                    </a:cubicBezTo>
                                    <a:cubicBezTo>
                                      <a:pt x="204" y="1153"/>
                                      <a:pt x="204" y="1184"/>
                                      <a:pt x="204" y="1215"/>
                                    </a:cubicBezTo>
                                    <a:cubicBezTo>
                                      <a:pt x="204" y="1301"/>
                                      <a:pt x="201" y="1388"/>
                                      <a:pt x="199" y="1474"/>
                                    </a:cubicBezTo>
                                    <a:cubicBezTo>
                                      <a:pt x="199" y="1484"/>
                                      <a:pt x="199" y="1490"/>
                                      <a:pt x="209" y="1492"/>
                                    </a:cubicBezTo>
                                    <a:cubicBezTo>
                                      <a:pt x="250" y="1512"/>
                                      <a:pt x="293" y="1530"/>
                                      <a:pt x="334" y="1551"/>
                                    </a:cubicBezTo>
                                    <a:cubicBezTo>
                                      <a:pt x="364" y="1563"/>
                                      <a:pt x="392" y="1581"/>
                                      <a:pt x="423" y="1594"/>
                                    </a:cubicBezTo>
                                    <a:cubicBezTo>
                                      <a:pt x="466" y="1617"/>
                                      <a:pt x="509" y="1637"/>
                                      <a:pt x="553" y="1658"/>
                                    </a:cubicBezTo>
                                    <a:cubicBezTo>
                                      <a:pt x="596" y="1678"/>
                                      <a:pt x="637" y="1698"/>
                                      <a:pt x="680" y="1719"/>
                                    </a:cubicBezTo>
                                    <a:cubicBezTo>
                                      <a:pt x="731" y="1742"/>
                                      <a:pt x="782" y="1767"/>
                                      <a:pt x="833" y="1790"/>
                                    </a:cubicBezTo>
                                    <a:cubicBezTo>
                                      <a:pt x="851" y="1800"/>
                                      <a:pt x="868" y="1808"/>
                                      <a:pt x="889" y="1818"/>
                                    </a:cubicBezTo>
                                    <a:cubicBezTo>
                                      <a:pt x="912" y="1688"/>
                                      <a:pt x="935" y="1561"/>
                                      <a:pt x="955" y="1431"/>
                                    </a:cubicBezTo>
                                    <a:cubicBezTo>
                                      <a:pt x="960" y="1431"/>
                                      <a:pt x="963" y="1431"/>
                                      <a:pt x="965" y="1434"/>
                                    </a:cubicBezTo>
                                    <a:cubicBezTo>
                                      <a:pt x="1003" y="1439"/>
                                      <a:pt x="1042" y="1444"/>
                                      <a:pt x="1080" y="1446"/>
                                    </a:cubicBezTo>
                                    <a:cubicBezTo>
                                      <a:pt x="1133" y="1451"/>
                                      <a:pt x="1187" y="1451"/>
                                      <a:pt x="1240" y="1439"/>
                                    </a:cubicBezTo>
                                    <a:cubicBezTo>
                                      <a:pt x="1250" y="1436"/>
                                      <a:pt x="1258" y="1434"/>
                                      <a:pt x="1266" y="1426"/>
                                    </a:cubicBezTo>
                                    <a:cubicBezTo>
                                      <a:pt x="1286" y="1408"/>
                                      <a:pt x="1291" y="1383"/>
                                      <a:pt x="1283" y="1357"/>
                                    </a:cubicBezTo>
                                    <a:cubicBezTo>
                                      <a:pt x="1278" y="1329"/>
                                      <a:pt x="1266" y="1301"/>
                                      <a:pt x="1255" y="1273"/>
                                    </a:cubicBezTo>
                                    <a:cubicBezTo>
                                      <a:pt x="1255" y="1268"/>
                                      <a:pt x="1255" y="1263"/>
                                      <a:pt x="1255" y="1260"/>
                                    </a:cubicBezTo>
                                    <a:cubicBezTo>
                                      <a:pt x="1263" y="1235"/>
                                      <a:pt x="1271" y="1209"/>
                                      <a:pt x="1281" y="1187"/>
                                    </a:cubicBezTo>
                                    <a:cubicBezTo>
                                      <a:pt x="1283" y="1179"/>
                                      <a:pt x="1281" y="1174"/>
                                      <a:pt x="1276" y="1169"/>
                                    </a:cubicBezTo>
                                    <a:cubicBezTo>
                                      <a:pt x="1263" y="1156"/>
                                      <a:pt x="1248" y="1143"/>
                                      <a:pt x="1235" y="1131"/>
                                    </a:cubicBezTo>
                                    <a:cubicBezTo>
                                      <a:pt x="1238" y="1125"/>
                                      <a:pt x="1240" y="1125"/>
                                      <a:pt x="1240" y="1123"/>
                                    </a:cubicBezTo>
                                    <a:cubicBezTo>
                                      <a:pt x="1258" y="1113"/>
                                      <a:pt x="1273" y="1100"/>
                                      <a:pt x="1291" y="1090"/>
                                    </a:cubicBezTo>
                                    <a:cubicBezTo>
                                      <a:pt x="1294" y="1087"/>
                                      <a:pt x="1296" y="1082"/>
                                      <a:pt x="1296" y="1077"/>
                                    </a:cubicBezTo>
                                    <a:cubicBezTo>
                                      <a:pt x="1296" y="1064"/>
                                      <a:pt x="1294" y="1052"/>
                                      <a:pt x="1291" y="1039"/>
                                    </a:cubicBezTo>
                                    <a:cubicBezTo>
                                      <a:pt x="1288" y="1018"/>
                                      <a:pt x="1286" y="998"/>
                                      <a:pt x="1283" y="980"/>
                                    </a:cubicBezTo>
                                    <a:cubicBezTo>
                                      <a:pt x="1314" y="975"/>
                                      <a:pt x="1342" y="973"/>
                                      <a:pt x="1370" y="970"/>
                                    </a:cubicBezTo>
                                    <a:cubicBezTo>
                                      <a:pt x="1400" y="965"/>
                                      <a:pt x="1411" y="950"/>
                                      <a:pt x="1406" y="919"/>
                                    </a:cubicBezTo>
                                    <a:close/>
                                  </a:path>
                                </a:pathLst>
                              </a:custGeom>
                              <a:solidFill>
                                <a:srgbClr val="579DA5"/>
                              </a:solidFill>
                              <a:ln>
                                <a:noFill/>
                              </a:ln>
                            </wps:spPr>
                            <wps:bodyPr vert="horz" wrap="square" lIns="91440" tIns="45720" rIns="91440" bIns="45720" numCol="1" anchor="t" anchorCtr="0" compatLnSpc="1">
                              <a:prstTxWarp prst="textNoShape">
                                <a:avLst/>
                              </a:prstTxWarp>
                            </wps:bodyPr>
                          </wps:wsp>
                          <wpg:grpSp>
                            <wpg:cNvPr id="777744" name="Group 9"/>
                            <wpg:cNvGrpSpPr/>
                            <wpg:grpSpPr>
                              <a:xfrm>
                                <a:off x="3985679" y="3330969"/>
                                <a:ext cx="1251702" cy="810697"/>
                                <a:chOff x="3985679" y="3330969"/>
                                <a:chExt cx="3580343" cy="2318902"/>
                              </a:xfrm>
                              <a:solidFill>
                                <a:schemeClr val="bg1"/>
                              </a:solidFill>
                            </wpg:grpSpPr>
                            <wps:wsp>
                              <wps:cNvPr id="777745" name="Freeform 10"/>
                              <wps:cNvSpPr>
                                <a:spLocks noEditPoints="1"/>
                              </wps:cNvSpPr>
                              <wps:spPr bwMode="auto">
                                <a:xfrm>
                                  <a:off x="4288962" y="4101253"/>
                                  <a:ext cx="2069300" cy="1068198"/>
                                </a:xfrm>
                                <a:custGeom>
                                  <a:avLst/>
                                  <a:gdLst>
                                    <a:gd name="T0" fmla="*/ 98 w 384"/>
                                    <a:gd name="T1" fmla="*/ 166 h 198"/>
                                    <a:gd name="T2" fmla="*/ 93 w 384"/>
                                    <a:gd name="T3" fmla="*/ 156 h 198"/>
                                    <a:gd name="T4" fmla="*/ 5 w 384"/>
                                    <a:gd name="T5" fmla="*/ 104 h 198"/>
                                    <a:gd name="T6" fmla="*/ 78 w 384"/>
                                    <a:gd name="T7" fmla="*/ 91 h 198"/>
                                    <a:gd name="T8" fmla="*/ 98 w 384"/>
                                    <a:gd name="T9" fmla="*/ 111 h 198"/>
                                    <a:gd name="T10" fmla="*/ 53 w 384"/>
                                    <a:gd name="T11" fmla="*/ 59 h 198"/>
                                    <a:gd name="T12" fmla="*/ 76 w 384"/>
                                    <a:gd name="T13" fmla="*/ 9 h 198"/>
                                    <a:gd name="T14" fmla="*/ 184 w 384"/>
                                    <a:gd name="T15" fmla="*/ 63 h 198"/>
                                    <a:gd name="T16" fmla="*/ 192 w 384"/>
                                    <a:gd name="T17" fmla="*/ 114 h 198"/>
                                    <a:gd name="T18" fmla="*/ 201 w 384"/>
                                    <a:gd name="T19" fmla="*/ 110 h 198"/>
                                    <a:gd name="T20" fmla="*/ 180 w 384"/>
                                    <a:gd name="T21" fmla="*/ 34 h 198"/>
                                    <a:gd name="T22" fmla="*/ 220 w 384"/>
                                    <a:gd name="T23" fmla="*/ 14 h 198"/>
                                    <a:gd name="T24" fmla="*/ 289 w 384"/>
                                    <a:gd name="T25" fmla="*/ 85 h 198"/>
                                    <a:gd name="T26" fmla="*/ 288 w 384"/>
                                    <a:gd name="T27" fmla="*/ 111 h 198"/>
                                    <a:gd name="T28" fmla="*/ 299 w 384"/>
                                    <a:gd name="T29" fmla="*/ 77 h 198"/>
                                    <a:gd name="T30" fmla="*/ 278 w 384"/>
                                    <a:gd name="T31" fmla="*/ 32 h 198"/>
                                    <a:gd name="T32" fmla="*/ 371 w 384"/>
                                    <a:gd name="T33" fmla="*/ 54 h 198"/>
                                    <a:gd name="T34" fmla="*/ 375 w 384"/>
                                    <a:gd name="T35" fmla="*/ 128 h 198"/>
                                    <a:gd name="T36" fmla="*/ 346 w 384"/>
                                    <a:gd name="T37" fmla="*/ 125 h 198"/>
                                    <a:gd name="T38" fmla="*/ 333 w 384"/>
                                    <a:gd name="T39" fmla="*/ 126 h 198"/>
                                    <a:gd name="T40" fmla="*/ 322 w 384"/>
                                    <a:gd name="T41" fmla="*/ 121 h 198"/>
                                    <a:gd name="T42" fmla="*/ 330 w 384"/>
                                    <a:gd name="T43" fmla="*/ 41 h 198"/>
                                    <a:gd name="T44" fmla="*/ 322 w 384"/>
                                    <a:gd name="T45" fmla="*/ 48 h 198"/>
                                    <a:gd name="T46" fmla="*/ 308 w 384"/>
                                    <a:gd name="T47" fmla="*/ 118 h 198"/>
                                    <a:gd name="T48" fmla="*/ 265 w 384"/>
                                    <a:gd name="T49" fmla="*/ 131 h 198"/>
                                    <a:gd name="T50" fmla="*/ 247 w 384"/>
                                    <a:gd name="T51" fmla="*/ 69 h 198"/>
                                    <a:gd name="T52" fmla="*/ 236 w 384"/>
                                    <a:gd name="T53" fmla="*/ 62 h 198"/>
                                    <a:gd name="T54" fmla="*/ 247 w 384"/>
                                    <a:gd name="T55" fmla="*/ 93 h 198"/>
                                    <a:gd name="T56" fmla="*/ 231 w 384"/>
                                    <a:gd name="T57" fmla="*/ 167 h 198"/>
                                    <a:gd name="T58" fmla="*/ 107 w 384"/>
                                    <a:gd name="T59" fmla="*/ 184 h 198"/>
                                    <a:gd name="T60" fmla="*/ 157 w 384"/>
                                    <a:gd name="T61" fmla="*/ 107 h 198"/>
                                    <a:gd name="T62" fmla="*/ 75 w 384"/>
                                    <a:gd name="T63" fmla="*/ 123 h 198"/>
                                    <a:gd name="T64" fmla="*/ 43 w 384"/>
                                    <a:gd name="T65" fmla="*/ 101 h 198"/>
                                    <a:gd name="T66" fmla="*/ 62 w 384"/>
                                    <a:gd name="T67" fmla="*/ 123 h 198"/>
                                    <a:gd name="T68" fmla="*/ 136 w 384"/>
                                    <a:gd name="T69" fmla="*/ 149 h 198"/>
                                    <a:gd name="T70" fmla="*/ 158 w 384"/>
                                    <a:gd name="T71" fmla="*/ 77 h 198"/>
                                    <a:gd name="T72" fmla="*/ 114 w 384"/>
                                    <a:gd name="T73" fmla="*/ 40 h 198"/>
                                    <a:gd name="T74" fmla="*/ 138 w 384"/>
                                    <a:gd name="T75" fmla="*/ 69 h 1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84" h="198">
                                      <a:moveTo>
                                        <a:pt x="90" y="169"/>
                                      </a:moveTo>
                                      <a:cubicBezTo>
                                        <a:pt x="94" y="168"/>
                                        <a:pt x="96" y="167"/>
                                        <a:pt x="98" y="166"/>
                                      </a:cubicBezTo>
                                      <a:cubicBezTo>
                                        <a:pt x="100" y="164"/>
                                        <a:pt x="101" y="162"/>
                                        <a:pt x="100" y="159"/>
                                      </a:cubicBezTo>
                                      <a:cubicBezTo>
                                        <a:pt x="98" y="156"/>
                                        <a:pt x="96" y="155"/>
                                        <a:pt x="93" y="156"/>
                                      </a:cubicBezTo>
                                      <a:cubicBezTo>
                                        <a:pt x="71" y="167"/>
                                        <a:pt x="52" y="162"/>
                                        <a:pt x="34" y="147"/>
                                      </a:cubicBezTo>
                                      <a:cubicBezTo>
                                        <a:pt x="20" y="136"/>
                                        <a:pt x="9" y="122"/>
                                        <a:pt x="5" y="104"/>
                                      </a:cubicBezTo>
                                      <a:cubicBezTo>
                                        <a:pt x="0" y="86"/>
                                        <a:pt x="13" y="60"/>
                                        <a:pt x="39" y="66"/>
                                      </a:cubicBezTo>
                                      <a:cubicBezTo>
                                        <a:pt x="56" y="69"/>
                                        <a:pt x="68" y="79"/>
                                        <a:pt x="78" y="91"/>
                                      </a:cubicBezTo>
                                      <a:cubicBezTo>
                                        <a:pt x="83" y="96"/>
                                        <a:pt x="87" y="102"/>
                                        <a:pt x="91" y="108"/>
                                      </a:cubicBezTo>
                                      <a:cubicBezTo>
                                        <a:pt x="93" y="110"/>
                                        <a:pt x="95" y="113"/>
                                        <a:pt x="98" y="111"/>
                                      </a:cubicBezTo>
                                      <a:cubicBezTo>
                                        <a:pt x="102" y="108"/>
                                        <a:pt x="102" y="106"/>
                                        <a:pt x="100" y="102"/>
                                      </a:cubicBezTo>
                                      <a:cubicBezTo>
                                        <a:pt x="88" y="84"/>
                                        <a:pt x="74" y="68"/>
                                        <a:pt x="53" y="59"/>
                                      </a:cubicBezTo>
                                      <a:cubicBezTo>
                                        <a:pt x="45" y="55"/>
                                        <a:pt x="45" y="54"/>
                                        <a:pt x="46" y="45"/>
                                      </a:cubicBezTo>
                                      <a:cubicBezTo>
                                        <a:pt x="49" y="27"/>
                                        <a:pt x="59" y="15"/>
                                        <a:pt x="76" y="9"/>
                                      </a:cubicBezTo>
                                      <a:cubicBezTo>
                                        <a:pt x="99" y="0"/>
                                        <a:pt x="121" y="5"/>
                                        <a:pt x="142" y="16"/>
                                      </a:cubicBezTo>
                                      <a:cubicBezTo>
                                        <a:pt x="162" y="26"/>
                                        <a:pt x="176" y="42"/>
                                        <a:pt x="184" y="63"/>
                                      </a:cubicBezTo>
                                      <a:cubicBezTo>
                                        <a:pt x="190" y="77"/>
                                        <a:pt x="192" y="92"/>
                                        <a:pt x="191" y="108"/>
                                      </a:cubicBezTo>
                                      <a:cubicBezTo>
                                        <a:pt x="191" y="110"/>
                                        <a:pt x="191" y="112"/>
                                        <a:pt x="192" y="114"/>
                                      </a:cubicBezTo>
                                      <a:cubicBezTo>
                                        <a:pt x="193" y="115"/>
                                        <a:pt x="196" y="116"/>
                                        <a:pt x="198" y="115"/>
                                      </a:cubicBezTo>
                                      <a:cubicBezTo>
                                        <a:pt x="199" y="114"/>
                                        <a:pt x="201" y="112"/>
                                        <a:pt x="201" y="110"/>
                                      </a:cubicBezTo>
                                      <a:cubicBezTo>
                                        <a:pt x="201" y="101"/>
                                        <a:pt x="202" y="92"/>
                                        <a:pt x="200" y="84"/>
                                      </a:cubicBezTo>
                                      <a:cubicBezTo>
                                        <a:pt x="198" y="65"/>
                                        <a:pt x="191" y="49"/>
                                        <a:pt x="180" y="34"/>
                                      </a:cubicBezTo>
                                      <a:cubicBezTo>
                                        <a:pt x="178" y="32"/>
                                        <a:pt x="179" y="30"/>
                                        <a:pt x="180" y="28"/>
                                      </a:cubicBezTo>
                                      <a:cubicBezTo>
                                        <a:pt x="191" y="15"/>
                                        <a:pt x="204" y="11"/>
                                        <a:pt x="220" y="14"/>
                                      </a:cubicBezTo>
                                      <a:cubicBezTo>
                                        <a:pt x="247" y="19"/>
                                        <a:pt x="267" y="36"/>
                                        <a:pt x="280" y="60"/>
                                      </a:cubicBezTo>
                                      <a:cubicBezTo>
                                        <a:pt x="285" y="67"/>
                                        <a:pt x="288" y="76"/>
                                        <a:pt x="289" y="85"/>
                                      </a:cubicBezTo>
                                      <a:cubicBezTo>
                                        <a:pt x="290" y="91"/>
                                        <a:pt x="290" y="97"/>
                                        <a:pt x="286" y="103"/>
                                      </a:cubicBezTo>
                                      <a:cubicBezTo>
                                        <a:pt x="285" y="106"/>
                                        <a:pt x="284" y="109"/>
                                        <a:pt x="288" y="111"/>
                                      </a:cubicBezTo>
                                      <a:cubicBezTo>
                                        <a:pt x="292" y="113"/>
                                        <a:pt x="294" y="111"/>
                                        <a:pt x="296" y="108"/>
                                      </a:cubicBezTo>
                                      <a:cubicBezTo>
                                        <a:pt x="301" y="98"/>
                                        <a:pt x="301" y="87"/>
                                        <a:pt x="299" y="77"/>
                                      </a:cubicBezTo>
                                      <a:cubicBezTo>
                                        <a:pt x="295" y="62"/>
                                        <a:pt x="287" y="50"/>
                                        <a:pt x="278" y="38"/>
                                      </a:cubicBezTo>
                                      <a:cubicBezTo>
                                        <a:pt x="276" y="36"/>
                                        <a:pt x="276" y="34"/>
                                        <a:pt x="278" y="32"/>
                                      </a:cubicBezTo>
                                      <a:cubicBezTo>
                                        <a:pt x="296" y="12"/>
                                        <a:pt x="332" y="4"/>
                                        <a:pt x="355" y="20"/>
                                      </a:cubicBezTo>
                                      <a:cubicBezTo>
                                        <a:pt x="367" y="28"/>
                                        <a:pt x="374" y="39"/>
                                        <a:pt x="371" y="54"/>
                                      </a:cubicBezTo>
                                      <a:cubicBezTo>
                                        <a:pt x="368" y="71"/>
                                        <a:pt x="372" y="87"/>
                                        <a:pt x="380" y="102"/>
                                      </a:cubicBezTo>
                                      <a:cubicBezTo>
                                        <a:pt x="384" y="111"/>
                                        <a:pt x="381" y="123"/>
                                        <a:pt x="375" y="128"/>
                                      </a:cubicBezTo>
                                      <a:cubicBezTo>
                                        <a:pt x="368" y="133"/>
                                        <a:pt x="358" y="134"/>
                                        <a:pt x="350" y="130"/>
                                      </a:cubicBezTo>
                                      <a:cubicBezTo>
                                        <a:pt x="349" y="128"/>
                                        <a:pt x="347" y="127"/>
                                        <a:pt x="346" y="125"/>
                                      </a:cubicBezTo>
                                      <a:cubicBezTo>
                                        <a:pt x="345" y="122"/>
                                        <a:pt x="344" y="118"/>
                                        <a:pt x="340" y="119"/>
                                      </a:cubicBezTo>
                                      <a:cubicBezTo>
                                        <a:pt x="337" y="120"/>
                                        <a:pt x="336" y="123"/>
                                        <a:pt x="333" y="126"/>
                                      </a:cubicBezTo>
                                      <a:cubicBezTo>
                                        <a:pt x="330" y="125"/>
                                        <a:pt x="326" y="124"/>
                                        <a:pt x="321" y="123"/>
                                      </a:cubicBezTo>
                                      <a:cubicBezTo>
                                        <a:pt x="321" y="122"/>
                                        <a:pt x="322" y="121"/>
                                        <a:pt x="322" y="121"/>
                                      </a:cubicBezTo>
                                      <a:cubicBezTo>
                                        <a:pt x="345" y="100"/>
                                        <a:pt x="349" y="68"/>
                                        <a:pt x="332" y="43"/>
                                      </a:cubicBezTo>
                                      <a:cubicBezTo>
                                        <a:pt x="331" y="43"/>
                                        <a:pt x="331" y="42"/>
                                        <a:pt x="330" y="41"/>
                                      </a:cubicBezTo>
                                      <a:cubicBezTo>
                                        <a:pt x="328" y="39"/>
                                        <a:pt x="326" y="37"/>
                                        <a:pt x="322" y="40"/>
                                      </a:cubicBezTo>
                                      <a:cubicBezTo>
                                        <a:pt x="319" y="42"/>
                                        <a:pt x="320" y="45"/>
                                        <a:pt x="322" y="48"/>
                                      </a:cubicBezTo>
                                      <a:cubicBezTo>
                                        <a:pt x="325" y="53"/>
                                        <a:pt x="328" y="58"/>
                                        <a:pt x="330" y="63"/>
                                      </a:cubicBezTo>
                                      <a:cubicBezTo>
                                        <a:pt x="337" y="84"/>
                                        <a:pt x="327" y="108"/>
                                        <a:pt x="308" y="118"/>
                                      </a:cubicBezTo>
                                      <a:cubicBezTo>
                                        <a:pt x="303" y="121"/>
                                        <a:pt x="297" y="121"/>
                                        <a:pt x="291" y="123"/>
                                      </a:cubicBezTo>
                                      <a:cubicBezTo>
                                        <a:pt x="282" y="126"/>
                                        <a:pt x="273" y="129"/>
                                        <a:pt x="265" y="131"/>
                                      </a:cubicBezTo>
                                      <a:cubicBezTo>
                                        <a:pt x="264" y="126"/>
                                        <a:pt x="264" y="119"/>
                                        <a:pt x="263" y="113"/>
                                      </a:cubicBezTo>
                                      <a:cubicBezTo>
                                        <a:pt x="262" y="97"/>
                                        <a:pt x="255" y="83"/>
                                        <a:pt x="247" y="69"/>
                                      </a:cubicBezTo>
                                      <a:cubicBezTo>
                                        <a:pt x="246" y="68"/>
                                        <a:pt x="245" y="66"/>
                                        <a:pt x="244" y="64"/>
                                      </a:cubicBezTo>
                                      <a:cubicBezTo>
                                        <a:pt x="242" y="61"/>
                                        <a:pt x="240" y="59"/>
                                        <a:pt x="236" y="62"/>
                                      </a:cubicBezTo>
                                      <a:cubicBezTo>
                                        <a:pt x="233" y="64"/>
                                        <a:pt x="233" y="67"/>
                                        <a:pt x="235" y="70"/>
                                      </a:cubicBezTo>
                                      <a:cubicBezTo>
                                        <a:pt x="239" y="78"/>
                                        <a:pt x="244" y="85"/>
                                        <a:pt x="247" y="93"/>
                                      </a:cubicBezTo>
                                      <a:cubicBezTo>
                                        <a:pt x="253" y="108"/>
                                        <a:pt x="257" y="123"/>
                                        <a:pt x="252" y="139"/>
                                      </a:cubicBezTo>
                                      <a:cubicBezTo>
                                        <a:pt x="248" y="150"/>
                                        <a:pt x="241" y="160"/>
                                        <a:pt x="231" y="167"/>
                                      </a:cubicBezTo>
                                      <a:cubicBezTo>
                                        <a:pt x="212" y="182"/>
                                        <a:pt x="190" y="192"/>
                                        <a:pt x="167" y="195"/>
                                      </a:cubicBezTo>
                                      <a:cubicBezTo>
                                        <a:pt x="146" y="198"/>
                                        <a:pt x="125" y="197"/>
                                        <a:pt x="107" y="184"/>
                                      </a:cubicBezTo>
                                      <a:cubicBezTo>
                                        <a:pt x="101" y="180"/>
                                        <a:pt x="96" y="175"/>
                                        <a:pt x="90" y="169"/>
                                      </a:cubicBezTo>
                                      <a:close/>
                                      <a:moveTo>
                                        <a:pt x="157" y="107"/>
                                      </a:moveTo>
                                      <a:cubicBezTo>
                                        <a:pt x="156" y="121"/>
                                        <a:pt x="152" y="130"/>
                                        <a:pt x="142" y="136"/>
                                      </a:cubicBezTo>
                                      <a:cubicBezTo>
                                        <a:pt x="124" y="147"/>
                                        <a:pt x="89" y="141"/>
                                        <a:pt x="75" y="123"/>
                                      </a:cubicBezTo>
                                      <a:cubicBezTo>
                                        <a:pt x="69" y="114"/>
                                        <a:pt x="61" y="105"/>
                                        <a:pt x="51" y="99"/>
                                      </a:cubicBezTo>
                                      <a:cubicBezTo>
                                        <a:pt x="47" y="98"/>
                                        <a:pt x="45" y="98"/>
                                        <a:pt x="43" y="101"/>
                                      </a:cubicBezTo>
                                      <a:cubicBezTo>
                                        <a:pt x="41" y="105"/>
                                        <a:pt x="43" y="107"/>
                                        <a:pt x="46" y="109"/>
                                      </a:cubicBezTo>
                                      <a:cubicBezTo>
                                        <a:pt x="51" y="113"/>
                                        <a:pt x="57" y="118"/>
                                        <a:pt x="62" y="123"/>
                                      </a:cubicBezTo>
                                      <a:cubicBezTo>
                                        <a:pt x="68" y="129"/>
                                        <a:pt x="74" y="136"/>
                                        <a:pt x="81" y="141"/>
                                      </a:cubicBezTo>
                                      <a:cubicBezTo>
                                        <a:pt x="98" y="152"/>
                                        <a:pt x="117" y="155"/>
                                        <a:pt x="136" y="149"/>
                                      </a:cubicBezTo>
                                      <a:cubicBezTo>
                                        <a:pt x="148" y="146"/>
                                        <a:pt x="157" y="140"/>
                                        <a:pt x="162" y="129"/>
                                      </a:cubicBezTo>
                                      <a:cubicBezTo>
                                        <a:pt x="171" y="111"/>
                                        <a:pt x="168" y="94"/>
                                        <a:pt x="158" y="77"/>
                                      </a:cubicBezTo>
                                      <a:cubicBezTo>
                                        <a:pt x="149" y="63"/>
                                        <a:pt x="135" y="52"/>
                                        <a:pt x="122" y="41"/>
                                      </a:cubicBezTo>
                                      <a:cubicBezTo>
                                        <a:pt x="119" y="38"/>
                                        <a:pt x="116" y="37"/>
                                        <a:pt x="114" y="40"/>
                                      </a:cubicBezTo>
                                      <a:cubicBezTo>
                                        <a:pt x="112" y="44"/>
                                        <a:pt x="113" y="46"/>
                                        <a:pt x="116" y="49"/>
                                      </a:cubicBezTo>
                                      <a:cubicBezTo>
                                        <a:pt x="123" y="56"/>
                                        <a:pt x="131" y="62"/>
                                        <a:pt x="138" y="69"/>
                                      </a:cubicBezTo>
                                      <a:cubicBezTo>
                                        <a:pt x="149" y="80"/>
                                        <a:pt x="157" y="92"/>
                                        <a:pt x="157" y="107"/>
                                      </a:cubicBezTo>
                                      <a:close/>
                                    </a:path>
                                  </a:pathLst>
                                </a:custGeom>
                                <a:grpFill/>
                                <a:ln>
                                  <a:noFill/>
                                </a:ln>
                              </wps:spPr>
                              <wps:bodyPr vert="horz" wrap="square" lIns="91440" tIns="45720" rIns="91440" bIns="45720" numCol="1" anchor="t" anchorCtr="0" compatLnSpc="1">
                                <a:prstTxWarp prst="textNoShape">
                                  <a:avLst/>
                                </a:prstTxWarp>
                              </wps:bodyPr>
                            </wps:wsp>
                            <wps:wsp>
                              <wps:cNvPr id="777746" name="Freeform 11"/>
                              <wps:cNvSpPr>
                                <a:spLocks/>
                              </wps:cNvSpPr>
                              <wps:spPr bwMode="auto">
                                <a:xfrm>
                                  <a:off x="4060829" y="4748076"/>
                                  <a:ext cx="2627554" cy="901795"/>
                                </a:xfrm>
                                <a:custGeom>
                                  <a:avLst/>
                                  <a:gdLst>
                                    <a:gd name="T0" fmla="*/ 264 w 487"/>
                                    <a:gd name="T1" fmla="*/ 87 h 167"/>
                                    <a:gd name="T2" fmla="*/ 258 w 487"/>
                                    <a:gd name="T3" fmla="*/ 102 h 167"/>
                                    <a:gd name="T4" fmla="*/ 279 w 487"/>
                                    <a:gd name="T5" fmla="*/ 78 h 167"/>
                                    <a:gd name="T6" fmla="*/ 326 w 487"/>
                                    <a:gd name="T7" fmla="*/ 15 h 167"/>
                                    <a:gd name="T8" fmla="*/ 403 w 487"/>
                                    <a:gd name="T9" fmla="*/ 47 h 167"/>
                                    <a:gd name="T10" fmla="*/ 420 w 487"/>
                                    <a:gd name="T11" fmla="*/ 112 h 167"/>
                                    <a:gd name="T12" fmla="*/ 443 w 487"/>
                                    <a:gd name="T13" fmla="*/ 110 h 167"/>
                                    <a:gd name="T14" fmla="*/ 423 w 487"/>
                                    <a:gd name="T15" fmla="*/ 97 h 167"/>
                                    <a:gd name="T16" fmla="*/ 406 w 487"/>
                                    <a:gd name="T17" fmla="*/ 29 h 167"/>
                                    <a:gd name="T18" fmla="*/ 407 w 487"/>
                                    <a:gd name="T19" fmla="*/ 23 h 167"/>
                                    <a:gd name="T20" fmla="*/ 455 w 487"/>
                                    <a:gd name="T21" fmla="*/ 47 h 167"/>
                                    <a:gd name="T22" fmla="*/ 469 w 487"/>
                                    <a:gd name="T23" fmla="*/ 135 h 167"/>
                                    <a:gd name="T24" fmla="*/ 373 w 487"/>
                                    <a:gd name="T25" fmla="*/ 114 h 167"/>
                                    <a:gd name="T26" fmla="*/ 372 w 487"/>
                                    <a:gd name="T27" fmla="*/ 93 h 167"/>
                                    <a:gd name="T28" fmla="*/ 402 w 487"/>
                                    <a:gd name="T29" fmla="*/ 106 h 167"/>
                                    <a:gd name="T30" fmla="*/ 368 w 487"/>
                                    <a:gd name="T31" fmla="*/ 83 h 167"/>
                                    <a:gd name="T32" fmla="*/ 296 w 487"/>
                                    <a:gd name="T33" fmla="*/ 143 h 167"/>
                                    <a:gd name="T34" fmla="*/ 216 w 487"/>
                                    <a:gd name="T35" fmla="*/ 129 h 167"/>
                                    <a:gd name="T36" fmla="*/ 215 w 487"/>
                                    <a:gd name="T37" fmla="*/ 99 h 167"/>
                                    <a:gd name="T38" fmla="*/ 202 w 487"/>
                                    <a:gd name="T39" fmla="*/ 131 h 167"/>
                                    <a:gd name="T40" fmla="*/ 138 w 487"/>
                                    <a:gd name="T41" fmla="*/ 107 h 167"/>
                                    <a:gd name="T42" fmla="*/ 125 w 487"/>
                                    <a:gd name="T43" fmla="*/ 94 h 167"/>
                                    <a:gd name="T44" fmla="*/ 128 w 487"/>
                                    <a:gd name="T45" fmla="*/ 110 h 167"/>
                                    <a:gd name="T46" fmla="*/ 86 w 487"/>
                                    <a:gd name="T47" fmla="*/ 152 h 167"/>
                                    <a:gd name="T48" fmla="*/ 1 w 487"/>
                                    <a:gd name="T49" fmla="*/ 65 h 167"/>
                                    <a:gd name="T50" fmla="*/ 41 w 487"/>
                                    <a:gd name="T51" fmla="*/ 0 h 167"/>
                                    <a:gd name="T52" fmla="*/ 65 w 487"/>
                                    <a:gd name="T53" fmla="*/ 61 h 167"/>
                                    <a:gd name="T54" fmla="*/ 57 w 487"/>
                                    <a:gd name="T55" fmla="*/ 116 h 167"/>
                                    <a:gd name="T56" fmla="*/ 68 w 487"/>
                                    <a:gd name="T57" fmla="*/ 114 h 167"/>
                                    <a:gd name="T58" fmla="*/ 89 w 487"/>
                                    <a:gd name="T59" fmla="*/ 52 h 167"/>
                                    <a:gd name="T60" fmla="*/ 119 w 487"/>
                                    <a:gd name="T61" fmla="*/ 52 h 167"/>
                                    <a:gd name="T62" fmla="*/ 203 w 487"/>
                                    <a:gd name="T63" fmla="*/ 87 h 167"/>
                                    <a:gd name="T64" fmla="*/ 274 w 487"/>
                                    <a:gd name="T65" fmla="*/ 60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487" h="167">
                                      <a:moveTo>
                                        <a:pt x="274" y="60"/>
                                      </a:moveTo>
                                      <a:cubicBezTo>
                                        <a:pt x="270" y="70"/>
                                        <a:pt x="268" y="79"/>
                                        <a:pt x="264" y="87"/>
                                      </a:cubicBezTo>
                                      <a:cubicBezTo>
                                        <a:pt x="263" y="90"/>
                                        <a:pt x="261" y="92"/>
                                        <a:pt x="259" y="94"/>
                                      </a:cubicBezTo>
                                      <a:cubicBezTo>
                                        <a:pt x="257" y="96"/>
                                        <a:pt x="256" y="99"/>
                                        <a:pt x="258" y="102"/>
                                      </a:cubicBezTo>
                                      <a:cubicBezTo>
                                        <a:pt x="261" y="105"/>
                                        <a:pt x="264" y="103"/>
                                        <a:pt x="267" y="101"/>
                                      </a:cubicBezTo>
                                      <a:cubicBezTo>
                                        <a:pt x="274" y="95"/>
                                        <a:pt x="277" y="86"/>
                                        <a:pt x="279" y="78"/>
                                      </a:cubicBezTo>
                                      <a:cubicBezTo>
                                        <a:pt x="284" y="62"/>
                                        <a:pt x="289" y="47"/>
                                        <a:pt x="299" y="34"/>
                                      </a:cubicBezTo>
                                      <a:cubicBezTo>
                                        <a:pt x="306" y="25"/>
                                        <a:pt x="315" y="19"/>
                                        <a:pt x="326" y="15"/>
                                      </a:cubicBezTo>
                                      <a:cubicBezTo>
                                        <a:pt x="343" y="10"/>
                                        <a:pt x="360" y="11"/>
                                        <a:pt x="376" y="18"/>
                                      </a:cubicBezTo>
                                      <a:cubicBezTo>
                                        <a:pt x="390" y="23"/>
                                        <a:pt x="398" y="33"/>
                                        <a:pt x="403" y="47"/>
                                      </a:cubicBezTo>
                                      <a:cubicBezTo>
                                        <a:pt x="408" y="60"/>
                                        <a:pt x="408" y="74"/>
                                        <a:pt x="410" y="88"/>
                                      </a:cubicBezTo>
                                      <a:cubicBezTo>
                                        <a:pt x="411" y="97"/>
                                        <a:pt x="413" y="105"/>
                                        <a:pt x="420" y="112"/>
                                      </a:cubicBezTo>
                                      <a:cubicBezTo>
                                        <a:pt x="425" y="117"/>
                                        <a:pt x="434" y="119"/>
                                        <a:pt x="440" y="116"/>
                                      </a:cubicBezTo>
                                      <a:cubicBezTo>
                                        <a:pt x="442" y="115"/>
                                        <a:pt x="443" y="112"/>
                                        <a:pt x="443" y="110"/>
                                      </a:cubicBezTo>
                                      <a:cubicBezTo>
                                        <a:pt x="443" y="108"/>
                                        <a:pt x="439" y="106"/>
                                        <a:pt x="437" y="106"/>
                                      </a:cubicBezTo>
                                      <a:cubicBezTo>
                                        <a:pt x="429" y="107"/>
                                        <a:pt x="425" y="105"/>
                                        <a:pt x="423" y="97"/>
                                      </a:cubicBezTo>
                                      <a:cubicBezTo>
                                        <a:pt x="421" y="90"/>
                                        <a:pt x="420" y="82"/>
                                        <a:pt x="419" y="74"/>
                                      </a:cubicBezTo>
                                      <a:cubicBezTo>
                                        <a:pt x="417" y="58"/>
                                        <a:pt x="415" y="43"/>
                                        <a:pt x="406" y="29"/>
                                      </a:cubicBezTo>
                                      <a:cubicBezTo>
                                        <a:pt x="404" y="27"/>
                                        <a:pt x="403" y="25"/>
                                        <a:pt x="402" y="23"/>
                                      </a:cubicBezTo>
                                      <a:cubicBezTo>
                                        <a:pt x="404" y="23"/>
                                        <a:pt x="406" y="23"/>
                                        <a:pt x="407" y="23"/>
                                      </a:cubicBezTo>
                                      <a:cubicBezTo>
                                        <a:pt x="415" y="19"/>
                                        <a:pt x="419" y="23"/>
                                        <a:pt x="424" y="27"/>
                                      </a:cubicBezTo>
                                      <a:cubicBezTo>
                                        <a:pt x="434" y="35"/>
                                        <a:pt x="444" y="41"/>
                                        <a:pt x="455" y="47"/>
                                      </a:cubicBezTo>
                                      <a:cubicBezTo>
                                        <a:pt x="468" y="55"/>
                                        <a:pt x="479" y="64"/>
                                        <a:pt x="482" y="80"/>
                                      </a:cubicBezTo>
                                      <a:cubicBezTo>
                                        <a:pt x="487" y="101"/>
                                        <a:pt x="486" y="122"/>
                                        <a:pt x="469" y="135"/>
                                      </a:cubicBezTo>
                                      <a:cubicBezTo>
                                        <a:pt x="455" y="146"/>
                                        <a:pt x="438" y="151"/>
                                        <a:pt x="420" y="149"/>
                                      </a:cubicBezTo>
                                      <a:cubicBezTo>
                                        <a:pt x="398" y="146"/>
                                        <a:pt x="382" y="134"/>
                                        <a:pt x="373" y="114"/>
                                      </a:cubicBezTo>
                                      <a:cubicBezTo>
                                        <a:pt x="370" y="109"/>
                                        <a:pt x="370" y="103"/>
                                        <a:pt x="369" y="98"/>
                                      </a:cubicBezTo>
                                      <a:cubicBezTo>
                                        <a:pt x="368" y="95"/>
                                        <a:pt x="369" y="94"/>
                                        <a:pt x="372" y="93"/>
                                      </a:cubicBezTo>
                                      <a:cubicBezTo>
                                        <a:pt x="383" y="91"/>
                                        <a:pt x="389" y="93"/>
                                        <a:pt x="394" y="103"/>
                                      </a:cubicBezTo>
                                      <a:cubicBezTo>
                                        <a:pt x="396" y="106"/>
                                        <a:pt x="398" y="108"/>
                                        <a:pt x="402" y="106"/>
                                      </a:cubicBezTo>
                                      <a:cubicBezTo>
                                        <a:pt x="405" y="104"/>
                                        <a:pt x="405" y="102"/>
                                        <a:pt x="403" y="98"/>
                                      </a:cubicBezTo>
                                      <a:cubicBezTo>
                                        <a:pt x="397" y="84"/>
                                        <a:pt x="383" y="78"/>
                                        <a:pt x="368" y="83"/>
                                      </a:cubicBezTo>
                                      <a:cubicBezTo>
                                        <a:pt x="350" y="90"/>
                                        <a:pt x="336" y="102"/>
                                        <a:pt x="322" y="115"/>
                                      </a:cubicBezTo>
                                      <a:cubicBezTo>
                                        <a:pt x="313" y="124"/>
                                        <a:pt x="304" y="133"/>
                                        <a:pt x="296" y="143"/>
                                      </a:cubicBezTo>
                                      <a:cubicBezTo>
                                        <a:pt x="273" y="167"/>
                                        <a:pt x="234" y="163"/>
                                        <a:pt x="216" y="135"/>
                                      </a:cubicBezTo>
                                      <a:cubicBezTo>
                                        <a:pt x="215" y="134"/>
                                        <a:pt x="215" y="131"/>
                                        <a:pt x="216" y="129"/>
                                      </a:cubicBezTo>
                                      <a:cubicBezTo>
                                        <a:pt x="220" y="122"/>
                                        <a:pt x="221" y="114"/>
                                        <a:pt x="221" y="106"/>
                                      </a:cubicBezTo>
                                      <a:cubicBezTo>
                                        <a:pt x="220" y="102"/>
                                        <a:pt x="219" y="99"/>
                                        <a:pt x="215" y="99"/>
                                      </a:cubicBezTo>
                                      <a:cubicBezTo>
                                        <a:pt x="211" y="99"/>
                                        <a:pt x="210" y="102"/>
                                        <a:pt x="210" y="106"/>
                                      </a:cubicBezTo>
                                      <a:cubicBezTo>
                                        <a:pt x="210" y="115"/>
                                        <a:pt x="209" y="124"/>
                                        <a:pt x="202" y="131"/>
                                      </a:cubicBezTo>
                                      <a:cubicBezTo>
                                        <a:pt x="188" y="143"/>
                                        <a:pt x="162" y="147"/>
                                        <a:pt x="147" y="125"/>
                                      </a:cubicBezTo>
                                      <a:cubicBezTo>
                                        <a:pt x="143" y="119"/>
                                        <a:pt x="141" y="113"/>
                                        <a:pt x="138" y="107"/>
                                      </a:cubicBezTo>
                                      <a:cubicBezTo>
                                        <a:pt x="136" y="103"/>
                                        <a:pt x="134" y="99"/>
                                        <a:pt x="132" y="95"/>
                                      </a:cubicBezTo>
                                      <a:cubicBezTo>
                                        <a:pt x="131" y="93"/>
                                        <a:pt x="128" y="92"/>
                                        <a:pt x="125" y="94"/>
                                      </a:cubicBezTo>
                                      <a:cubicBezTo>
                                        <a:pt x="122" y="96"/>
                                        <a:pt x="122" y="99"/>
                                        <a:pt x="124" y="101"/>
                                      </a:cubicBezTo>
                                      <a:cubicBezTo>
                                        <a:pt x="125" y="104"/>
                                        <a:pt x="126" y="107"/>
                                        <a:pt x="128" y="110"/>
                                      </a:cubicBezTo>
                                      <a:cubicBezTo>
                                        <a:pt x="130" y="114"/>
                                        <a:pt x="130" y="117"/>
                                        <a:pt x="126" y="120"/>
                                      </a:cubicBezTo>
                                      <a:cubicBezTo>
                                        <a:pt x="115" y="133"/>
                                        <a:pt x="102" y="145"/>
                                        <a:pt x="86" y="152"/>
                                      </a:cubicBezTo>
                                      <a:cubicBezTo>
                                        <a:pt x="67" y="160"/>
                                        <a:pt x="48" y="158"/>
                                        <a:pt x="33" y="142"/>
                                      </a:cubicBezTo>
                                      <a:cubicBezTo>
                                        <a:pt x="12" y="121"/>
                                        <a:pt x="0" y="95"/>
                                        <a:pt x="1" y="65"/>
                                      </a:cubicBezTo>
                                      <a:cubicBezTo>
                                        <a:pt x="2" y="39"/>
                                        <a:pt x="15" y="19"/>
                                        <a:pt x="35" y="4"/>
                                      </a:cubicBezTo>
                                      <a:cubicBezTo>
                                        <a:pt x="37" y="2"/>
                                        <a:pt x="38" y="1"/>
                                        <a:pt x="41" y="0"/>
                                      </a:cubicBezTo>
                                      <a:cubicBezTo>
                                        <a:pt x="50" y="18"/>
                                        <a:pt x="63" y="33"/>
                                        <a:pt x="80" y="43"/>
                                      </a:cubicBezTo>
                                      <a:cubicBezTo>
                                        <a:pt x="75" y="49"/>
                                        <a:pt x="69" y="55"/>
                                        <a:pt x="65" y="61"/>
                                      </a:cubicBezTo>
                                      <a:cubicBezTo>
                                        <a:pt x="56" y="76"/>
                                        <a:pt x="54" y="92"/>
                                        <a:pt x="56" y="108"/>
                                      </a:cubicBezTo>
                                      <a:cubicBezTo>
                                        <a:pt x="57" y="111"/>
                                        <a:pt x="57" y="113"/>
                                        <a:pt x="57" y="116"/>
                                      </a:cubicBezTo>
                                      <a:cubicBezTo>
                                        <a:pt x="58" y="119"/>
                                        <a:pt x="60" y="122"/>
                                        <a:pt x="63" y="121"/>
                                      </a:cubicBezTo>
                                      <a:cubicBezTo>
                                        <a:pt x="67" y="121"/>
                                        <a:pt x="69" y="118"/>
                                        <a:pt x="68" y="114"/>
                                      </a:cubicBezTo>
                                      <a:cubicBezTo>
                                        <a:pt x="65" y="102"/>
                                        <a:pt x="65" y="90"/>
                                        <a:pt x="69" y="79"/>
                                      </a:cubicBezTo>
                                      <a:cubicBezTo>
                                        <a:pt x="72" y="67"/>
                                        <a:pt x="77" y="56"/>
                                        <a:pt x="89" y="52"/>
                                      </a:cubicBezTo>
                                      <a:cubicBezTo>
                                        <a:pt x="94" y="51"/>
                                        <a:pt x="99" y="52"/>
                                        <a:pt x="104" y="52"/>
                                      </a:cubicBezTo>
                                      <a:cubicBezTo>
                                        <a:pt x="109" y="52"/>
                                        <a:pt x="114" y="52"/>
                                        <a:pt x="119" y="52"/>
                                      </a:cubicBezTo>
                                      <a:cubicBezTo>
                                        <a:pt x="121" y="52"/>
                                        <a:pt x="123" y="53"/>
                                        <a:pt x="124" y="54"/>
                                      </a:cubicBezTo>
                                      <a:cubicBezTo>
                                        <a:pt x="143" y="81"/>
                                        <a:pt x="171" y="90"/>
                                        <a:pt x="203" y="87"/>
                                      </a:cubicBezTo>
                                      <a:cubicBezTo>
                                        <a:pt x="228" y="84"/>
                                        <a:pt x="250" y="76"/>
                                        <a:pt x="270" y="62"/>
                                      </a:cubicBezTo>
                                      <a:cubicBezTo>
                                        <a:pt x="271" y="61"/>
                                        <a:pt x="272" y="61"/>
                                        <a:pt x="274" y="60"/>
                                      </a:cubicBezTo>
                                      <a:close/>
                                    </a:path>
                                  </a:pathLst>
                                </a:custGeom>
                                <a:grpFill/>
                                <a:ln>
                                  <a:noFill/>
                                </a:ln>
                              </wps:spPr>
                              <wps:bodyPr vert="horz" wrap="square" lIns="91440" tIns="45720" rIns="91440" bIns="45720" numCol="1" anchor="t" anchorCtr="0" compatLnSpc="1">
                                <a:prstTxWarp prst="textNoShape">
                                  <a:avLst/>
                                </a:prstTxWarp>
                              </wps:bodyPr>
                            </wps:wsp>
                            <wps:wsp>
                              <wps:cNvPr id="777747" name="Freeform 12"/>
                              <wps:cNvSpPr>
                                <a:spLocks/>
                              </wps:cNvSpPr>
                              <wps:spPr bwMode="auto">
                                <a:xfrm>
                                  <a:off x="4686182" y="3330969"/>
                                  <a:ext cx="2179339" cy="1068198"/>
                                </a:xfrm>
                                <a:custGeom>
                                  <a:avLst/>
                                  <a:gdLst>
                                    <a:gd name="T0" fmla="*/ 97 w 404"/>
                                    <a:gd name="T1" fmla="*/ 165 h 198"/>
                                    <a:gd name="T2" fmla="*/ 69 w 404"/>
                                    <a:gd name="T3" fmla="*/ 147 h 198"/>
                                    <a:gd name="T4" fmla="*/ 58 w 404"/>
                                    <a:gd name="T5" fmla="*/ 89 h 198"/>
                                    <a:gd name="T6" fmla="*/ 48 w 404"/>
                                    <a:gd name="T7" fmla="*/ 87 h 198"/>
                                    <a:gd name="T8" fmla="*/ 54 w 404"/>
                                    <a:gd name="T9" fmla="*/ 141 h 198"/>
                                    <a:gd name="T10" fmla="*/ 15 w 404"/>
                                    <a:gd name="T11" fmla="*/ 138 h 198"/>
                                    <a:gd name="T12" fmla="*/ 2 w 404"/>
                                    <a:gd name="T13" fmla="*/ 84 h 198"/>
                                    <a:gd name="T14" fmla="*/ 88 w 404"/>
                                    <a:gd name="T15" fmla="*/ 46 h 198"/>
                                    <a:gd name="T16" fmla="*/ 108 w 404"/>
                                    <a:gd name="T17" fmla="*/ 83 h 198"/>
                                    <a:gd name="T18" fmla="*/ 117 w 404"/>
                                    <a:gd name="T19" fmla="*/ 82 h 198"/>
                                    <a:gd name="T20" fmla="*/ 163 w 404"/>
                                    <a:gd name="T21" fmla="*/ 39 h 198"/>
                                    <a:gd name="T22" fmla="*/ 180 w 404"/>
                                    <a:gd name="T23" fmla="*/ 81 h 198"/>
                                    <a:gd name="T24" fmla="*/ 179 w 404"/>
                                    <a:gd name="T25" fmla="*/ 95 h 198"/>
                                    <a:gd name="T26" fmla="*/ 191 w 404"/>
                                    <a:gd name="T27" fmla="*/ 80 h 198"/>
                                    <a:gd name="T28" fmla="*/ 120 w 404"/>
                                    <a:gd name="T29" fmla="*/ 44 h 198"/>
                                    <a:gd name="T30" fmla="*/ 94 w 404"/>
                                    <a:gd name="T31" fmla="*/ 36 h 198"/>
                                    <a:gd name="T32" fmla="*/ 209 w 404"/>
                                    <a:gd name="T33" fmla="*/ 5 h 198"/>
                                    <a:gd name="T34" fmla="*/ 285 w 404"/>
                                    <a:gd name="T35" fmla="*/ 60 h 198"/>
                                    <a:gd name="T36" fmla="*/ 230 w 404"/>
                                    <a:gd name="T37" fmla="*/ 128 h 198"/>
                                    <a:gd name="T38" fmla="*/ 241 w 404"/>
                                    <a:gd name="T39" fmla="*/ 128 h 198"/>
                                    <a:gd name="T40" fmla="*/ 269 w 404"/>
                                    <a:gd name="T41" fmla="*/ 77 h 198"/>
                                    <a:gd name="T42" fmla="*/ 332 w 404"/>
                                    <a:gd name="T43" fmla="*/ 109 h 198"/>
                                    <a:gd name="T44" fmla="*/ 317 w 404"/>
                                    <a:gd name="T45" fmla="*/ 139 h 198"/>
                                    <a:gd name="T46" fmla="*/ 354 w 404"/>
                                    <a:gd name="T47" fmla="*/ 127 h 198"/>
                                    <a:gd name="T48" fmla="*/ 403 w 404"/>
                                    <a:gd name="T49" fmla="*/ 159 h 198"/>
                                    <a:gd name="T50" fmla="*/ 308 w 404"/>
                                    <a:gd name="T51" fmla="*/ 198 h 198"/>
                                    <a:gd name="T52" fmla="*/ 282 w 404"/>
                                    <a:gd name="T53" fmla="*/ 152 h 198"/>
                                    <a:gd name="T54" fmla="*/ 274 w 404"/>
                                    <a:gd name="T55" fmla="*/ 141 h 198"/>
                                    <a:gd name="T56" fmla="*/ 292 w 404"/>
                                    <a:gd name="T57" fmla="*/ 115 h 198"/>
                                    <a:gd name="T58" fmla="*/ 284 w 404"/>
                                    <a:gd name="T59" fmla="*/ 109 h 198"/>
                                    <a:gd name="T60" fmla="*/ 264 w 404"/>
                                    <a:gd name="T61" fmla="*/ 141 h 198"/>
                                    <a:gd name="T62" fmla="*/ 196 w 404"/>
                                    <a:gd name="T63" fmla="*/ 168 h 198"/>
                                    <a:gd name="T64" fmla="*/ 168 w 404"/>
                                    <a:gd name="T65" fmla="*/ 153 h 198"/>
                                    <a:gd name="T66" fmla="*/ 153 w 404"/>
                                    <a:gd name="T67" fmla="*/ 106 h 198"/>
                                    <a:gd name="T68" fmla="*/ 145 w 404"/>
                                    <a:gd name="T69" fmla="*/ 78 h 198"/>
                                    <a:gd name="T70" fmla="*/ 142 w 404"/>
                                    <a:gd name="T71" fmla="*/ 104 h 1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404" h="198">
                                      <a:moveTo>
                                        <a:pt x="145" y="146"/>
                                      </a:moveTo>
                                      <a:cubicBezTo>
                                        <a:pt x="124" y="144"/>
                                        <a:pt x="108" y="150"/>
                                        <a:pt x="97" y="165"/>
                                      </a:cubicBezTo>
                                      <a:cubicBezTo>
                                        <a:pt x="88" y="160"/>
                                        <a:pt x="79" y="154"/>
                                        <a:pt x="71" y="148"/>
                                      </a:cubicBezTo>
                                      <a:cubicBezTo>
                                        <a:pt x="70" y="148"/>
                                        <a:pt x="69" y="147"/>
                                        <a:pt x="69" y="147"/>
                                      </a:cubicBezTo>
                                      <a:cubicBezTo>
                                        <a:pt x="60" y="130"/>
                                        <a:pt x="53" y="113"/>
                                        <a:pt x="58" y="93"/>
                                      </a:cubicBezTo>
                                      <a:cubicBezTo>
                                        <a:pt x="58" y="92"/>
                                        <a:pt x="58" y="90"/>
                                        <a:pt x="58" y="89"/>
                                      </a:cubicBezTo>
                                      <a:cubicBezTo>
                                        <a:pt x="59" y="85"/>
                                        <a:pt x="57" y="83"/>
                                        <a:pt x="54" y="82"/>
                                      </a:cubicBezTo>
                                      <a:cubicBezTo>
                                        <a:pt x="51" y="82"/>
                                        <a:pt x="48" y="84"/>
                                        <a:pt x="48" y="87"/>
                                      </a:cubicBezTo>
                                      <a:cubicBezTo>
                                        <a:pt x="45" y="105"/>
                                        <a:pt x="45" y="122"/>
                                        <a:pt x="53" y="139"/>
                                      </a:cubicBezTo>
                                      <a:cubicBezTo>
                                        <a:pt x="54" y="139"/>
                                        <a:pt x="54" y="140"/>
                                        <a:pt x="54" y="141"/>
                                      </a:cubicBezTo>
                                      <a:cubicBezTo>
                                        <a:pt x="51" y="141"/>
                                        <a:pt x="49" y="141"/>
                                        <a:pt x="46" y="140"/>
                                      </a:cubicBezTo>
                                      <a:cubicBezTo>
                                        <a:pt x="36" y="137"/>
                                        <a:pt x="25" y="137"/>
                                        <a:pt x="15" y="138"/>
                                      </a:cubicBezTo>
                                      <a:cubicBezTo>
                                        <a:pt x="12" y="138"/>
                                        <a:pt x="11" y="137"/>
                                        <a:pt x="10" y="134"/>
                                      </a:cubicBezTo>
                                      <a:cubicBezTo>
                                        <a:pt x="4" y="118"/>
                                        <a:pt x="0" y="102"/>
                                        <a:pt x="2" y="84"/>
                                      </a:cubicBezTo>
                                      <a:cubicBezTo>
                                        <a:pt x="4" y="59"/>
                                        <a:pt x="22" y="38"/>
                                        <a:pt x="45" y="31"/>
                                      </a:cubicBezTo>
                                      <a:cubicBezTo>
                                        <a:pt x="62" y="27"/>
                                        <a:pt x="77" y="33"/>
                                        <a:pt x="88" y="46"/>
                                      </a:cubicBezTo>
                                      <a:cubicBezTo>
                                        <a:pt x="97" y="55"/>
                                        <a:pt x="103" y="65"/>
                                        <a:pt x="106" y="77"/>
                                      </a:cubicBezTo>
                                      <a:cubicBezTo>
                                        <a:pt x="106" y="79"/>
                                        <a:pt x="107" y="82"/>
                                        <a:pt x="108" y="83"/>
                                      </a:cubicBezTo>
                                      <a:cubicBezTo>
                                        <a:pt x="109" y="85"/>
                                        <a:pt x="111" y="87"/>
                                        <a:pt x="113" y="87"/>
                                      </a:cubicBezTo>
                                      <a:cubicBezTo>
                                        <a:pt x="114" y="86"/>
                                        <a:pt x="117" y="84"/>
                                        <a:pt x="117" y="82"/>
                                      </a:cubicBezTo>
                                      <a:cubicBezTo>
                                        <a:pt x="119" y="75"/>
                                        <a:pt x="120" y="67"/>
                                        <a:pt x="123" y="60"/>
                                      </a:cubicBezTo>
                                      <a:cubicBezTo>
                                        <a:pt x="130" y="41"/>
                                        <a:pt x="144" y="33"/>
                                        <a:pt x="163" y="39"/>
                                      </a:cubicBezTo>
                                      <a:cubicBezTo>
                                        <a:pt x="170" y="41"/>
                                        <a:pt x="174" y="47"/>
                                        <a:pt x="177" y="53"/>
                                      </a:cubicBezTo>
                                      <a:cubicBezTo>
                                        <a:pt x="181" y="62"/>
                                        <a:pt x="183" y="71"/>
                                        <a:pt x="180" y="81"/>
                                      </a:cubicBezTo>
                                      <a:cubicBezTo>
                                        <a:pt x="180" y="83"/>
                                        <a:pt x="178" y="86"/>
                                        <a:pt x="177" y="88"/>
                                      </a:cubicBezTo>
                                      <a:cubicBezTo>
                                        <a:pt x="175" y="91"/>
                                        <a:pt x="176" y="93"/>
                                        <a:pt x="179" y="95"/>
                                      </a:cubicBezTo>
                                      <a:cubicBezTo>
                                        <a:pt x="182" y="97"/>
                                        <a:pt x="184" y="96"/>
                                        <a:pt x="186" y="93"/>
                                      </a:cubicBezTo>
                                      <a:cubicBezTo>
                                        <a:pt x="188" y="89"/>
                                        <a:pt x="191" y="85"/>
                                        <a:pt x="191" y="80"/>
                                      </a:cubicBezTo>
                                      <a:cubicBezTo>
                                        <a:pt x="194" y="62"/>
                                        <a:pt x="189" y="46"/>
                                        <a:pt x="175" y="34"/>
                                      </a:cubicBezTo>
                                      <a:cubicBezTo>
                                        <a:pt x="161" y="22"/>
                                        <a:pt x="132" y="24"/>
                                        <a:pt x="120" y="44"/>
                                      </a:cubicBezTo>
                                      <a:cubicBezTo>
                                        <a:pt x="117" y="49"/>
                                        <a:pt x="114" y="54"/>
                                        <a:pt x="111" y="59"/>
                                      </a:cubicBezTo>
                                      <a:cubicBezTo>
                                        <a:pt x="106" y="52"/>
                                        <a:pt x="100" y="44"/>
                                        <a:pt x="94" y="36"/>
                                      </a:cubicBezTo>
                                      <a:cubicBezTo>
                                        <a:pt x="103" y="26"/>
                                        <a:pt x="114" y="19"/>
                                        <a:pt x="127" y="13"/>
                                      </a:cubicBezTo>
                                      <a:cubicBezTo>
                                        <a:pt x="153" y="1"/>
                                        <a:pt x="181" y="0"/>
                                        <a:pt x="209" y="5"/>
                                      </a:cubicBezTo>
                                      <a:cubicBezTo>
                                        <a:pt x="236" y="10"/>
                                        <a:pt x="260" y="22"/>
                                        <a:pt x="277" y="46"/>
                                      </a:cubicBezTo>
                                      <a:cubicBezTo>
                                        <a:pt x="280" y="50"/>
                                        <a:pt x="282" y="55"/>
                                        <a:pt x="285" y="60"/>
                                      </a:cubicBezTo>
                                      <a:cubicBezTo>
                                        <a:pt x="278" y="63"/>
                                        <a:pt x="271" y="65"/>
                                        <a:pt x="264" y="68"/>
                                      </a:cubicBezTo>
                                      <a:cubicBezTo>
                                        <a:pt x="241" y="81"/>
                                        <a:pt x="230" y="101"/>
                                        <a:pt x="230" y="128"/>
                                      </a:cubicBezTo>
                                      <a:cubicBezTo>
                                        <a:pt x="230" y="130"/>
                                        <a:pt x="233" y="133"/>
                                        <a:pt x="235" y="134"/>
                                      </a:cubicBezTo>
                                      <a:cubicBezTo>
                                        <a:pt x="238" y="134"/>
                                        <a:pt x="240" y="131"/>
                                        <a:pt x="241" y="128"/>
                                      </a:cubicBezTo>
                                      <a:cubicBezTo>
                                        <a:pt x="241" y="123"/>
                                        <a:pt x="241" y="117"/>
                                        <a:pt x="242" y="112"/>
                                      </a:cubicBezTo>
                                      <a:cubicBezTo>
                                        <a:pt x="245" y="96"/>
                                        <a:pt x="255" y="85"/>
                                        <a:pt x="269" y="77"/>
                                      </a:cubicBezTo>
                                      <a:cubicBezTo>
                                        <a:pt x="285" y="68"/>
                                        <a:pt x="301" y="68"/>
                                        <a:pt x="318" y="76"/>
                                      </a:cubicBezTo>
                                      <a:cubicBezTo>
                                        <a:pt x="330" y="83"/>
                                        <a:pt x="335" y="96"/>
                                        <a:pt x="332" y="109"/>
                                      </a:cubicBezTo>
                                      <a:cubicBezTo>
                                        <a:pt x="329" y="118"/>
                                        <a:pt x="325" y="125"/>
                                        <a:pt x="318" y="131"/>
                                      </a:cubicBezTo>
                                      <a:cubicBezTo>
                                        <a:pt x="315" y="133"/>
                                        <a:pt x="314" y="136"/>
                                        <a:pt x="317" y="139"/>
                                      </a:cubicBezTo>
                                      <a:cubicBezTo>
                                        <a:pt x="318" y="140"/>
                                        <a:pt x="323" y="140"/>
                                        <a:pt x="324" y="139"/>
                                      </a:cubicBezTo>
                                      <a:cubicBezTo>
                                        <a:pt x="333" y="133"/>
                                        <a:pt x="343" y="129"/>
                                        <a:pt x="354" y="127"/>
                                      </a:cubicBezTo>
                                      <a:cubicBezTo>
                                        <a:pt x="365" y="124"/>
                                        <a:pt x="376" y="123"/>
                                        <a:pt x="386" y="128"/>
                                      </a:cubicBezTo>
                                      <a:cubicBezTo>
                                        <a:pt x="399" y="134"/>
                                        <a:pt x="404" y="146"/>
                                        <a:pt x="403" y="159"/>
                                      </a:cubicBezTo>
                                      <a:cubicBezTo>
                                        <a:pt x="402" y="164"/>
                                        <a:pt x="400" y="169"/>
                                        <a:pt x="399" y="174"/>
                                      </a:cubicBezTo>
                                      <a:cubicBezTo>
                                        <a:pt x="363" y="162"/>
                                        <a:pt x="333" y="169"/>
                                        <a:pt x="308" y="198"/>
                                      </a:cubicBezTo>
                                      <a:cubicBezTo>
                                        <a:pt x="308" y="194"/>
                                        <a:pt x="308" y="190"/>
                                        <a:pt x="308" y="186"/>
                                      </a:cubicBezTo>
                                      <a:cubicBezTo>
                                        <a:pt x="306" y="169"/>
                                        <a:pt x="296" y="159"/>
                                        <a:pt x="282" y="152"/>
                                      </a:cubicBezTo>
                                      <a:cubicBezTo>
                                        <a:pt x="281" y="151"/>
                                        <a:pt x="279" y="150"/>
                                        <a:pt x="278" y="149"/>
                                      </a:cubicBezTo>
                                      <a:cubicBezTo>
                                        <a:pt x="272" y="147"/>
                                        <a:pt x="272" y="147"/>
                                        <a:pt x="274" y="141"/>
                                      </a:cubicBezTo>
                                      <a:cubicBezTo>
                                        <a:pt x="277" y="134"/>
                                        <a:pt x="281" y="128"/>
                                        <a:pt x="286" y="123"/>
                                      </a:cubicBezTo>
                                      <a:cubicBezTo>
                                        <a:pt x="289" y="121"/>
                                        <a:pt x="291" y="118"/>
                                        <a:pt x="292" y="115"/>
                                      </a:cubicBezTo>
                                      <a:cubicBezTo>
                                        <a:pt x="293" y="113"/>
                                        <a:pt x="292" y="110"/>
                                        <a:pt x="290" y="109"/>
                                      </a:cubicBezTo>
                                      <a:cubicBezTo>
                                        <a:pt x="289" y="108"/>
                                        <a:pt x="285" y="108"/>
                                        <a:pt x="284" y="109"/>
                                      </a:cubicBezTo>
                                      <a:cubicBezTo>
                                        <a:pt x="279" y="115"/>
                                        <a:pt x="274" y="121"/>
                                        <a:pt x="269" y="127"/>
                                      </a:cubicBezTo>
                                      <a:cubicBezTo>
                                        <a:pt x="267" y="131"/>
                                        <a:pt x="265" y="136"/>
                                        <a:pt x="264" y="141"/>
                                      </a:cubicBezTo>
                                      <a:cubicBezTo>
                                        <a:pt x="263" y="143"/>
                                        <a:pt x="262" y="145"/>
                                        <a:pt x="259" y="145"/>
                                      </a:cubicBezTo>
                                      <a:cubicBezTo>
                                        <a:pt x="234" y="143"/>
                                        <a:pt x="213" y="150"/>
                                        <a:pt x="196" y="168"/>
                                      </a:cubicBezTo>
                                      <a:cubicBezTo>
                                        <a:pt x="196" y="169"/>
                                        <a:pt x="195" y="169"/>
                                        <a:pt x="195" y="169"/>
                                      </a:cubicBezTo>
                                      <a:cubicBezTo>
                                        <a:pt x="186" y="164"/>
                                        <a:pt x="177" y="158"/>
                                        <a:pt x="168" y="153"/>
                                      </a:cubicBezTo>
                                      <a:cubicBezTo>
                                        <a:pt x="155" y="146"/>
                                        <a:pt x="147" y="134"/>
                                        <a:pt x="149" y="120"/>
                                      </a:cubicBezTo>
                                      <a:cubicBezTo>
                                        <a:pt x="149" y="115"/>
                                        <a:pt x="151" y="111"/>
                                        <a:pt x="153" y="106"/>
                                      </a:cubicBezTo>
                                      <a:cubicBezTo>
                                        <a:pt x="155" y="97"/>
                                        <a:pt x="156" y="89"/>
                                        <a:pt x="152" y="81"/>
                                      </a:cubicBezTo>
                                      <a:cubicBezTo>
                                        <a:pt x="150" y="78"/>
                                        <a:pt x="148" y="77"/>
                                        <a:pt x="145" y="78"/>
                                      </a:cubicBezTo>
                                      <a:cubicBezTo>
                                        <a:pt x="142" y="80"/>
                                        <a:pt x="141" y="82"/>
                                        <a:pt x="143" y="85"/>
                                      </a:cubicBezTo>
                                      <a:cubicBezTo>
                                        <a:pt x="146" y="92"/>
                                        <a:pt x="145" y="98"/>
                                        <a:pt x="142" y="104"/>
                                      </a:cubicBezTo>
                                      <a:cubicBezTo>
                                        <a:pt x="137" y="118"/>
                                        <a:pt x="137" y="132"/>
                                        <a:pt x="145" y="146"/>
                                      </a:cubicBezTo>
                                      <a:close/>
                                    </a:path>
                                  </a:pathLst>
                                </a:custGeom>
                                <a:grpFill/>
                                <a:ln>
                                  <a:noFill/>
                                </a:ln>
                              </wps:spPr>
                              <wps:bodyPr vert="horz" wrap="square" lIns="91440" tIns="45720" rIns="91440" bIns="45720" numCol="1" anchor="t" anchorCtr="0" compatLnSpc="1">
                                <a:prstTxWarp prst="textNoShape">
                                  <a:avLst/>
                                </a:prstTxWarp>
                              </wps:bodyPr>
                            </wps:wsp>
                            <wps:wsp>
                              <wps:cNvPr id="777748" name="Freeform 13"/>
                              <wps:cNvSpPr>
                                <a:spLocks/>
                              </wps:cNvSpPr>
                              <wps:spPr bwMode="auto">
                                <a:xfrm>
                                  <a:off x="6342157" y="4275707"/>
                                  <a:ext cx="1223865" cy="1266808"/>
                                </a:xfrm>
                                <a:custGeom>
                                  <a:avLst/>
                                  <a:gdLst>
                                    <a:gd name="T0" fmla="*/ 221 w 227"/>
                                    <a:gd name="T1" fmla="*/ 144 h 235"/>
                                    <a:gd name="T2" fmla="*/ 212 w 227"/>
                                    <a:gd name="T3" fmla="*/ 192 h 235"/>
                                    <a:gd name="T4" fmla="*/ 156 w 227"/>
                                    <a:gd name="T5" fmla="*/ 228 h 235"/>
                                    <a:gd name="T6" fmla="*/ 98 w 227"/>
                                    <a:gd name="T7" fmla="*/ 230 h 235"/>
                                    <a:gd name="T8" fmla="*/ 70 w 227"/>
                                    <a:gd name="T9" fmla="*/ 215 h 235"/>
                                    <a:gd name="T10" fmla="*/ 69 w 227"/>
                                    <a:gd name="T11" fmla="*/ 210 h 235"/>
                                    <a:gd name="T12" fmla="*/ 71 w 227"/>
                                    <a:gd name="T13" fmla="*/ 173 h 235"/>
                                    <a:gd name="T14" fmla="*/ 71 w 227"/>
                                    <a:gd name="T15" fmla="*/ 171 h 235"/>
                                    <a:gd name="T16" fmla="*/ 97 w 227"/>
                                    <a:gd name="T17" fmla="*/ 170 h 235"/>
                                    <a:gd name="T18" fmla="*/ 135 w 227"/>
                                    <a:gd name="T19" fmla="*/ 150 h 235"/>
                                    <a:gd name="T20" fmla="*/ 161 w 227"/>
                                    <a:gd name="T21" fmla="*/ 122 h 235"/>
                                    <a:gd name="T22" fmla="*/ 183 w 227"/>
                                    <a:gd name="T23" fmla="*/ 109 h 235"/>
                                    <a:gd name="T24" fmla="*/ 187 w 227"/>
                                    <a:gd name="T25" fmla="*/ 105 h 235"/>
                                    <a:gd name="T26" fmla="*/ 183 w 227"/>
                                    <a:gd name="T27" fmla="*/ 100 h 235"/>
                                    <a:gd name="T28" fmla="*/ 168 w 227"/>
                                    <a:gd name="T29" fmla="*/ 102 h 235"/>
                                    <a:gd name="T30" fmla="*/ 147 w 227"/>
                                    <a:gd name="T31" fmla="*/ 123 h 235"/>
                                    <a:gd name="T32" fmla="*/ 106 w 227"/>
                                    <a:gd name="T33" fmla="*/ 157 h 235"/>
                                    <a:gd name="T34" fmla="*/ 72 w 227"/>
                                    <a:gd name="T35" fmla="*/ 159 h 235"/>
                                    <a:gd name="T36" fmla="*/ 65 w 227"/>
                                    <a:gd name="T37" fmla="*/ 153 h 235"/>
                                    <a:gd name="T38" fmla="*/ 40 w 227"/>
                                    <a:gd name="T39" fmla="*/ 128 h 235"/>
                                    <a:gd name="T40" fmla="*/ 36 w 227"/>
                                    <a:gd name="T41" fmla="*/ 111 h 235"/>
                                    <a:gd name="T42" fmla="*/ 50 w 227"/>
                                    <a:gd name="T43" fmla="*/ 87 h 235"/>
                                    <a:gd name="T44" fmla="*/ 57 w 227"/>
                                    <a:gd name="T45" fmla="*/ 51 h 235"/>
                                    <a:gd name="T46" fmla="*/ 52 w 227"/>
                                    <a:gd name="T47" fmla="*/ 46 h 235"/>
                                    <a:gd name="T48" fmla="*/ 47 w 227"/>
                                    <a:gd name="T49" fmla="*/ 52 h 235"/>
                                    <a:gd name="T50" fmla="*/ 46 w 227"/>
                                    <a:gd name="T51" fmla="*/ 71 h 235"/>
                                    <a:gd name="T52" fmla="*/ 35 w 227"/>
                                    <a:gd name="T53" fmla="*/ 91 h 235"/>
                                    <a:gd name="T54" fmla="*/ 23 w 227"/>
                                    <a:gd name="T55" fmla="*/ 119 h 235"/>
                                    <a:gd name="T56" fmla="*/ 3 w 227"/>
                                    <a:gd name="T57" fmla="*/ 104 h 235"/>
                                    <a:gd name="T58" fmla="*/ 10 w 227"/>
                                    <a:gd name="T59" fmla="*/ 87 h 235"/>
                                    <a:gd name="T60" fmla="*/ 5 w 227"/>
                                    <a:gd name="T61" fmla="*/ 58 h 235"/>
                                    <a:gd name="T62" fmla="*/ 7 w 227"/>
                                    <a:gd name="T63" fmla="*/ 35 h 235"/>
                                    <a:gd name="T64" fmla="*/ 72 w 227"/>
                                    <a:gd name="T65" fmla="*/ 5 h 235"/>
                                    <a:gd name="T66" fmla="*/ 106 w 227"/>
                                    <a:gd name="T67" fmla="*/ 25 h 235"/>
                                    <a:gd name="T68" fmla="*/ 111 w 227"/>
                                    <a:gd name="T69" fmla="*/ 66 h 235"/>
                                    <a:gd name="T70" fmla="*/ 106 w 227"/>
                                    <a:gd name="T71" fmla="*/ 76 h 235"/>
                                    <a:gd name="T72" fmla="*/ 107 w 227"/>
                                    <a:gd name="T73" fmla="*/ 84 h 235"/>
                                    <a:gd name="T74" fmla="*/ 115 w 227"/>
                                    <a:gd name="T75" fmla="*/ 82 h 235"/>
                                    <a:gd name="T76" fmla="*/ 131 w 227"/>
                                    <a:gd name="T77" fmla="*/ 64 h 235"/>
                                    <a:gd name="T78" fmla="*/ 163 w 227"/>
                                    <a:gd name="T79" fmla="*/ 44 h 235"/>
                                    <a:gd name="T80" fmla="*/ 193 w 227"/>
                                    <a:gd name="T81" fmla="*/ 49 h 235"/>
                                    <a:gd name="T82" fmla="*/ 223 w 227"/>
                                    <a:gd name="T83" fmla="*/ 84 h 235"/>
                                    <a:gd name="T84" fmla="*/ 224 w 227"/>
                                    <a:gd name="T85" fmla="*/ 112 h 235"/>
                                    <a:gd name="T86" fmla="*/ 188 w 227"/>
                                    <a:gd name="T87" fmla="*/ 160 h 235"/>
                                    <a:gd name="T88" fmla="*/ 159 w 227"/>
                                    <a:gd name="T89" fmla="*/ 169 h 235"/>
                                    <a:gd name="T90" fmla="*/ 152 w 227"/>
                                    <a:gd name="T91" fmla="*/ 169 h 235"/>
                                    <a:gd name="T92" fmla="*/ 146 w 227"/>
                                    <a:gd name="T93" fmla="*/ 173 h 235"/>
                                    <a:gd name="T94" fmla="*/ 150 w 227"/>
                                    <a:gd name="T95" fmla="*/ 179 h 235"/>
                                    <a:gd name="T96" fmla="*/ 182 w 227"/>
                                    <a:gd name="T97" fmla="*/ 174 h 235"/>
                                    <a:gd name="T98" fmla="*/ 221 w 227"/>
                                    <a:gd name="T99" fmla="*/ 144 h 2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27" h="235">
                                      <a:moveTo>
                                        <a:pt x="221" y="144"/>
                                      </a:moveTo>
                                      <a:cubicBezTo>
                                        <a:pt x="227" y="163"/>
                                        <a:pt x="222" y="178"/>
                                        <a:pt x="212" y="192"/>
                                      </a:cubicBezTo>
                                      <a:cubicBezTo>
                                        <a:pt x="198" y="211"/>
                                        <a:pt x="179" y="222"/>
                                        <a:pt x="156" y="228"/>
                                      </a:cubicBezTo>
                                      <a:cubicBezTo>
                                        <a:pt x="137" y="232"/>
                                        <a:pt x="118" y="235"/>
                                        <a:pt x="98" y="230"/>
                                      </a:cubicBezTo>
                                      <a:cubicBezTo>
                                        <a:pt x="88" y="228"/>
                                        <a:pt x="78" y="223"/>
                                        <a:pt x="70" y="215"/>
                                      </a:cubicBezTo>
                                      <a:cubicBezTo>
                                        <a:pt x="69" y="214"/>
                                        <a:pt x="68" y="211"/>
                                        <a:pt x="69" y="210"/>
                                      </a:cubicBezTo>
                                      <a:cubicBezTo>
                                        <a:pt x="73" y="197"/>
                                        <a:pt x="73" y="185"/>
                                        <a:pt x="71" y="173"/>
                                      </a:cubicBezTo>
                                      <a:cubicBezTo>
                                        <a:pt x="71" y="172"/>
                                        <a:pt x="71" y="171"/>
                                        <a:pt x="71" y="171"/>
                                      </a:cubicBezTo>
                                      <a:cubicBezTo>
                                        <a:pt x="80" y="171"/>
                                        <a:pt x="88" y="171"/>
                                        <a:pt x="97" y="170"/>
                                      </a:cubicBezTo>
                                      <a:cubicBezTo>
                                        <a:pt x="112" y="168"/>
                                        <a:pt x="124" y="160"/>
                                        <a:pt x="135" y="150"/>
                                      </a:cubicBezTo>
                                      <a:cubicBezTo>
                                        <a:pt x="144" y="142"/>
                                        <a:pt x="152" y="132"/>
                                        <a:pt x="161" y="122"/>
                                      </a:cubicBezTo>
                                      <a:cubicBezTo>
                                        <a:pt x="167" y="115"/>
                                        <a:pt x="173" y="109"/>
                                        <a:pt x="183" y="109"/>
                                      </a:cubicBezTo>
                                      <a:cubicBezTo>
                                        <a:pt x="185" y="109"/>
                                        <a:pt x="187" y="107"/>
                                        <a:pt x="187" y="105"/>
                                      </a:cubicBezTo>
                                      <a:cubicBezTo>
                                        <a:pt x="188" y="102"/>
                                        <a:pt x="186" y="99"/>
                                        <a:pt x="183" y="100"/>
                                      </a:cubicBezTo>
                                      <a:cubicBezTo>
                                        <a:pt x="178" y="100"/>
                                        <a:pt x="173" y="100"/>
                                        <a:pt x="168" y="102"/>
                                      </a:cubicBezTo>
                                      <a:cubicBezTo>
                                        <a:pt x="159" y="106"/>
                                        <a:pt x="153" y="115"/>
                                        <a:pt x="147" y="123"/>
                                      </a:cubicBezTo>
                                      <a:cubicBezTo>
                                        <a:pt x="136" y="137"/>
                                        <a:pt x="123" y="150"/>
                                        <a:pt x="106" y="157"/>
                                      </a:cubicBezTo>
                                      <a:cubicBezTo>
                                        <a:pt x="95" y="161"/>
                                        <a:pt x="84" y="163"/>
                                        <a:pt x="72" y="159"/>
                                      </a:cubicBezTo>
                                      <a:cubicBezTo>
                                        <a:pt x="70" y="158"/>
                                        <a:pt x="67" y="156"/>
                                        <a:pt x="65" y="153"/>
                                      </a:cubicBezTo>
                                      <a:cubicBezTo>
                                        <a:pt x="59" y="143"/>
                                        <a:pt x="51" y="135"/>
                                        <a:pt x="40" y="128"/>
                                      </a:cubicBezTo>
                                      <a:cubicBezTo>
                                        <a:pt x="34" y="124"/>
                                        <a:pt x="32" y="118"/>
                                        <a:pt x="36" y="111"/>
                                      </a:cubicBezTo>
                                      <a:cubicBezTo>
                                        <a:pt x="40" y="103"/>
                                        <a:pt x="45" y="95"/>
                                        <a:pt x="50" y="87"/>
                                      </a:cubicBezTo>
                                      <a:cubicBezTo>
                                        <a:pt x="58" y="76"/>
                                        <a:pt x="59" y="64"/>
                                        <a:pt x="57" y="51"/>
                                      </a:cubicBezTo>
                                      <a:cubicBezTo>
                                        <a:pt x="57" y="48"/>
                                        <a:pt x="55" y="45"/>
                                        <a:pt x="52" y="46"/>
                                      </a:cubicBezTo>
                                      <a:cubicBezTo>
                                        <a:pt x="48" y="47"/>
                                        <a:pt x="47" y="49"/>
                                        <a:pt x="47" y="52"/>
                                      </a:cubicBezTo>
                                      <a:cubicBezTo>
                                        <a:pt x="47" y="59"/>
                                        <a:pt x="48" y="65"/>
                                        <a:pt x="46" y="71"/>
                                      </a:cubicBezTo>
                                      <a:cubicBezTo>
                                        <a:pt x="44" y="78"/>
                                        <a:pt x="39" y="85"/>
                                        <a:pt x="35" y="91"/>
                                      </a:cubicBezTo>
                                      <a:cubicBezTo>
                                        <a:pt x="30" y="99"/>
                                        <a:pt x="25" y="108"/>
                                        <a:pt x="23" y="119"/>
                                      </a:cubicBezTo>
                                      <a:cubicBezTo>
                                        <a:pt x="16" y="113"/>
                                        <a:pt x="9" y="108"/>
                                        <a:pt x="3" y="104"/>
                                      </a:cubicBezTo>
                                      <a:cubicBezTo>
                                        <a:pt x="6" y="98"/>
                                        <a:pt x="9" y="92"/>
                                        <a:pt x="10" y="87"/>
                                      </a:cubicBezTo>
                                      <a:cubicBezTo>
                                        <a:pt x="13" y="76"/>
                                        <a:pt x="10" y="67"/>
                                        <a:pt x="5" y="58"/>
                                      </a:cubicBezTo>
                                      <a:cubicBezTo>
                                        <a:pt x="0" y="50"/>
                                        <a:pt x="2" y="42"/>
                                        <a:pt x="7" y="35"/>
                                      </a:cubicBezTo>
                                      <a:cubicBezTo>
                                        <a:pt x="19" y="13"/>
                                        <a:pt x="47" y="0"/>
                                        <a:pt x="72" y="5"/>
                                      </a:cubicBezTo>
                                      <a:cubicBezTo>
                                        <a:pt x="86" y="7"/>
                                        <a:pt x="98" y="14"/>
                                        <a:pt x="106" y="25"/>
                                      </a:cubicBezTo>
                                      <a:cubicBezTo>
                                        <a:pt x="116" y="38"/>
                                        <a:pt x="117" y="52"/>
                                        <a:pt x="111" y="66"/>
                                      </a:cubicBezTo>
                                      <a:cubicBezTo>
                                        <a:pt x="110" y="69"/>
                                        <a:pt x="108" y="73"/>
                                        <a:pt x="106" y="76"/>
                                      </a:cubicBezTo>
                                      <a:cubicBezTo>
                                        <a:pt x="104" y="79"/>
                                        <a:pt x="104" y="82"/>
                                        <a:pt x="107" y="84"/>
                                      </a:cubicBezTo>
                                      <a:cubicBezTo>
                                        <a:pt x="110" y="86"/>
                                        <a:pt x="113" y="84"/>
                                        <a:pt x="115" y="82"/>
                                      </a:cubicBezTo>
                                      <a:cubicBezTo>
                                        <a:pt x="120" y="76"/>
                                        <a:pt x="125" y="70"/>
                                        <a:pt x="131" y="64"/>
                                      </a:cubicBezTo>
                                      <a:cubicBezTo>
                                        <a:pt x="140" y="55"/>
                                        <a:pt x="150" y="48"/>
                                        <a:pt x="163" y="44"/>
                                      </a:cubicBezTo>
                                      <a:cubicBezTo>
                                        <a:pt x="174" y="41"/>
                                        <a:pt x="184" y="44"/>
                                        <a:pt x="193" y="49"/>
                                      </a:cubicBezTo>
                                      <a:cubicBezTo>
                                        <a:pt x="208" y="57"/>
                                        <a:pt x="219" y="68"/>
                                        <a:pt x="223" y="84"/>
                                      </a:cubicBezTo>
                                      <a:cubicBezTo>
                                        <a:pt x="226" y="93"/>
                                        <a:pt x="226" y="103"/>
                                        <a:pt x="224" y="112"/>
                                      </a:cubicBezTo>
                                      <a:cubicBezTo>
                                        <a:pt x="219" y="133"/>
                                        <a:pt x="207" y="149"/>
                                        <a:pt x="188" y="160"/>
                                      </a:cubicBezTo>
                                      <a:cubicBezTo>
                                        <a:pt x="179" y="164"/>
                                        <a:pt x="169" y="168"/>
                                        <a:pt x="159" y="169"/>
                                      </a:cubicBezTo>
                                      <a:cubicBezTo>
                                        <a:pt x="157" y="169"/>
                                        <a:pt x="154" y="169"/>
                                        <a:pt x="152" y="169"/>
                                      </a:cubicBezTo>
                                      <a:cubicBezTo>
                                        <a:pt x="149" y="168"/>
                                        <a:pt x="146" y="170"/>
                                        <a:pt x="146" y="173"/>
                                      </a:cubicBezTo>
                                      <a:cubicBezTo>
                                        <a:pt x="146" y="176"/>
                                        <a:pt x="147" y="178"/>
                                        <a:pt x="150" y="179"/>
                                      </a:cubicBezTo>
                                      <a:cubicBezTo>
                                        <a:pt x="162" y="181"/>
                                        <a:pt x="172" y="178"/>
                                        <a:pt x="182" y="174"/>
                                      </a:cubicBezTo>
                                      <a:cubicBezTo>
                                        <a:pt x="197" y="168"/>
                                        <a:pt x="210" y="158"/>
                                        <a:pt x="221" y="144"/>
                                      </a:cubicBezTo>
                                      <a:close/>
                                    </a:path>
                                  </a:pathLst>
                                </a:custGeom>
                                <a:grpFill/>
                                <a:ln>
                                  <a:noFill/>
                                </a:ln>
                              </wps:spPr>
                              <wps:bodyPr vert="horz" wrap="square" lIns="91440" tIns="45720" rIns="91440" bIns="45720" numCol="1" anchor="t" anchorCtr="0" compatLnSpc="1">
                                <a:prstTxWarp prst="textNoShape">
                                  <a:avLst/>
                                </a:prstTxWarp>
                              </wps:bodyPr>
                            </wps:wsp>
                            <wps:wsp>
                              <wps:cNvPr id="777749" name="Freeform 15"/>
                              <wps:cNvSpPr>
                                <a:spLocks/>
                              </wps:cNvSpPr>
                              <wps:spPr bwMode="auto">
                                <a:xfrm>
                                  <a:off x="6191857" y="3416854"/>
                                  <a:ext cx="1331222" cy="1148716"/>
                                </a:xfrm>
                                <a:custGeom>
                                  <a:avLst/>
                                  <a:gdLst>
                                    <a:gd name="T0" fmla="*/ 154 w 247"/>
                                    <a:gd name="T1" fmla="*/ 213 h 213"/>
                                    <a:gd name="T2" fmla="*/ 148 w 247"/>
                                    <a:gd name="T3" fmla="*/ 187 h 213"/>
                                    <a:gd name="T4" fmla="*/ 132 w 247"/>
                                    <a:gd name="T5" fmla="*/ 167 h 213"/>
                                    <a:gd name="T6" fmla="*/ 130 w 247"/>
                                    <a:gd name="T7" fmla="*/ 160 h 213"/>
                                    <a:gd name="T8" fmla="*/ 118 w 247"/>
                                    <a:gd name="T9" fmla="*/ 106 h 213"/>
                                    <a:gd name="T10" fmla="*/ 118 w 247"/>
                                    <a:gd name="T11" fmla="*/ 93 h 213"/>
                                    <a:gd name="T12" fmla="*/ 125 w 247"/>
                                    <a:gd name="T13" fmla="*/ 87 h 213"/>
                                    <a:gd name="T14" fmla="*/ 129 w 247"/>
                                    <a:gd name="T15" fmla="*/ 81 h 213"/>
                                    <a:gd name="T16" fmla="*/ 123 w 247"/>
                                    <a:gd name="T17" fmla="*/ 78 h 213"/>
                                    <a:gd name="T18" fmla="*/ 109 w 247"/>
                                    <a:gd name="T19" fmla="*/ 89 h 213"/>
                                    <a:gd name="T20" fmla="*/ 105 w 247"/>
                                    <a:gd name="T21" fmla="*/ 100 h 213"/>
                                    <a:gd name="T22" fmla="*/ 61 w 247"/>
                                    <a:gd name="T23" fmla="*/ 104 h 213"/>
                                    <a:gd name="T24" fmla="*/ 64 w 247"/>
                                    <a:gd name="T25" fmla="*/ 86 h 213"/>
                                    <a:gd name="T26" fmla="*/ 40 w 247"/>
                                    <a:gd name="T27" fmla="*/ 49 h 213"/>
                                    <a:gd name="T28" fmla="*/ 21 w 247"/>
                                    <a:gd name="T29" fmla="*/ 44 h 213"/>
                                    <a:gd name="T30" fmla="*/ 16 w 247"/>
                                    <a:gd name="T31" fmla="*/ 41 h 213"/>
                                    <a:gd name="T32" fmla="*/ 0 w 247"/>
                                    <a:gd name="T33" fmla="*/ 14 h 213"/>
                                    <a:gd name="T34" fmla="*/ 26 w 247"/>
                                    <a:gd name="T35" fmla="*/ 2 h 213"/>
                                    <a:gd name="T36" fmla="*/ 99 w 247"/>
                                    <a:gd name="T37" fmla="*/ 35 h 213"/>
                                    <a:gd name="T38" fmla="*/ 104 w 247"/>
                                    <a:gd name="T39" fmla="*/ 52 h 213"/>
                                    <a:gd name="T40" fmla="*/ 112 w 247"/>
                                    <a:gd name="T41" fmla="*/ 58 h 213"/>
                                    <a:gd name="T42" fmla="*/ 166 w 247"/>
                                    <a:gd name="T43" fmla="*/ 73 h 213"/>
                                    <a:gd name="T44" fmla="*/ 193 w 247"/>
                                    <a:gd name="T45" fmla="*/ 117 h 213"/>
                                    <a:gd name="T46" fmla="*/ 192 w 247"/>
                                    <a:gd name="T47" fmla="*/ 153 h 213"/>
                                    <a:gd name="T48" fmla="*/ 190 w 247"/>
                                    <a:gd name="T49" fmla="*/ 157 h 213"/>
                                    <a:gd name="T50" fmla="*/ 192 w 247"/>
                                    <a:gd name="T51" fmla="*/ 165 h 213"/>
                                    <a:gd name="T52" fmla="*/ 199 w 247"/>
                                    <a:gd name="T53" fmla="*/ 163 h 213"/>
                                    <a:gd name="T54" fmla="*/ 204 w 247"/>
                                    <a:gd name="T55" fmla="*/ 146 h 213"/>
                                    <a:gd name="T56" fmla="*/ 205 w 247"/>
                                    <a:gd name="T57" fmla="*/ 126 h 213"/>
                                    <a:gd name="T58" fmla="*/ 233 w 247"/>
                                    <a:gd name="T59" fmla="*/ 142 h 213"/>
                                    <a:gd name="T60" fmla="*/ 238 w 247"/>
                                    <a:gd name="T61" fmla="*/ 195 h 213"/>
                                    <a:gd name="T62" fmla="*/ 235 w 247"/>
                                    <a:gd name="T63" fmla="*/ 200 h 213"/>
                                    <a:gd name="T64" fmla="*/ 230 w 247"/>
                                    <a:gd name="T65" fmla="*/ 201 h 213"/>
                                    <a:gd name="T66" fmla="*/ 162 w 247"/>
                                    <a:gd name="T67" fmla="*/ 206 h 213"/>
                                    <a:gd name="T68" fmla="*/ 154 w 247"/>
                                    <a:gd name="T69" fmla="*/ 213 h 2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7" h="213">
                                      <a:moveTo>
                                        <a:pt x="154" y="213"/>
                                      </a:moveTo>
                                      <a:cubicBezTo>
                                        <a:pt x="152" y="204"/>
                                        <a:pt x="152" y="195"/>
                                        <a:pt x="148" y="187"/>
                                      </a:cubicBezTo>
                                      <a:cubicBezTo>
                                        <a:pt x="145" y="180"/>
                                        <a:pt x="138" y="173"/>
                                        <a:pt x="132" y="167"/>
                                      </a:cubicBezTo>
                                      <a:cubicBezTo>
                                        <a:pt x="130" y="164"/>
                                        <a:pt x="129" y="163"/>
                                        <a:pt x="130" y="160"/>
                                      </a:cubicBezTo>
                                      <a:cubicBezTo>
                                        <a:pt x="139" y="141"/>
                                        <a:pt x="135" y="118"/>
                                        <a:pt x="118" y="106"/>
                                      </a:cubicBezTo>
                                      <a:cubicBezTo>
                                        <a:pt x="115" y="104"/>
                                        <a:pt x="115" y="98"/>
                                        <a:pt x="118" y="93"/>
                                      </a:cubicBezTo>
                                      <a:cubicBezTo>
                                        <a:pt x="120" y="91"/>
                                        <a:pt x="123" y="88"/>
                                        <a:pt x="125" y="87"/>
                                      </a:cubicBezTo>
                                      <a:cubicBezTo>
                                        <a:pt x="129" y="86"/>
                                        <a:pt x="130" y="84"/>
                                        <a:pt x="129" y="81"/>
                                      </a:cubicBezTo>
                                      <a:cubicBezTo>
                                        <a:pt x="128" y="79"/>
                                        <a:pt x="125" y="78"/>
                                        <a:pt x="123" y="78"/>
                                      </a:cubicBezTo>
                                      <a:cubicBezTo>
                                        <a:pt x="116" y="78"/>
                                        <a:pt x="112" y="83"/>
                                        <a:pt x="109" y="89"/>
                                      </a:cubicBezTo>
                                      <a:cubicBezTo>
                                        <a:pt x="107" y="92"/>
                                        <a:pt x="106" y="95"/>
                                        <a:pt x="105" y="100"/>
                                      </a:cubicBezTo>
                                      <a:cubicBezTo>
                                        <a:pt x="90" y="96"/>
                                        <a:pt x="75" y="99"/>
                                        <a:pt x="61" y="104"/>
                                      </a:cubicBezTo>
                                      <a:cubicBezTo>
                                        <a:pt x="62" y="98"/>
                                        <a:pt x="64" y="92"/>
                                        <a:pt x="64" y="86"/>
                                      </a:cubicBezTo>
                                      <a:cubicBezTo>
                                        <a:pt x="65" y="68"/>
                                        <a:pt x="55" y="56"/>
                                        <a:pt x="40" y="49"/>
                                      </a:cubicBezTo>
                                      <a:cubicBezTo>
                                        <a:pt x="34" y="47"/>
                                        <a:pt x="27" y="46"/>
                                        <a:pt x="21" y="44"/>
                                      </a:cubicBezTo>
                                      <a:cubicBezTo>
                                        <a:pt x="19" y="44"/>
                                        <a:pt x="17" y="42"/>
                                        <a:pt x="16" y="41"/>
                                      </a:cubicBezTo>
                                      <a:cubicBezTo>
                                        <a:pt x="11" y="32"/>
                                        <a:pt x="6" y="23"/>
                                        <a:pt x="0" y="14"/>
                                      </a:cubicBezTo>
                                      <a:cubicBezTo>
                                        <a:pt x="7" y="7"/>
                                        <a:pt x="16" y="3"/>
                                        <a:pt x="26" y="2"/>
                                      </a:cubicBezTo>
                                      <a:cubicBezTo>
                                        <a:pt x="56" y="0"/>
                                        <a:pt x="81" y="9"/>
                                        <a:pt x="99" y="35"/>
                                      </a:cubicBezTo>
                                      <a:cubicBezTo>
                                        <a:pt x="102" y="40"/>
                                        <a:pt x="103" y="46"/>
                                        <a:pt x="104" y="52"/>
                                      </a:cubicBezTo>
                                      <a:cubicBezTo>
                                        <a:pt x="106" y="57"/>
                                        <a:pt x="107" y="58"/>
                                        <a:pt x="112" y="58"/>
                                      </a:cubicBezTo>
                                      <a:cubicBezTo>
                                        <a:pt x="133" y="54"/>
                                        <a:pt x="150" y="60"/>
                                        <a:pt x="166" y="73"/>
                                      </a:cubicBezTo>
                                      <a:cubicBezTo>
                                        <a:pt x="180" y="85"/>
                                        <a:pt x="189" y="100"/>
                                        <a:pt x="193" y="117"/>
                                      </a:cubicBezTo>
                                      <a:cubicBezTo>
                                        <a:pt x="195" y="129"/>
                                        <a:pt x="196" y="141"/>
                                        <a:pt x="192" y="153"/>
                                      </a:cubicBezTo>
                                      <a:cubicBezTo>
                                        <a:pt x="191" y="155"/>
                                        <a:pt x="190" y="156"/>
                                        <a:pt x="190" y="157"/>
                                      </a:cubicBezTo>
                                      <a:cubicBezTo>
                                        <a:pt x="188" y="160"/>
                                        <a:pt x="189" y="163"/>
                                        <a:pt x="192" y="165"/>
                                      </a:cubicBezTo>
                                      <a:cubicBezTo>
                                        <a:pt x="195" y="167"/>
                                        <a:pt x="198" y="165"/>
                                        <a:pt x="199" y="163"/>
                                      </a:cubicBezTo>
                                      <a:cubicBezTo>
                                        <a:pt x="201" y="157"/>
                                        <a:pt x="203" y="152"/>
                                        <a:pt x="204" y="146"/>
                                      </a:cubicBezTo>
                                      <a:cubicBezTo>
                                        <a:pt x="205" y="139"/>
                                        <a:pt x="205" y="133"/>
                                        <a:pt x="205" y="126"/>
                                      </a:cubicBezTo>
                                      <a:cubicBezTo>
                                        <a:pt x="217" y="126"/>
                                        <a:pt x="226" y="132"/>
                                        <a:pt x="233" y="142"/>
                                      </a:cubicBezTo>
                                      <a:cubicBezTo>
                                        <a:pt x="245" y="158"/>
                                        <a:pt x="247" y="176"/>
                                        <a:pt x="238" y="195"/>
                                      </a:cubicBezTo>
                                      <a:cubicBezTo>
                                        <a:pt x="238" y="197"/>
                                        <a:pt x="237" y="199"/>
                                        <a:pt x="235" y="200"/>
                                      </a:cubicBezTo>
                                      <a:cubicBezTo>
                                        <a:pt x="234" y="201"/>
                                        <a:pt x="231" y="202"/>
                                        <a:pt x="230" y="201"/>
                                      </a:cubicBezTo>
                                      <a:cubicBezTo>
                                        <a:pt x="206" y="186"/>
                                        <a:pt x="184" y="190"/>
                                        <a:pt x="162" y="206"/>
                                      </a:cubicBezTo>
                                      <a:cubicBezTo>
                                        <a:pt x="159" y="209"/>
                                        <a:pt x="156" y="211"/>
                                        <a:pt x="154" y="213"/>
                                      </a:cubicBezTo>
                                      <a:close/>
                                    </a:path>
                                  </a:pathLst>
                                </a:custGeom>
                                <a:grpFill/>
                                <a:ln>
                                  <a:noFill/>
                                </a:ln>
                              </wps:spPr>
                              <wps:bodyPr vert="horz" wrap="square" lIns="91440" tIns="45720" rIns="91440" bIns="45720" numCol="1" anchor="t" anchorCtr="0" compatLnSpc="1">
                                <a:prstTxWarp prst="textNoShape">
                                  <a:avLst/>
                                </a:prstTxWarp>
                              </wps:bodyPr>
                            </wps:wsp>
                            <wps:wsp>
                              <wps:cNvPr id="777750" name="Freeform 16"/>
                              <wps:cNvSpPr>
                                <a:spLocks/>
                              </wps:cNvSpPr>
                              <wps:spPr bwMode="auto">
                                <a:xfrm>
                                  <a:off x="4216496" y="3768448"/>
                                  <a:ext cx="475054" cy="662928"/>
                                </a:xfrm>
                                <a:custGeom>
                                  <a:avLst/>
                                  <a:gdLst>
                                    <a:gd name="T0" fmla="*/ 78 w 88"/>
                                    <a:gd name="T1" fmla="*/ 1 h 123"/>
                                    <a:gd name="T2" fmla="*/ 88 w 88"/>
                                    <a:gd name="T3" fmla="*/ 59 h 123"/>
                                    <a:gd name="T4" fmla="*/ 58 w 88"/>
                                    <a:gd name="T5" fmla="*/ 81 h 123"/>
                                    <a:gd name="T6" fmla="*/ 48 w 88"/>
                                    <a:gd name="T7" fmla="*/ 117 h 123"/>
                                    <a:gd name="T8" fmla="*/ 24 w 88"/>
                                    <a:gd name="T9" fmla="*/ 123 h 123"/>
                                    <a:gd name="T10" fmla="*/ 20 w 88"/>
                                    <a:gd name="T11" fmla="*/ 121 h 123"/>
                                    <a:gd name="T12" fmla="*/ 3 w 88"/>
                                    <a:gd name="T13" fmla="*/ 82 h 123"/>
                                    <a:gd name="T14" fmla="*/ 41 w 88"/>
                                    <a:gd name="T15" fmla="*/ 9 h 123"/>
                                    <a:gd name="T16" fmla="*/ 75 w 88"/>
                                    <a:gd name="T17" fmla="*/ 1 h 123"/>
                                    <a:gd name="T18" fmla="*/ 78 w 88"/>
                                    <a:gd name="T19" fmla="*/ 1 h 1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 h="123">
                                      <a:moveTo>
                                        <a:pt x="78" y="1"/>
                                      </a:moveTo>
                                      <a:cubicBezTo>
                                        <a:pt x="76" y="22"/>
                                        <a:pt x="81" y="40"/>
                                        <a:pt x="88" y="59"/>
                                      </a:cubicBezTo>
                                      <a:cubicBezTo>
                                        <a:pt x="76" y="64"/>
                                        <a:pt x="66" y="70"/>
                                        <a:pt x="58" y="81"/>
                                      </a:cubicBezTo>
                                      <a:cubicBezTo>
                                        <a:pt x="51" y="92"/>
                                        <a:pt x="47" y="103"/>
                                        <a:pt x="48" y="117"/>
                                      </a:cubicBezTo>
                                      <a:cubicBezTo>
                                        <a:pt x="39" y="116"/>
                                        <a:pt x="31" y="118"/>
                                        <a:pt x="24" y="123"/>
                                      </a:cubicBezTo>
                                      <a:cubicBezTo>
                                        <a:pt x="23" y="123"/>
                                        <a:pt x="20" y="122"/>
                                        <a:pt x="20" y="121"/>
                                      </a:cubicBezTo>
                                      <a:cubicBezTo>
                                        <a:pt x="9" y="110"/>
                                        <a:pt x="4" y="96"/>
                                        <a:pt x="3" y="82"/>
                                      </a:cubicBezTo>
                                      <a:cubicBezTo>
                                        <a:pt x="0" y="50"/>
                                        <a:pt x="13" y="25"/>
                                        <a:pt x="41" y="9"/>
                                      </a:cubicBezTo>
                                      <a:cubicBezTo>
                                        <a:pt x="51" y="2"/>
                                        <a:pt x="63" y="0"/>
                                        <a:pt x="75" y="1"/>
                                      </a:cubicBezTo>
                                      <a:cubicBezTo>
                                        <a:pt x="76" y="1"/>
                                        <a:pt x="77" y="1"/>
                                        <a:pt x="78" y="1"/>
                                      </a:cubicBezTo>
                                      <a:close/>
                                    </a:path>
                                  </a:pathLst>
                                </a:custGeom>
                                <a:grpFill/>
                                <a:ln>
                                  <a:noFill/>
                                </a:ln>
                              </wps:spPr>
                              <wps:bodyPr vert="horz" wrap="square" lIns="91440" tIns="45720" rIns="91440" bIns="45720" numCol="1" anchor="t" anchorCtr="0" compatLnSpc="1">
                                <a:prstTxWarp prst="textNoShape">
                                  <a:avLst/>
                                </a:prstTxWarp>
                              </wps:bodyPr>
                            </wps:wsp>
                            <wps:wsp>
                              <wps:cNvPr id="777751" name="Freeform 17"/>
                              <wps:cNvSpPr>
                                <a:spLocks/>
                              </wps:cNvSpPr>
                              <wps:spPr bwMode="auto">
                                <a:xfrm>
                                  <a:off x="3985679" y="4243500"/>
                                  <a:ext cx="308651" cy="614617"/>
                                </a:xfrm>
                                <a:custGeom>
                                  <a:avLst/>
                                  <a:gdLst>
                                    <a:gd name="T0" fmla="*/ 36 w 57"/>
                                    <a:gd name="T1" fmla="*/ 0 h 114"/>
                                    <a:gd name="T2" fmla="*/ 56 w 57"/>
                                    <a:gd name="T3" fmla="*/ 42 h 114"/>
                                    <a:gd name="T4" fmla="*/ 56 w 57"/>
                                    <a:gd name="T5" fmla="*/ 46 h 114"/>
                                    <a:gd name="T6" fmla="*/ 51 w 57"/>
                                    <a:gd name="T7" fmla="*/ 80 h 114"/>
                                    <a:gd name="T8" fmla="*/ 49 w 57"/>
                                    <a:gd name="T9" fmla="*/ 84 h 114"/>
                                    <a:gd name="T10" fmla="*/ 19 w 57"/>
                                    <a:gd name="T11" fmla="*/ 114 h 114"/>
                                    <a:gd name="T12" fmla="*/ 5 w 57"/>
                                    <a:gd name="T13" fmla="*/ 90 h 114"/>
                                    <a:gd name="T14" fmla="*/ 5 w 57"/>
                                    <a:gd name="T15" fmla="*/ 37 h 114"/>
                                    <a:gd name="T16" fmla="*/ 27 w 57"/>
                                    <a:gd name="T17" fmla="*/ 4 h 114"/>
                                    <a:gd name="T18" fmla="*/ 36 w 57"/>
                                    <a:gd name="T19" fmla="*/ 0 h 1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7" h="114">
                                      <a:moveTo>
                                        <a:pt x="36" y="0"/>
                                      </a:moveTo>
                                      <a:cubicBezTo>
                                        <a:pt x="39" y="17"/>
                                        <a:pt x="46" y="31"/>
                                        <a:pt x="56" y="42"/>
                                      </a:cubicBezTo>
                                      <a:cubicBezTo>
                                        <a:pt x="57" y="43"/>
                                        <a:pt x="57" y="45"/>
                                        <a:pt x="56" y="46"/>
                                      </a:cubicBezTo>
                                      <a:cubicBezTo>
                                        <a:pt x="50" y="57"/>
                                        <a:pt x="48" y="68"/>
                                        <a:pt x="51" y="80"/>
                                      </a:cubicBezTo>
                                      <a:cubicBezTo>
                                        <a:pt x="51" y="81"/>
                                        <a:pt x="50" y="84"/>
                                        <a:pt x="49" y="84"/>
                                      </a:cubicBezTo>
                                      <a:cubicBezTo>
                                        <a:pt x="37" y="93"/>
                                        <a:pt x="27" y="102"/>
                                        <a:pt x="19" y="114"/>
                                      </a:cubicBezTo>
                                      <a:cubicBezTo>
                                        <a:pt x="12" y="107"/>
                                        <a:pt x="8" y="99"/>
                                        <a:pt x="5" y="90"/>
                                      </a:cubicBezTo>
                                      <a:cubicBezTo>
                                        <a:pt x="0" y="72"/>
                                        <a:pt x="0" y="54"/>
                                        <a:pt x="5" y="37"/>
                                      </a:cubicBezTo>
                                      <a:cubicBezTo>
                                        <a:pt x="9" y="24"/>
                                        <a:pt x="15" y="12"/>
                                        <a:pt x="27" y="4"/>
                                      </a:cubicBezTo>
                                      <a:cubicBezTo>
                                        <a:pt x="30" y="3"/>
                                        <a:pt x="33" y="2"/>
                                        <a:pt x="36" y="0"/>
                                      </a:cubicBezTo>
                                      <a:close/>
                                    </a:path>
                                  </a:pathLst>
                                </a:custGeom>
                                <a:grpFill/>
                                <a:ln>
                                  <a:noFill/>
                                </a:ln>
                              </wps:spPr>
                              <wps:bodyPr vert="horz" wrap="square" lIns="91440" tIns="45720" rIns="91440" bIns="45720" numCol="1" anchor="t" anchorCtr="0" compatLnSpc="1">
                                <a:prstTxWarp prst="textNoShape">
                                  <a:avLst/>
                                </a:prstTxWarp>
                              </wps:bodyPr>
                            </wps:wsp>
                          </wpg:grpSp>
                        </wpg:grpSp>
                      </wpg:grpSp>
                      <wps:wsp>
                        <wps:cNvPr id="777752" name="Shape"/>
                        <wps:cNvSpPr/>
                        <wps:spPr>
                          <a:xfrm>
                            <a:off x="67922" y="17560"/>
                            <a:ext cx="1184957" cy="1184452"/>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31394C"/>
                          </a:solidFill>
                          <a:ln w="12700">
                            <a:solidFill>
                              <a:srgbClr val="31394C"/>
                            </a:solidFill>
                            <a:miter lim="400000"/>
                          </a:ln>
                        </wps:spPr>
                        <wps:bodyPr lIns="38100" tIns="38100" rIns="38100" bIns="38100" anchor="ctr"/>
                      </wps:wsp>
                      <wps:wsp>
                        <wps:cNvPr id="777753" name="Rectangle 83"/>
                        <wps:cNvSpPr/>
                        <wps:spPr>
                          <a:xfrm>
                            <a:off x="148693" y="273254"/>
                            <a:ext cx="967305" cy="712455"/>
                          </a:xfrm>
                          <a:prstGeom prst="rect">
                            <a:avLst/>
                          </a:prstGeom>
                        </wps:spPr>
                        <wps:txbx>
                          <w:txbxContent>
                            <w:p w:rsidR="00766CD4" w:rsidRPr="000D385E" w:rsidRDefault="00766CD4"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766CD4">
                                <w:rPr>
                                  <w:rFonts w:ascii="Adobe Arabic" w:hAnsi="Adobe Arabic" w:cs="Adobe Arabic"/>
                                  <w:b/>
                                  <w:bCs/>
                                  <w:color w:val="FFFFFF" w:themeColor="background1"/>
                                  <w:kern w:val="24"/>
                                  <w:sz w:val="36"/>
                                  <w:szCs w:val="36"/>
                                  <w:rtl/>
                                  <w:lang w:bidi="ar-SY"/>
                                </w:rPr>
                                <w:t>التخطيط الجيد</w:t>
                              </w:r>
                            </w:p>
                          </w:txbxContent>
                        </wps:txbx>
                        <wps:bodyPr wrap="square">
                          <a:noAutofit/>
                        </wps:bodyPr>
                      </wps:wsp>
                      <wps:wsp>
                        <wps:cNvPr id="777754" name="Shape"/>
                        <wps:cNvSpPr/>
                        <wps:spPr>
                          <a:xfrm>
                            <a:off x="1386108" y="17560"/>
                            <a:ext cx="1184957" cy="1184451"/>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2B5474"/>
                          </a:solidFill>
                          <a:ln w="12700">
                            <a:solidFill>
                              <a:srgbClr val="2B5474"/>
                            </a:solidFill>
                            <a:miter lim="400000"/>
                          </a:ln>
                        </wps:spPr>
                        <wps:bodyPr lIns="38100" tIns="38100" rIns="38100" bIns="38100" anchor="ctr"/>
                      </wps:wsp>
                      <wps:wsp>
                        <wps:cNvPr id="777755" name="Rectangle 83"/>
                        <wps:cNvSpPr/>
                        <wps:spPr>
                          <a:xfrm>
                            <a:off x="1431749" y="278275"/>
                            <a:ext cx="1086027" cy="937815"/>
                          </a:xfrm>
                          <a:prstGeom prst="rect">
                            <a:avLst/>
                          </a:prstGeom>
                        </wps:spPr>
                        <wps:txbx>
                          <w:txbxContent>
                            <w:p w:rsidR="00766CD4" w:rsidRPr="000D385E" w:rsidRDefault="00766CD4"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766CD4">
                                <w:rPr>
                                  <w:rFonts w:ascii="Adobe Arabic" w:hAnsi="Adobe Arabic" w:cs="Adobe Arabic"/>
                                  <w:b/>
                                  <w:bCs/>
                                  <w:color w:val="FFFFFF" w:themeColor="background1"/>
                                  <w:kern w:val="24"/>
                                  <w:sz w:val="36"/>
                                  <w:szCs w:val="36"/>
                                  <w:rtl/>
                                  <w:lang w:bidi="ar-SY"/>
                                </w:rPr>
                                <w:t>توفير الإمكانيات</w:t>
                              </w:r>
                            </w:p>
                          </w:txbxContent>
                        </wps:txbx>
                        <wps:bodyPr wrap="square">
                          <a:noAutofit/>
                        </wps:bodyPr>
                      </wps:wsp>
                      <wps:wsp>
                        <wps:cNvPr id="777756" name="Shape"/>
                        <wps:cNvSpPr/>
                        <wps:spPr>
                          <a:xfrm>
                            <a:off x="2720823" y="17560"/>
                            <a:ext cx="1184956" cy="1184451"/>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31394C"/>
                          </a:solidFill>
                          <a:ln w="12700">
                            <a:solidFill>
                              <a:srgbClr val="31394C"/>
                            </a:solidFill>
                            <a:miter lim="400000"/>
                          </a:ln>
                        </wps:spPr>
                        <wps:bodyPr lIns="38100" tIns="38100" rIns="38100" bIns="38100" anchor="ctr"/>
                      </wps:wsp>
                      <wps:wsp>
                        <wps:cNvPr id="777757" name="Rectangle 83"/>
                        <wps:cNvSpPr/>
                        <wps:spPr>
                          <a:xfrm>
                            <a:off x="2777292" y="278999"/>
                            <a:ext cx="1031432" cy="736602"/>
                          </a:xfrm>
                          <a:prstGeom prst="rect">
                            <a:avLst/>
                          </a:prstGeom>
                        </wps:spPr>
                        <wps:txbx>
                          <w:txbxContent>
                            <w:p w:rsidR="00766CD4" w:rsidRPr="00766CD4" w:rsidRDefault="00766CD4"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766CD4">
                                <w:rPr>
                                  <w:rFonts w:ascii="Adobe Arabic" w:hAnsi="Adobe Arabic" w:cs="Adobe Arabic"/>
                                  <w:b/>
                                  <w:bCs/>
                                  <w:color w:val="FFFFFF" w:themeColor="background1"/>
                                  <w:kern w:val="24"/>
                                  <w:sz w:val="36"/>
                                  <w:szCs w:val="36"/>
                                  <w:rtl/>
                                  <w:lang w:bidi="ar-SY"/>
                                </w:rPr>
                                <w:t>تحديد الأهداف</w:t>
                              </w:r>
                            </w:p>
                          </w:txbxContent>
                        </wps:txbx>
                        <wps:bodyPr wrap="square">
                          <a:noAutofit/>
                        </wps:bodyPr>
                      </wps:wsp>
                      <wps:wsp>
                        <wps:cNvPr id="777758" name="Shape"/>
                        <wps:cNvSpPr/>
                        <wps:spPr>
                          <a:xfrm>
                            <a:off x="67922" y="1330324"/>
                            <a:ext cx="1184957" cy="1184452"/>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2B5474"/>
                          </a:solidFill>
                          <a:ln w="12700">
                            <a:solidFill>
                              <a:srgbClr val="2B5474"/>
                            </a:solidFill>
                            <a:miter lim="400000"/>
                          </a:ln>
                        </wps:spPr>
                        <wps:bodyPr lIns="38100" tIns="38100" rIns="38100" bIns="38100" anchor="ctr"/>
                      </wps:wsp>
                      <wps:wsp>
                        <wps:cNvPr id="777759" name="Rectangle 83"/>
                        <wps:cNvSpPr/>
                        <wps:spPr>
                          <a:xfrm>
                            <a:off x="67926" y="1723545"/>
                            <a:ext cx="1187837" cy="622420"/>
                          </a:xfrm>
                          <a:prstGeom prst="rect">
                            <a:avLst/>
                          </a:prstGeom>
                        </wps:spPr>
                        <wps:txbx>
                          <w:txbxContent>
                            <w:p w:rsidR="00766CD4" w:rsidRPr="000D385E" w:rsidRDefault="00766CD4"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Pr>
                                  <w:rFonts w:ascii="Adobe Arabic" w:hAnsi="Adobe Arabic" w:cs="Adobe Arabic" w:hint="cs"/>
                                  <w:b/>
                                  <w:bCs/>
                                  <w:color w:val="FFFFFF" w:themeColor="background1"/>
                                  <w:kern w:val="24"/>
                                  <w:sz w:val="36"/>
                                  <w:szCs w:val="36"/>
                                  <w:rtl/>
                                  <w:lang w:bidi="ar-SY"/>
                                </w:rPr>
                                <w:t>تقييم الأداء</w:t>
                              </w:r>
                            </w:p>
                          </w:txbxContent>
                        </wps:txbx>
                        <wps:bodyPr wrap="square">
                          <a:noAutofit/>
                        </wps:bodyPr>
                      </wps:wsp>
                      <wps:wsp>
                        <wps:cNvPr id="777760" name="Shape"/>
                        <wps:cNvSpPr/>
                        <wps:spPr>
                          <a:xfrm>
                            <a:off x="1386108" y="1330324"/>
                            <a:ext cx="1184957" cy="1184451"/>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579DA5"/>
                          </a:solidFill>
                          <a:ln w="12700">
                            <a:solidFill>
                              <a:srgbClr val="579DA5"/>
                            </a:solidFill>
                            <a:miter lim="400000"/>
                          </a:ln>
                        </wps:spPr>
                        <wps:bodyPr lIns="38100" tIns="38100" rIns="38100" bIns="38100" anchor="ctr"/>
                      </wps:wsp>
                      <wps:wsp>
                        <wps:cNvPr id="777761" name="Rectangle 83"/>
                        <wps:cNvSpPr/>
                        <wps:spPr>
                          <a:xfrm>
                            <a:off x="1523117" y="1616872"/>
                            <a:ext cx="938512" cy="737821"/>
                          </a:xfrm>
                          <a:prstGeom prst="rect">
                            <a:avLst/>
                          </a:prstGeom>
                        </wps:spPr>
                        <wps:txbx>
                          <w:txbxContent>
                            <w:p w:rsidR="00766CD4" w:rsidRPr="000D385E" w:rsidRDefault="00766CD4"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766CD4">
                                <w:rPr>
                                  <w:rFonts w:ascii="Adobe Arabic" w:hAnsi="Adobe Arabic" w:cs="Adobe Arabic"/>
                                  <w:b/>
                                  <w:bCs/>
                                  <w:color w:val="FFFFFF" w:themeColor="background1"/>
                                  <w:kern w:val="24"/>
                                  <w:sz w:val="36"/>
                                  <w:szCs w:val="36"/>
                                  <w:rtl/>
                                  <w:lang w:bidi="ar-SY"/>
                                </w:rPr>
                                <w:t>التحفيز والإلهام</w:t>
                              </w:r>
                            </w:p>
                          </w:txbxContent>
                        </wps:txbx>
                        <wps:bodyPr wrap="square">
                          <a:noAutofit/>
                        </wps:bodyPr>
                      </wps:wsp>
                      <wps:wsp>
                        <wps:cNvPr id="777762" name="Shape"/>
                        <wps:cNvSpPr/>
                        <wps:spPr>
                          <a:xfrm>
                            <a:off x="2720823" y="1330324"/>
                            <a:ext cx="1184956" cy="1184451"/>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2B5474"/>
                          </a:solidFill>
                          <a:ln w="12700">
                            <a:solidFill>
                              <a:srgbClr val="2B5474"/>
                            </a:solidFill>
                            <a:miter lim="400000"/>
                          </a:ln>
                        </wps:spPr>
                        <wps:bodyPr lIns="38100" tIns="38100" rIns="38100" bIns="38100" anchor="ctr"/>
                      </wps:wsp>
                      <wps:wsp>
                        <wps:cNvPr id="777763" name="Rectangle 83"/>
                        <wps:cNvSpPr/>
                        <wps:spPr>
                          <a:xfrm>
                            <a:off x="2720821" y="1641531"/>
                            <a:ext cx="1202380" cy="913197"/>
                          </a:xfrm>
                          <a:prstGeom prst="rect">
                            <a:avLst/>
                          </a:prstGeom>
                        </wps:spPr>
                        <wps:txbx>
                          <w:txbxContent>
                            <w:p w:rsidR="00766CD4" w:rsidRPr="000D385E" w:rsidRDefault="00766CD4"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766CD4">
                                <w:rPr>
                                  <w:rFonts w:ascii="Adobe Arabic" w:hAnsi="Adobe Arabic" w:cs="Adobe Arabic"/>
                                  <w:b/>
                                  <w:bCs/>
                                  <w:color w:val="FFFFFF" w:themeColor="background1"/>
                                  <w:kern w:val="24"/>
                                  <w:sz w:val="36"/>
                                  <w:szCs w:val="36"/>
                                  <w:rtl/>
                                  <w:lang w:bidi="ar-SY"/>
                                </w:rPr>
                                <w:t>التواصل والتعاون</w:t>
                              </w:r>
                            </w:p>
                          </w:txbxContent>
                        </wps:txbx>
                        <wps:bodyPr wrap="square">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D4E98C6" id="مجموعة 201" o:spid="_x0000_s1918" style="width:446.1pt;height:193.4pt;mso-position-horizontal-relative:char;mso-position-vertical-relative:line" coordorigin="679,175" coordsize="58510,253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">
                <v:group id="مجموعة 777740" o:spid="_x0000_s1919" style="position:absolute;left:38146;top:4527;width:21043;height:15384;flip:x" coordorigin="38146,4527" coordsize="74771,54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">
                  <v:shape id="Freeform 5" o:spid="_x0000_s1920" style="position:absolute;left:50528;top:4527;width:62390;height:28557;rotation:-406714fd;visibility:visible;mso-wrap-style:square;v-text-anchor:top" coordsize="99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" path="m,9107c1027,5278,2666,5404,3080,5557v832,311,1062,1036,1994,1153c6036,6826,6416,6134,6518,5929v81,-163,323,-660,367,-1450c6931,3680,6781,2481,6368,2267v-428,-223,-874,753,-901,1562c5448,4410,5648,4911,5992,5780v343,860,508,972,517,1413c6528,7987,6009,8610,5934,8698v-54,65,-766,860,-1261,19c4146,7820,4232,5673,4632,4869v342,-683,768,-98,1110,-874c5990,3434,6074,2425,5900,1691,5614,478,4726,376,4449,1059v-126,312,-90,817,-46,1524c4451,3392,4556,3967,4615,4293v374,2086,562,3132,401,3904c4901,8740,4650,9149,4399,9200v-401,80,-771,-762,-910,-1524c3322,6766,3567,6439,3414,5130,3307,4214,3155,4103,3180,3476v29,-726,259,-1241,450,-1674c3864,1277,4056,850,4307,854v373,10,421,972,826,1116c5566,2123,5733,1100,6201,1226v327,89,661,702,734,1394c7023,3452,6664,3745,6643,5000v-17,970,194,1194,92,1858c6685,7188,6601,7341,6068,8215,5310,9456,5233,9549,5099,9572v-175,33,-426,-288,-926,-930c3513,7802,3144,7114,2986,6249v-13,-69,-21,-125,-23,-135c2871,5529,2808,4498,3013,3959v217,-572,536,-66,868,-726c3950,3095,4023,2797,4165,2211,4488,873,4461,664,4615,408,4861,4,5237,32,5492,278v296,289,268,726,659,1245c6456,1928,6566,1788,6668,2100v215,655,36,2202,-350,2583c6072,4925,5909,4535,4966,3939,4288,3512,4156,3578,4065,3680v-387,423,-588,1975,-326,2863c3914,7133,4246,7253,4640,7397v90,33,453,153,918,-56c6040,7128,6354,6682,6584,6357v257,-363,408,-679,493,-1097c7121,5050,7142,4841,7146,4795r,c7153,4763,7153,4729,7153,4729v2,-27,14,-710,-9,-956c7100,3289,6695,2002,6068,1840v-170,-42,-262,18,-1319,929c4213,3229,3945,3462,3881,3568v-592,976,-937,3016,-634,4294c3337,8247,3468,8470,3730,8921v349,600,619,1065,960,1079c5177,10023,5254,9112,5842,9107v255,,347,167,543,c6685,8851,6831,8150,6877,7936v148,-707,25,-873,175,-1599c7190,5673,7332,5627,7370,5092v42,-580,-88,-1059,-109,-1133c7054,3215,6628,3067,6326,2973v-697,-218,-808,386,-1268,74c4556,2708,4556,1914,4106,1784v-334,-98,-728,228,-943,892c2923,3420,2998,4293,3044,4823v105,1189,482,2658,1096,3113c4634,8303,4717,7597,5683,7769v451,79,656,274,968,c6693,7732,7199,7271,7261,6393,7366,4967,6205,3791,6109,3698,5783,3378,5166,2950,5016,3420v-173,539,441,1742,242,2434c5139,6268,4790,6291,4556,6096,4177,5775,3954,4735,4065,4404v142,-423,911,42,951,632c5072,5887,3576,6495,3605,7490v23,795,1018,1900,1628,986c5650,7848,5792,6421,5600,5427,5233,3522,3772,3921,3655,2490,3576,1519,4190,623,4248,539,4891,-381,5854,-33,6084,948v293,1249,-801,2680,-617,5092c5573,7453,6084,8740,6310,8586,6601,8387,6793,5478,6101,4107,5425,2769,4108,3294,3789,4851v-263,1283,227,2885,534,3587c4478,8791,4932,9841,5550,9721,6262,9581,6770,7973,6877,6543,7040,4376,6266,2830,6134,2564,6049,2393,4934,228,3998,1467,3192,2532,3027,5436,3547,6654v689,1612,2531,172,2646,-1450c6237,4600,5913,3927,5283,2583,4911,1788,4797,1733,4740,1802v-136,168,-167,1014,,1339c4989,3624,5612,2834,5591,2527v-16,-250,-489,-483,-776,-92c4409,2987,4497,4725,4607,5613v169,1366,731,3430,1511,3290c6647,8810,6988,7760,7077,7472v397,-1255,480,-3184,34,-4554c6587,1310,5593,1277,5041,1579,4238,2021,3837,3456,3613,3123,3460,2890,3491,1960,3672,1337,4133,-251,5773,-544,6427,1114v604,1534,114,4108,-318,6376c5857,8810,5654,9883,5300,9981,4563,10190,3551,6086,3922,5130v353,-911,1790,1413,3923,1393c8294,6519,8963,6413,9531,5408v223,-395,281,-579,369,-872e" filled="f" strokecolor="#31394c" strokeweight="2pt">
                    <v:stroke joinstyle="miter"/>
                    <v:path arrowok="t" o:connecttype="custom" o:connectlocs="0,2600724;1941018,1586936;3197638,1916203;4107648,1693169;4338932,1279087;4013118,647397;3445307,1093464;3776163,1650619;4101976,2054135;3739611,2483924;2944928,2489350;2919090,1390461;3618612,1140869;3718184,482906;2803763,302423;2774774,737638;2908376,1225970;3161087,2340852;2772253,2627283;2198770,2192068;2151505,1464996;2004038,992656;2287629,514605;2714274,243880;3234820,562581;3907875,350114;4370442,748204;4186423,1427871;4244402,1958468;3824058,2345992;3213393,2733516;2629828,2467932;1881779,1784553;1867285,1746001;1898795,1130588;2445809,923261;2624786,631405;2908376,116514;3461062,79390;3876365,434930;4202178,599706;3981608,1337344;3129577,1124877;2561766,1050913;2356320,1868512;2924131,2112392;3502656,2096400;4149241,1815395;4459930,1502120;4503414,1369328;4503414,1369328;4507826,1350480;4502154,1077471;3824058,525457;2992823,790755;2445809,1018929;2046262,2245184;2350649,2547607;2955641,2855742;3681633,2600724;4023832,2600724;4333890,2266317;4444175,1809684;4644579,1454144;4575887,1130588;3986650,849012;3187555,870145;2587604,509464;1993325,764197;1918331,1377324;2609031,2266317;3581431,2218626;4191465,2218626;4575887,1825676;3849896,1056053;3161087,976664;3313595,1671751;2871194,1740860;2561766,1257669;3161087,1438152;2271874,2138951;3297840,2420527;3529124,1549811;2303384,711080;2677093,153924;3834141,270724;3445307,1724868;3976566,2451940;3844855,1172853;2387830,1385320;2724358,2409675;3497614,2776067;4333890,1868512;3865651,732212;2519542,418937;2235322,1900211;3902833,1486128;3329350,737638;2987151,514605;2987151,896989;3523452,721646;3034416,695373;2903335,1602928;3855568,2542467;4459930,2133810;4481357,833306;3176842,450922;2276915,891848;2314097,381813;4050300,318130;3849896,2138951;3340064,2850316;2471647,1464996;4943925,1862801;6006443,1544385;6238987,1295365" o:connectangles="0,0,0,0,0,0,0,0,0,0,0,0,0,0,0,0,0,0,0,0,0,0,0,0,0,0,0,0,0,0,0,0,0,0,0,0,0,0,0,0,0,0,0,0,0,0,0,0,0,0,0,0,0,0,0,0,0,0,0,0,0,0,0,0,0,0,0,0,0,0,0,0,0,0,0,0,0,0,0,0,0,0,0,0,0,0,0,0,0,0,0,0,0,0,0,0,0,0,0,0,0,0,0,0,0,0,0,0,0,0,0,0,0,0,0,0"/>
                  </v:shape>
                  <v:group id="Group 10" o:spid="_x0000_s1921" style="position:absolute;left:38146;top:31659;width:21391;height:27548" coordorigin="38146,31659" coordsize="18289,23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">
                    <v:shape id="Freeform 5" o:spid="_x0000_s1922" style="position:absolute;left:38146;top:31659;width:18289;height:23554;visibility:visible;mso-wrap-style:square;v-text-anchor:top" coordsize="1411,18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" path="m1406,919v-11,-25,-16,-51,-28,-74c1350,792,1319,738,1291,682v-15,-28,-28,-56,-28,-91c1260,550,1255,507,1248,466v-10,-59,-28,-115,-56,-168c1161,234,1118,181,1064,135,973,59,866,23,749,10,690,3,632,,573,8v-46,5,-89,7,-132,17c395,36,354,51,311,69,255,89,207,122,163,160,105,214,64,278,39,351,18,405,8,461,5,514,,593,5,672,23,749v10,51,28,101,49,150c102,973,143,1044,194,1108v5,2,7,10,7,15c204,1153,204,1184,204,1215v,86,-3,173,-5,259c199,1484,199,1490,209,1492v41,20,84,38,125,59c364,1563,392,1581,423,1594v43,23,86,43,130,64c596,1678,637,1698,680,1719v51,23,102,48,153,71c851,1800,868,1808,889,1818v23,-130,46,-257,66,-387c960,1431,963,1431,965,1434v38,5,77,10,115,12c1133,1451,1187,1451,1240,1439v10,-3,18,-5,26,-13c1286,1408,1291,1383,1283,1357v-5,-28,-17,-56,-28,-84c1255,1268,1255,1263,1255,1260v8,-25,16,-51,26,-73c1283,1179,1281,1174,1276,1169v-13,-13,-28,-26,-41,-38c1238,1125,1240,1125,1240,1123v18,-10,33,-23,51,-33c1294,1087,1296,1082,1296,1077v,-13,-2,-25,-5,-38c1288,1018,1286,998,1283,980v31,-5,59,-7,87,-10c1400,965,1411,950,1406,919xe" fillcolor="#579da5" stroked="f">
                      <v:path arrowok="t" o:connecttype="custom" o:connectlocs="1822441,1190631;1786148,1094759;1673379,883581;1637086,765683;1617643,603737;1545057,386081;1379145,174902;970845,12956;742716,10365;571619,32389;403115,89395;211279,207292;50551,454746;6481,665924;29812,970384;93326,1164720;251461,1435494;260534,1454928;264422,1574121;257942,1909674;270903,1932994;432927,2009433;548288,2065143;716792,2148059;881408,2227089;1079725,2319075;1152312,2355351;1237860,1853964;1250822,1857851;1399884,1873398;1607274,1864329;1640975,1847487;1663010,1758092;1626717,1649264;1626717,1632421;1660417,1537845;1653937,1514524;1600793,1465293;1607274,1454928;1673379,1412174;1679860,1395332;1673379,1346100;1663010,1269661;1775778,1256705;1822441,1190631" o:connectangles="0,0,0,0,0,0,0,0,0,0,0,0,0,0,0,0,0,0,0,0,0,0,0,0,0,0,0,0,0,0,0,0,0,0,0,0,0,0,0,0,0,0,0,0,0"/>
                    </v:shape>
                    <v:group id="Group 9" o:spid="_x0000_s1923" style="position:absolute;left:39856;top:33309;width:12517;height:8107" coordorigin="39856,33309" coordsize="35803,2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">
                      <v:shape id="Freeform 10" o:spid="_x0000_s1924" style="position:absolute;left:42889;top:41012;width:20693;height:10682;visibility:visible;mso-wrap-style:square;v-text-anchor:top" coordsize="384,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" path="m90,169v4,-1,6,-2,8,-3c100,164,101,162,100,159v-2,-3,-4,-4,-7,-3c71,167,52,162,34,147,20,136,9,122,5,104,,86,13,60,39,66v17,3,29,13,39,25c83,96,87,102,91,108v2,2,4,5,7,3c102,108,102,106,100,102,88,84,74,68,53,59,45,55,45,54,46,45,49,27,59,15,76,9,99,,121,5,142,16v20,10,34,26,42,47c190,77,192,92,191,108v,2,,4,1,6c193,115,196,116,198,115v1,-1,3,-3,3,-5c201,101,202,92,200,84,198,65,191,49,180,34v-2,-2,-1,-4,,-6c191,15,204,11,220,14v27,5,47,22,60,46c285,67,288,76,289,85v1,6,1,12,-3,18c285,106,284,109,288,111v4,2,6,,8,-3c301,98,301,87,299,77,295,62,287,50,278,38v-2,-2,-2,-4,,-6c296,12,332,4,355,20v12,8,19,19,16,34c368,71,372,87,380,102v4,9,1,21,-5,26c368,133,358,134,350,130v-1,-2,-3,-3,-4,-5c345,122,344,118,340,119v-3,1,-4,4,-7,7c330,125,326,124,321,123v,-1,1,-2,1,-2c345,100,349,68,332,43v-1,,-1,-1,-2,-2c328,39,326,37,322,40v-3,2,-2,5,,8c325,53,328,58,330,63v7,21,-3,45,-22,55c303,121,297,121,291,123v-9,3,-18,6,-26,8c264,126,264,119,263,113,262,97,255,83,247,69v-1,-1,-2,-3,-3,-5c242,61,240,59,236,62v-3,2,-3,5,-1,8c239,78,244,85,247,93v6,15,10,30,5,46c248,150,241,160,231,167v-19,15,-41,25,-64,28c146,198,125,197,107,184v-6,-4,-11,-9,-17,-15xm157,107v-1,14,-5,23,-15,29c124,147,89,141,75,123,69,114,61,105,51,99v-4,-1,-6,-1,-8,2c41,105,43,107,46,109v5,4,11,9,16,14c68,129,74,136,81,141v17,11,36,14,55,8c148,146,157,140,162,129v9,-18,6,-35,-4,-52c149,63,135,52,122,41v-3,-3,-6,-4,-8,-1c112,44,113,46,116,49v7,7,15,13,22,20c149,80,157,92,157,107xe" filled="f" stroked="f">
                        <v:path arrowok="t" o:connecttype="custom" o:connectlocs="528103,895560;501159,841611;26944,561074;420327,490939;528103,598838;285607,318301;409549,48554;991540,339881;1034650,615023;1083149,593443;969984,183428;1185536,75529;1557364,458570;1551975,598838;1611252,415410;1498087,172638;1999246,291327;2020801,690552;1864526,674367;1794471,679762;1735194,652788;1778305,221193;1735194,258957;1659751,636603;1428033,706737;1331034,372251;1271757,334486;1331034,501729;1244813,900955;576602,992669;846042,577259;404160,663578;231718,544889;334106,663578;732877,803846;851431,415410;614323,215798;743655,372251" o:connectangles="0,0,0,0,0,0,0,0,0,0,0,0,0,0,0,0,0,0,0,0,0,0,0,0,0,0,0,0,0,0,0,0,0,0,0,0,0,0"/>
                        <o:lock v:ext="edit" verticies="t"/>
                      </v:shape>
                      <v:shape id="Freeform 11" o:spid="_x0000_s1925" style="position:absolute;left:40608;top:47480;width:26275;height:9018;visibility:visible;mso-wrap-style:square;v-text-anchor:top" coordsize="487,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" path="m274,60v-4,10,-6,19,-10,27c263,90,261,92,259,94v-2,2,-3,5,-1,8c261,105,264,103,267,101v7,-6,10,-15,12,-23c284,62,289,47,299,34v7,-9,16,-15,27,-19c343,10,360,11,376,18v14,5,22,15,27,29c408,60,408,74,410,88v1,9,3,17,10,24c425,117,434,119,440,116v2,-1,3,-4,3,-6c443,108,439,106,437,106v-8,1,-12,-1,-14,-9c421,90,420,82,419,74,417,58,415,43,406,29v-2,-2,-3,-4,-4,-6c404,23,406,23,407,23v8,-4,12,,17,4c434,35,444,41,455,47v13,8,24,17,27,33c487,101,486,122,469,135v-14,11,-31,16,-49,14c398,146,382,134,373,114v-3,-5,-3,-11,-4,-16c368,95,369,94,372,93v11,-2,17,,22,10c396,106,398,108,402,106v3,-2,3,-4,1,-8c397,84,383,78,368,83v-18,7,-32,19,-46,32c313,124,304,133,296,143v-23,24,-62,20,-80,-8c215,134,215,131,216,129v4,-7,5,-15,5,-23c220,102,219,99,215,99v-4,,-5,3,-5,7c210,115,209,124,202,131v-14,12,-40,16,-55,-6c143,119,141,113,138,107v-2,-4,-4,-8,-6,-12c131,93,128,92,125,94v-3,2,-3,5,-1,7c125,104,126,107,128,110v2,4,2,7,-2,10c115,133,102,145,86,152v-19,8,-38,6,-53,-10c12,121,,95,1,65,2,39,15,19,35,4,37,2,38,1,41,v9,18,22,33,39,43c75,49,69,55,65,61,56,76,54,92,56,108v1,3,1,5,1,8c58,119,60,122,63,121v4,,6,-3,5,-7c65,102,65,90,69,79,72,67,77,56,89,52v5,-1,10,,15,c109,52,114,52,119,52v2,,4,1,5,2c143,81,171,90,203,87v25,-3,47,-11,67,-25c271,61,272,61,274,60xe" filled="f" stroked="f">
                        <v:path arrowok="t" o:connecttype="custom" o:connectlocs="1424382,469797;1392010,550797;1505313,421198;1758897,81000;2174341,253799;2266063,604797;2390157,593997;2282249,523797;2190528,156599;2195923,124199;2454902,253799;2530437,728996;2012480,615597;2007084,502197;2168946,572397;1985503,448198;1597035,772196;1165404,696596;1160008,534597;1089868,707396;744564,577797;674424,507597;690610,593997;464003,820795;5395,350998;221211,0;350700,329398;307537,626397;366886,615597;480190,280798;642051,280798;1095264,469797;1478336,323998" o:connectangles="0,0,0,0,0,0,0,0,0,0,0,0,0,0,0,0,0,0,0,0,0,0,0,0,0,0,0,0,0,0,0,0,0"/>
                      </v:shape>
                      <v:shape id="Freeform 12" o:spid="_x0000_s1926" style="position:absolute;left:46861;top:33309;width:21794;height:10682;visibility:visible;mso-wrap-style:square;v-text-anchor:top" coordsize="404,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" path="m145,146v-21,-2,-37,4,-48,19c88,160,79,154,71,148v-1,,-2,-1,-2,-1c60,130,53,113,58,93v,-1,,-3,,-4c59,85,57,83,54,82v-3,,-6,2,-6,5c45,105,45,122,53,139v1,,1,1,1,2c51,141,49,141,46,140,36,137,25,137,15,138v-3,,-4,-1,-5,-4c4,118,,102,2,84,4,59,22,38,45,31v17,-4,32,2,43,15c97,55,103,65,106,77v,2,1,5,2,6c109,85,111,87,113,87v1,-1,4,-3,4,-5c119,75,120,67,123,60v7,-19,21,-27,40,-21c170,41,174,47,177,53v4,9,6,18,3,28c180,83,178,86,177,88v-2,3,-1,5,2,7c182,97,184,96,186,93v2,-4,5,-8,5,-13c194,62,189,46,175,34,161,22,132,24,120,44v-3,5,-6,10,-9,15c106,52,100,44,94,36v9,-10,20,-17,33,-23c153,1,181,,209,5v27,5,51,17,68,41c280,50,282,55,285,60v-7,3,-14,5,-21,8c241,81,230,101,230,128v,2,3,5,5,6c238,134,240,131,241,128v,-5,,-11,1,-16c245,96,255,85,269,77v16,-9,32,-9,49,-1c330,83,335,96,332,109v-3,9,-7,16,-14,22c315,133,314,136,317,139v1,1,6,1,7,c333,133,343,129,354,127v11,-3,22,-4,32,1c399,134,404,146,403,159v-1,5,-3,10,-4,15c363,162,333,169,308,198v,-4,,-8,,-12c306,169,296,159,282,152v-1,-1,-3,-2,-4,-3c272,147,272,147,274,141v3,-7,7,-13,12,-18c289,121,291,118,292,115v1,-2,,-5,-2,-6c289,108,285,108,284,109v-5,6,-10,12,-15,18c267,131,265,136,264,141v-1,2,-2,4,-5,4c234,143,213,150,196,168v,1,-1,1,-1,1c186,164,177,158,168,153v-13,-7,-21,-19,-19,-33c149,115,151,111,153,106v2,-9,3,-17,-1,-25c150,78,148,77,145,78v-3,2,-4,4,-2,7c146,92,145,98,142,104v-5,14,-5,28,3,42xe" filled="f" stroked="f">
                        <v:path arrowok="t" o:connecttype="custom" o:connectlocs="523257,890165;372214,793056;312875,480150;258931,469360;291298,760686;80916,744502;10789,453175;474708,248167;582596,447780;631145,442385;879288,210403;970993,436990;965598,512519;1030331,431595;647328,237377;507074,194218;1127430,26975;1537405,323696;1240713,690552;1300051,690552;1451095,415410;1790942,588048;1710026,749897;1909619,685157;2173945,857795;1661476,1068198;1521222,820031;1478067,760686;1575166,620418;1532011,588048;1424123,760686;1057303,906350;906260,825426;825344,571864;782189,420805;766005,561074" o:connectangles="0,0,0,0,0,0,0,0,0,0,0,0,0,0,0,0,0,0,0,0,0,0,0,0,0,0,0,0,0,0,0,0,0,0,0,0"/>
                      </v:shape>
                      <v:shape id="Freeform 13" o:spid="_x0000_s1927" style="position:absolute;left:63421;top:42757;width:12239;height:12668;visibility:visible;mso-wrap-style:square;v-text-anchor:top" coordsize="22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" path="m221,144v6,19,1,34,-9,48c198,211,179,222,156,228v-19,4,-38,7,-58,2c88,228,78,223,70,215v-1,-1,-2,-4,-1,-5c73,197,73,185,71,173v,-1,,-2,,-2c80,171,88,171,97,170v15,-2,27,-10,38,-20c144,142,152,132,161,122v6,-7,12,-13,22,-13c185,109,187,107,187,105v1,-3,-1,-6,-4,-5c178,100,173,100,168,102v-9,4,-15,13,-21,21c136,137,123,150,106,157v-11,4,-22,6,-34,2c70,158,67,156,65,153,59,143,51,135,40,128v-6,-4,-8,-10,-4,-17c40,103,45,95,50,87,58,76,59,64,57,51v,-3,-2,-6,-5,-5c48,47,47,49,47,52v,7,1,13,-1,19c44,78,39,85,35,91v-5,8,-10,17,-12,28c16,113,9,108,3,104,6,98,9,92,10,87,13,76,10,67,5,58,,50,2,42,7,35,19,13,47,,72,5v14,2,26,9,34,20c116,38,117,52,111,66v-1,3,-3,7,-5,10c104,79,104,82,107,84v3,2,6,,8,-2c120,76,125,70,131,64v9,-9,19,-16,32,-20c174,41,184,44,193,49v15,8,26,19,30,35c226,93,226,103,224,112v-5,21,-17,37,-36,48c179,164,169,168,159,169v-2,,-5,,-7,c149,168,146,170,146,173v,3,1,5,4,6c162,181,172,178,182,174v15,-6,28,-16,39,-30xe" filled="f" stroked="f">
                        <v:path arrowok="t" o:connecttype="custom" o:connectlocs="1191516,776257;1142993,1035009;841070,1229073;528365,1239855;377403,1158995;372012,1132041;382795,932586;382795,921805;522973,916414;727849,808601;868028,657662;986640,587583;1008206,566021;986640,539067;905768,549849;792547,663053;571496,846336;388186,857117;350446,824773;215659,690006;194093,598365;269574,468988;307314,274924;280357,247971;253399,280315;248008,382738;188702,490551;124004,641490;16174,560630;53915,468988;26957,312659;37740,188674;388186,26953;571496,134767;598454,355784;571496,409691;576888,452816;620020,442035;706283,345003;878811,237190;1040555,264143;1202299,452816;1207691,603755;1013597,862508;857245,911024;819504,911024;787155,932586;808721,964930;981249,937977;1191516,776257" o:connectangles="0,0,0,0,0,0,0,0,0,0,0,0,0,0,0,0,0,0,0,0,0,0,0,0,0,0,0,0,0,0,0,0,0,0,0,0,0,0,0,0,0,0,0,0,0,0,0,0,0,0"/>
                      </v:shape>
                      <v:shape id="Freeform 15" o:spid="_x0000_s1928" style="position:absolute;left:61918;top:34168;width:13312;height:11487;visibility:visible;mso-wrap-style:square;v-text-anchor:top" coordsize="247,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" path="m154,213v-2,-9,-2,-18,-6,-26c145,180,138,173,132,167v-2,-3,-3,-4,-2,-7c139,141,135,118,118,106v-3,-2,-3,-8,,-13c120,91,123,88,125,87v4,-1,5,-3,4,-6c128,79,125,78,123,78v-7,,-11,5,-14,11c107,92,106,95,105,100,90,96,75,99,61,104v1,-6,3,-12,3,-18c65,68,55,56,40,49,34,47,27,46,21,44v-2,,-4,-2,-5,-3c11,32,6,23,,14,7,7,16,3,26,2,56,,81,9,99,35v3,5,4,11,5,17c106,57,107,58,112,58v21,-4,38,2,54,15c180,85,189,100,193,117v2,12,3,24,-1,36c191,155,190,156,190,157v-2,3,-1,6,2,8c195,167,198,165,199,163v2,-6,4,-11,5,-17c205,139,205,133,205,126v12,,21,6,28,16c245,158,247,176,238,195v,2,-1,4,-3,5c234,201,231,202,230,201v-24,-15,-46,-11,-68,5c159,209,156,211,154,213xe" filled="f" stroked="f">
                        <v:path arrowok="t" o:connecttype="custom" o:connectlocs="829993,1148716;797655,1008497;711422,900636;700643,862885;635968,571661;635968,501552;673695,469194;695254,436836;662916,420657;587462,479980;565904,539303;328763,560875;344932,463801;215583,264259;113181,237293;86233,221114;0,75502;140129,10786;533567,188756;560515,280438;603631,312796;894667,393691;1040186,630985;1034796,825134;1024017,846706;1034796,889850;1072523,879064;1099471,787383;1104860,679522;1255768,765811;1282716,1051641;1266547,1078607;1239599,1084000;873109,1110965;829993,1148716" o:connectangles="0,0,0,0,0,0,0,0,0,0,0,0,0,0,0,0,0,0,0,0,0,0,0,0,0,0,0,0,0,0,0,0,0,0,0"/>
                      </v:shape>
                      <v:shape id="Freeform 16" o:spid="_x0000_s1929" style="position:absolute;left:42164;top:37684;width:4751;height:6629;visibility:visible;mso-wrap-style:square;v-text-anchor:top" coordsize="88,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" path="m78,1v-2,21,3,39,10,58c76,64,66,70,58,81,51,92,47,103,48,117v-9,-1,-17,1,-24,6c23,123,20,122,20,121,9,110,4,96,3,82,,50,13,25,41,9,51,2,63,,75,1v1,,2,,3,xe" filled="f" stroked="f">
                        <v:path arrowok="t" o:connecttype="custom" o:connectlocs="421071,5390;475054,317990;313104,436562;259120,630590;129560,662928;107967,652149;16195,441952;221332,48507;404876,5390;421071,5390" o:connectangles="0,0,0,0,0,0,0,0,0,0"/>
                      </v:shape>
                      <v:shape id="Freeform 17" o:spid="_x0000_s1930" style="position:absolute;left:39856;top:42435;width:3087;height:6146;visibility:visible;mso-wrap-style:square;v-text-anchor:top" coordsize="57,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" path="m36,v3,17,10,31,20,42c57,43,57,45,56,46,50,57,48,68,51,80v,1,-1,4,-2,4c37,93,27,102,19,114,12,107,8,99,5,90,,72,,54,5,37,9,24,15,12,27,4,30,3,33,2,36,xe" filled="f" stroked="f">
                        <v:path arrowok="t" o:connecttype="custom" o:connectlocs="194937,0;303236,226438;303236,248003;276161,431310;265332,452876;102884,614617;27075,485224;27075,199481;146203,21566;194937,0" o:connectangles="0,0,0,0,0,0,0,0,0,0"/>
                      </v:shape>
                    </v:group>
                  </v:group>
                </v:group>
                <v:shape id="Shape" o:spid="_x0000_s1931" style="position:absolute;left:679;top:175;width:11849;height:1184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" path="m18608,l2992,c1340,,,1340,,2992l,18608v,1652,1340,2992,2992,2992l18608,21600v1652,,2992,-1340,2992,-2992l21600,2992c21600,1337,20260,,18608,xe" fillcolor="#31394c" strokecolor="#31394c" strokeweight="1pt">
                  <v:stroke miterlimit="4" joinstyle="miter"/>
                  <v:path arrowok="t" o:extrusionok="f" o:connecttype="custom" o:connectlocs="592479,592226;592479,592226;592479,592226;592479,592226" o:connectangles="0,90,180,270"/>
                </v:shape>
                <v:rect id="Rectangle 83" o:spid="_x0000_s1932" style="position:absolute;left:1486;top:2732;width:9673;height:7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" filled="f" stroked="f">
                  <v:textbox>
                    <w:txbxContent>
                      <w:p w14:paraId="1201F389" w14:textId="67A7DD90" w:rsidR="00766CD4" w:rsidRPr="000D385E" w:rsidRDefault="00766CD4"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766CD4">
                          <w:rPr>
                            <w:rFonts w:ascii="Adobe Arabic" w:hAnsi="Adobe Arabic" w:cs="Adobe Arabic"/>
                            <w:b/>
                            <w:bCs/>
                            <w:color w:val="FFFFFF" w:themeColor="background1"/>
                            <w:kern w:val="24"/>
                            <w:sz w:val="36"/>
                            <w:szCs w:val="36"/>
                            <w:rtl/>
                            <w:lang w:bidi="ar-SY"/>
                          </w:rPr>
                          <w:t>التخطيط الجيد</w:t>
                        </w:r>
                      </w:p>
                    </w:txbxContent>
                  </v:textbox>
                </v:rect>
                <v:shape id="Shape" o:spid="_x0000_s1933" style="position:absolute;left:13861;top:175;width:11849;height:1184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" path="m18608,l2992,c1340,,,1340,,2992l,18608v,1652,1340,2992,2992,2992l18608,21600v1652,,2992,-1340,2992,-2992l21600,2992c21600,1337,20260,,18608,xe" fillcolor="#2b5474" strokecolor="#2b5474" strokeweight="1pt">
                  <v:stroke miterlimit="4" joinstyle="miter"/>
                  <v:path arrowok="t" o:extrusionok="f" o:connecttype="custom" o:connectlocs="592479,592226;592479,592226;592479,592226;592479,592226" o:connectangles="0,90,180,270"/>
                </v:shape>
                <v:rect id="Rectangle 83" o:spid="_x0000_s1934" style="position:absolute;left:14317;top:2782;width:10860;height:9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" filled="f" stroked="f">
                  <v:textbox>
                    <w:txbxContent>
                      <w:p w14:paraId="493A59A8" w14:textId="65B8D91A" w:rsidR="00766CD4" w:rsidRPr="000D385E" w:rsidRDefault="00766CD4"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766CD4">
                          <w:rPr>
                            <w:rFonts w:ascii="Adobe Arabic" w:hAnsi="Adobe Arabic" w:cs="Adobe Arabic"/>
                            <w:b/>
                            <w:bCs/>
                            <w:color w:val="FFFFFF" w:themeColor="background1"/>
                            <w:kern w:val="24"/>
                            <w:sz w:val="36"/>
                            <w:szCs w:val="36"/>
                            <w:rtl/>
                            <w:lang w:bidi="ar-SY"/>
                          </w:rPr>
                          <w:t>توفير الإمكانيات</w:t>
                        </w:r>
                      </w:p>
                    </w:txbxContent>
                  </v:textbox>
                </v:rect>
                <v:shape id="Shape" o:spid="_x0000_s1935" style="position:absolute;left:27208;top:175;width:11849;height:1184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" path="m18608,l2992,c1340,,,1340,,2992l,18608v,1652,1340,2992,2992,2992l18608,21600v1652,,2992,-1340,2992,-2992l21600,2992c21600,1337,20260,,18608,xe" fillcolor="#31394c" strokecolor="#31394c" strokeweight="1pt">
                  <v:stroke miterlimit="4" joinstyle="miter"/>
                  <v:path arrowok="t" o:extrusionok="f" o:connecttype="custom" o:connectlocs="592478,592226;592478,592226;592478,592226;592478,592226" o:connectangles="0,90,180,270"/>
                </v:shape>
                <v:rect id="Rectangle 83" o:spid="_x0000_s1936" style="position:absolute;left:27772;top:2789;width:10315;height:7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" filled="f" stroked="f">
                  <v:textbox>
                    <w:txbxContent>
                      <w:p w14:paraId="1780FF03" w14:textId="0D7858F7" w:rsidR="00766CD4" w:rsidRPr="00766CD4" w:rsidRDefault="00766CD4"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766CD4">
                          <w:rPr>
                            <w:rFonts w:ascii="Adobe Arabic" w:hAnsi="Adobe Arabic" w:cs="Adobe Arabic"/>
                            <w:b/>
                            <w:bCs/>
                            <w:color w:val="FFFFFF" w:themeColor="background1"/>
                            <w:kern w:val="24"/>
                            <w:sz w:val="36"/>
                            <w:szCs w:val="36"/>
                            <w:rtl/>
                            <w:lang w:bidi="ar-SY"/>
                          </w:rPr>
                          <w:t>تحديد الأهداف</w:t>
                        </w:r>
                      </w:p>
                    </w:txbxContent>
                  </v:textbox>
                </v:rect>
                <v:shape id="Shape" o:spid="_x0000_s1937" style="position:absolute;left:679;top:13303;width:11849;height:1184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" path="m18608,l2992,c1340,,,1340,,2992l,18608v,1652,1340,2992,2992,2992l18608,21600v1652,,2992,-1340,2992,-2992l21600,2992c21600,1337,20260,,18608,xe" fillcolor="#2b5474" strokecolor="#2b5474" strokeweight="1pt">
                  <v:stroke miterlimit="4" joinstyle="miter"/>
                  <v:path arrowok="t" o:extrusionok="f" o:connecttype="custom" o:connectlocs="592479,592226;592479,592226;592479,592226;592479,592226" o:connectangles="0,90,180,270"/>
                </v:shape>
                <v:rect id="Rectangle 83" o:spid="_x0000_s1938" style="position:absolute;left:679;top:17235;width:11878;height:6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" filled="f" stroked="f">
                  <v:textbox>
                    <w:txbxContent>
                      <w:p w14:paraId="56BEF2D3" w14:textId="4179E5E0" w:rsidR="00766CD4" w:rsidRPr="000D385E" w:rsidRDefault="00766CD4"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Pr>
                            <w:rFonts w:ascii="Adobe Arabic" w:hAnsi="Adobe Arabic" w:cs="Adobe Arabic" w:hint="cs"/>
                            <w:b/>
                            <w:bCs/>
                            <w:color w:val="FFFFFF" w:themeColor="background1"/>
                            <w:kern w:val="24"/>
                            <w:sz w:val="36"/>
                            <w:szCs w:val="36"/>
                            <w:rtl/>
                            <w:lang w:bidi="ar-SY"/>
                          </w:rPr>
                          <w:t>تقييم الأداء</w:t>
                        </w:r>
                      </w:p>
                    </w:txbxContent>
                  </v:textbox>
                </v:rect>
                <v:shape id="Shape" o:spid="_x0000_s1939" style="position:absolute;left:13861;top:13303;width:11849;height:1184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" path="m18608,l2992,c1340,,,1340,,2992l,18608v,1652,1340,2992,2992,2992l18608,21600v1652,,2992,-1340,2992,-2992l21600,2992c21600,1337,20260,,18608,xe" fillcolor="#579da5" strokecolor="#579da5" strokeweight="1pt">
                  <v:stroke miterlimit="4" joinstyle="miter"/>
                  <v:path arrowok="t" o:extrusionok="f" o:connecttype="custom" o:connectlocs="592479,592226;592479,592226;592479,592226;592479,592226" o:connectangles="0,90,180,270"/>
                </v:shape>
                <v:rect id="Rectangle 83" o:spid="_x0000_s1940" style="position:absolute;left:15231;top:16168;width:9385;height:7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" filled="f" stroked="f">
                  <v:textbox>
                    <w:txbxContent>
                      <w:p w14:paraId="3A566349" w14:textId="6FB8CD57" w:rsidR="00766CD4" w:rsidRPr="000D385E" w:rsidRDefault="00766CD4"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766CD4">
                          <w:rPr>
                            <w:rFonts w:ascii="Adobe Arabic" w:hAnsi="Adobe Arabic" w:cs="Adobe Arabic"/>
                            <w:b/>
                            <w:bCs/>
                            <w:color w:val="FFFFFF" w:themeColor="background1"/>
                            <w:kern w:val="24"/>
                            <w:sz w:val="36"/>
                            <w:szCs w:val="36"/>
                            <w:rtl/>
                            <w:lang w:bidi="ar-SY"/>
                          </w:rPr>
                          <w:t>التحفيز والإلهام</w:t>
                        </w:r>
                      </w:p>
                    </w:txbxContent>
                  </v:textbox>
                </v:rect>
                <v:shape id="Shape" o:spid="_x0000_s1941" style="position:absolute;left:27208;top:13303;width:11849;height:1184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" path="m18608,l2992,c1340,,,1340,,2992l,18608v,1652,1340,2992,2992,2992l18608,21600v1652,,2992,-1340,2992,-2992l21600,2992c21600,1337,20260,,18608,xe" fillcolor="#2b5474" strokecolor="#2b5474" strokeweight="1pt">
                  <v:stroke miterlimit="4" joinstyle="miter"/>
                  <v:path arrowok="t" o:extrusionok="f" o:connecttype="custom" o:connectlocs="592478,592226;592478,592226;592478,592226;592478,592226" o:connectangles="0,90,180,270"/>
                </v:shape>
                <v:rect id="Rectangle 83" o:spid="_x0000_s1942" style="position:absolute;left:27208;top:16415;width:12024;height:9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" filled="f" stroked="f">
                  <v:textbox>
                    <w:txbxContent>
                      <w:p w14:paraId="6C77BA29" w14:textId="44FA2081" w:rsidR="00766CD4" w:rsidRPr="000D385E" w:rsidRDefault="00766CD4"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766CD4">
                          <w:rPr>
                            <w:rFonts w:ascii="Adobe Arabic" w:hAnsi="Adobe Arabic" w:cs="Adobe Arabic"/>
                            <w:b/>
                            <w:bCs/>
                            <w:color w:val="FFFFFF" w:themeColor="background1"/>
                            <w:kern w:val="24"/>
                            <w:sz w:val="36"/>
                            <w:szCs w:val="36"/>
                            <w:rtl/>
                            <w:lang w:bidi="ar-SY"/>
                          </w:rPr>
                          <w:t>التواصل والتعاون</w:t>
                        </w:r>
                      </w:p>
                    </w:txbxContent>
                  </v:textbox>
                </v:rect>
                <w10:anchorlock/>
              </v:group>
            </w:pict>
          </mc:Fallback>
        </mc:AlternateContent>
      </w:r>
    </w:p>
    <w:p w:rsidR="00766CD4" w:rsidRPr="005E24D7" w:rsidRDefault="00766CD4" w:rsidP="00766CD4">
      <w:pPr>
        <w:keepNext/>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55456590" wp14:editId="6F06AB0F">
                <wp:extent cx="5731510" cy="890905"/>
                <wp:effectExtent l="0" t="0" r="2540" b="23495"/>
                <wp:docPr id="157501339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68166372" name="مجموعة 768166372"/>
                        <wpg:cNvGrpSpPr/>
                        <wpg:grpSpPr>
                          <a:xfrm>
                            <a:off x="0" y="0"/>
                            <a:ext cx="5731510" cy="895351"/>
                            <a:chOff x="0" y="0"/>
                            <a:chExt cx="5878196" cy="918845"/>
                          </a:xfrm>
                        </wpg:grpSpPr>
                        <wpg:grpSp>
                          <wpg:cNvPr id="340922079" name="مجموعة 340922079"/>
                          <wpg:cNvGrpSpPr/>
                          <wpg:grpSpPr>
                            <a:xfrm>
                              <a:off x="0" y="0"/>
                              <a:ext cx="5878196" cy="918845"/>
                              <a:chOff x="0" y="0"/>
                              <a:chExt cx="6240348" cy="919070"/>
                            </a:xfrm>
                          </wpg:grpSpPr>
                          <wpg:grpSp>
                            <wpg:cNvPr id="1798665345" name="مجموعة 1798665345"/>
                            <wpg:cNvGrpSpPr/>
                            <wpg:grpSpPr>
                              <a:xfrm>
                                <a:off x="0" y="169208"/>
                                <a:ext cx="5433072" cy="580613"/>
                                <a:chOff x="0" y="169208"/>
                                <a:chExt cx="5433072" cy="580613"/>
                              </a:xfrm>
                            </wpg:grpSpPr>
                            <wps:wsp>
                              <wps:cNvPr id="4199151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701013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0635414" name="شكل بيضاوي 147063541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3920989" name="مربع نص 41"/>
                          <wps:cNvSpPr txBox="1"/>
                          <wps:spPr>
                            <a:xfrm>
                              <a:off x="204484" y="256541"/>
                              <a:ext cx="4616122" cy="379598"/>
                            </a:xfrm>
                            <a:prstGeom prst="rect">
                              <a:avLst/>
                            </a:prstGeom>
                            <a:noFill/>
                          </wps:spPr>
                          <wps:txbx>
                            <w:txbxContent>
                              <w:p w:rsidR="00766CD4" w:rsidRPr="00767863" w:rsidRDefault="00766CD4" w:rsidP="00766CD4">
                                <w:pPr>
                                  <w:pStyle w:val="a0"/>
                                  <w:rPr>
                                    <w:sz w:val="40"/>
                                    <w:szCs w:val="40"/>
                                    <w:lang w:bidi="ar-SY"/>
                                  </w:rPr>
                                </w:pPr>
                                <w:r w:rsidRPr="005E24D7">
                                  <w:rPr>
                                    <w:sz w:val="40"/>
                                    <w:szCs w:val="40"/>
                                    <w:rtl/>
                                  </w:rPr>
                                  <w:t>تحديد الأهداف:</w:t>
                                </w:r>
                              </w:p>
                            </w:txbxContent>
                          </wps:txbx>
                          <wps:bodyPr wrap="square" rtlCol="1">
                            <a:spAutoFit/>
                          </wps:bodyPr>
                        </wps:wsp>
                      </wpg:grpSp>
                      <pic:pic xmlns:pic="http://schemas.openxmlformats.org/drawingml/2006/picture">
                        <pic:nvPicPr>
                          <pic:cNvPr id="1351562442" name="صورة 1351562442"/>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5456590" id="_x0000_s194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">
                <v:group id="مجموعة 768166372" o:spid="_x0000_s19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">
                  <v:group id="مجموعة 340922079" o:spid="_x0000_s19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">
                    <v:group id="مجموعة 1798665345" o:spid="_x0000_s19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">
                      <v:shape id="شكل حر 50" o:spid="_x0000_s19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" fillcolor="#579da5" stroked="f" strokeweight="1pt">
                        <v:stroke joinstyle="miter"/>
                      </v:roundrect>
                    </v:group>
                    <v:oval id="شكل بيضاوي 1470635414" o:spid="_x0000_s19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" filled="f" strokecolor="#2b5474" strokeweight="1pt">
                      <v:stroke joinstyle="miter"/>
                    </v:oval>
                  </v:group>
                  <v:shape id="مربع نص 41" o:spid="_x0000_s1950"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" filled="f" stroked="f">
                    <v:textbox style="mso-fit-shape-to-text:t">
                      <w:txbxContent>
                        <w:p w14:paraId="68025FCC" w14:textId="19BC29BB" w:rsidR="00766CD4" w:rsidRPr="00767863" w:rsidRDefault="00766CD4" w:rsidP="00766CD4">
                          <w:pPr>
                            <w:pStyle w:val="a0"/>
                            <w:rPr>
                              <w:sz w:val="40"/>
                              <w:szCs w:val="40"/>
                              <w:lang w:bidi="ar-SY"/>
                            </w:rPr>
                          </w:pPr>
                          <w:r w:rsidRPr="005E24D7">
                            <w:rPr>
                              <w:sz w:val="40"/>
                              <w:szCs w:val="40"/>
                              <w:rtl/>
                            </w:rPr>
                            <w:t>تحديد الأهداف:</w:t>
                          </w:r>
                        </w:p>
                      </w:txbxContent>
                    </v:textbox>
                  </v:shape>
                </v:group>
                <v:shape id="صورة 1351562442" o:spid="_x0000_s195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">
                  <v:imagedata r:id="rId74" o:title=""/>
                </v:shape>
                <w10:anchorlock/>
              </v:group>
            </w:pict>
          </mc:Fallback>
        </mc:AlternateContent>
      </w:r>
    </w:p>
    <w:p w:rsidR="0034428F" w:rsidRPr="005E24D7" w:rsidRDefault="0034428F" w:rsidP="00766CD4">
      <w:r w:rsidRPr="005E24D7">
        <w:rPr>
          <w:rtl/>
        </w:rPr>
        <w:t>يجب تحديد الأهداف الواضحة والمحددة بشكل دقيق ومناسب، وكذلك بالنسبة للأفراد والفرق والمنظمات.</w:t>
      </w:r>
    </w:p>
    <w:p w:rsidR="0034428F" w:rsidRPr="005E24D7" w:rsidRDefault="00766CD4"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DE89EB9" wp14:editId="6DDD53DC">
                <wp:extent cx="5731510" cy="890905"/>
                <wp:effectExtent l="0" t="0" r="2540" b="23495"/>
                <wp:docPr id="1284220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84615460" name="مجموعة 1184615460"/>
                        <wpg:cNvGrpSpPr/>
                        <wpg:grpSpPr>
                          <a:xfrm>
                            <a:off x="0" y="0"/>
                            <a:ext cx="5731510" cy="895351"/>
                            <a:chOff x="0" y="0"/>
                            <a:chExt cx="5878196" cy="918845"/>
                          </a:xfrm>
                        </wpg:grpSpPr>
                        <wpg:grpSp>
                          <wpg:cNvPr id="1702659791" name="مجموعة 1702659791"/>
                          <wpg:cNvGrpSpPr/>
                          <wpg:grpSpPr>
                            <a:xfrm>
                              <a:off x="0" y="0"/>
                              <a:ext cx="5878196" cy="918845"/>
                              <a:chOff x="0" y="0"/>
                              <a:chExt cx="6240348" cy="919070"/>
                            </a:xfrm>
                          </wpg:grpSpPr>
                          <wpg:grpSp>
                            <wpg:cNvPr id="2034483273" name="مجموعة 2034483273"/>
                            <wpg:cNvGrpSpPr/>
                            <wpg:grpSpPr>
                              <a:xfrm>
                                <a:off x="0" y="169208"/>
                                <a:ext cx="5433072" cy="580613"/>
                                <a:chOff x="0" y="169208"/>
                                <a:chExt cx="5433072" cy="580613"/>
                              </a:xfrm>
                            </wpg:grpSpPr>
                            <wps:wsp>
                              <wps:cNvPr id="1254133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152342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2740396" name="شكل بيضاوي 193274039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25980663" name="مربع نص 41"/>
                          <wps:cNvSpPr txBox="1"/>
                          <wps:spPr>
                            <a:xfrm>
                              <a:off x="204484" y="256541"/>
                              <a:ext cx="4616122" cy="379598"/>
                            </a:xfrm>
                            <a:prstGeom prst="rect">
                              <a:avLst/>
                            </a:prstGeom>
                            <a:noFill/>
                          </wps:spPr>
                          <wps:txbx>
                            <w:txbxContent>
                              <w:p w:rsidR="00766CD4" w:rsidRPr="00767863" w:rsidRDefault="00766CD4" w:rsidP="00766CD4">
                                <w:pPr>
                                  <w:pStyle w:val="a0"/>
                                  <w:rPr>
                                    <w:sz w:val="40"/>
                                    <w:szCs w:val="40"/>
                                    <w:lang w:bidi="ar-SY"/>
                                  </w:rPr>
                                </w:pPr>
                                <w:r w:rsidRPr="005E24D7">
                                  <w:rPr>
                                    <w:sz w:val="40"/>
                                    <w:szCs w:val="40"/>
                                    <w:rtl/>
                                  </w:rPr>
                                  <w:t>توفير الإمكانيات:</w:t>
                                </w:r>
                              </w:p>
                            </w:txbxContent>
                          </wps:txbx>
                          <wps:bodyPr wrap="square" rtlCol="1">
                            <a:spAutoFit/>
                          </wps:bodyPr>
                        </wps:wsp>
                      </wpg:grpSp>
                      <pic:pic xmlns:pic="http://schemas.openxmlformats.org/drawingml/2006/picture">
                        <pic:nvPicPr>
                          <pic:cNvPr id="1905947138" name="صورة 1905947138"/>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DE89EB9" id="_x0000_s195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&#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">
                <v:group id="مجموعة 1184615460" o:spid="_x0000_s19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">
                  <v:group id="مجموعة 1702659791" o:spid="_x0000_s19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">
                    <v:group id="مجموعة 2034483273" o:spid="_x0000_s19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">
                      <v:shape id="شكل حر 50" o:spid="_x0000_s19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" fillcolor="#579da5" stroked="f" strokeweight="1pt">
                        <v:stroke joinstyle="miter"/>
                      </v:roundrect>
                    </v:group>
                    <v:oval id="شكل بيضاوي 1932740396" o:spid="_x0000_s19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" filled="f" strokecolor="#2b5474" strokeweight="1pt">
                      <v:stroke joinstyle="miter"/>
                    </v:oval>
                  </v:group>
                  <v:shape id="مربع نص 41" o:spid="_x0000_s1959"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" filled="f" stroked="f">
                    <v:textbox style="mso-fit-shape-to-text:t">
                      <w:txbxContent>
                        <w:p w14:paraId="62F8E22A" w14:textId="5C5D8B01" w:rsidR="00766CD4" w:rsidRPr="00767863" w:rsidRDefault="00766CD4" w:rsidP="00766CD4">
                          <w:pPr>
                            <w:pStyle w:val="a0"/>
                            <w:rPr>
                              <w:sz w:val="40"/>
                              <w:szCs w:val="40"/>
                              <w:lang w:bidi="ar-SY"/>
                            </w:rPr>
                          </w:pPr>
                          <w:r w:rsidRPr="005E24D7">
                            <w:rPr>
                              <w:sz w:val="40"/>
                              <w:szCs w:val="40"/>
                              <w:rtl/>
                            </w:rPr>
                            <w:t>توفير الإمكانيات:</w:t>
                          </w:r>
                        </w:p>
                      </w:txbxContent>
                    </v:textbox>
                  </v:shape>
                </v:group>
                <v:shape id="صورة 1905947138" o:spid="_x0000_s196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">
                  <v:imagedata r:id="rId74" o:title=""/>
                </v:shape>
                <w10:anchorlock/>
              </v:group>
            </w:pict>
          </mc:Fallback>
        </mc:AlternateContent>
      </w:r>
    </w:p>
    <w:p w:rsidR="0034428F" w:rsidRPr="005E24D7" w:rsidRDefault="0034428F" w:rsidP="00766CD4">
      <w:r w:rsidRPr="005E24D7">
        <w:rPr>
          <w:rtl/>
        </w:rPr>
        <w:t>يجب توفير الإمكانيات اللازمة لتحقيق الأهداف، وذلك من خلال توفير الموارد والأدوات والتقنيات والمعرفة والخبرة والتدريب اللازم.</w:t>
      </w:r>
    </w:p>
    <w:p w:rsidR="0034428F" w:rsidRPr="005E24D7" w:rsidRDefault="00766CD4"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1F4A909B" wp14:editId="5EE71109">
                <wp:extent cx="5731510" cy="890905"/>
                <wp:effectExtent l="0" t="0" r="2540" b="23495"/>
                <wp:docPr id="149329614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62960355" name="مجموعة 1962960355"/>
                        <wpg:cNvGrpSpPr/>
                        <wpg:grpSpPr>
                          <a:xfrm>
                            <a:off x="0" y="0"/>
                            <a:ext cx="5731510" cy="895351"/>
                            <a:chOff x="0" y="0"/>
                            <a:chExt cx="5878196" cy="918845"/>
                          </a:xfrm>
                        </wpg:grpSpPr>
                        <wpg:grpSp>
                          <wpg:cNvPr id="1222663146" name="مجموعة 1222663146"/>
                          <wpg:cNvGrpSpPr/>
                          <wpg:grpSpPr>
                            <a:xfrm>
                              <a:off x="0" y="0"/>
                              <a:ext cx="5878196" cy="918845"/>
                              <a:chOff x="0" y="0"/>
                              <a:chExt cx="6240348" cy="919070"/>
                            </a:xfrm>
                          </wpg:grpSpPr>
                          <wpg:grpSp>
                            <wpg:cNvPr id="1904728521" name="مجموعة 1904728521"/>
                            <wpg:cNvGrpSpPr/>
                            <wpg:grpSpPr>
                              <a:xfrm>
                                <a:off x="0" y="169208"/>
                                <a:ext cx="5433072" cy="580613"/>
                                <a:chOff x="0" y="169208"/>
                                <a:chExt cx="5433072" cy="580613"/>
                              </a:xfrm>
                            </wpg:grpSpPr>
                            <wps:wsp>
                              <wps:cNvPr id="1050087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91368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0728785" name="شكل بيضاوي 66072878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55320676" name="مربع نص 41"/>
                          <wps:cNvSpPr txBox="1"/>
                          <wps:spPr>
                            <a:xfrm>
                              <a:off x="204484" y="256541"/>
                              <a:ext cx="4616122" cy="379598"/>
                            </a:xfrm>
                            <a:prstGeom prst="rect">
                              <a:avLst/>
                            </a:prstGeom>
                            <a:noFill/>
                          </wps:spPr>
                          <wps:txbx>
                            <w:txbxContent>
                              <w:p w:rsidR="00766CD4" w:rsidRPr="00767863" w:rsidRDefault="00766CD4" w:rsidP="00766CD4">
                                <w:pPr>
                                  <w:pStyle w:val="a0"/>
                                  <w:rPr>
                                    <w:sz w:val="40"/>
                                    <w:szCs w:val="40"/>
                                    <w:lang w:bidi="ar-SY"/>
                                  </w:rPr>
                                </w:pPr>
                                <w:r w:rsidRPr="005E24D7">
                                  <w:rPr>
                                    <w:sz w:val="40"/>
                                    <w:szCs w:val="40"/>
                                    <w:rtl/>
                                  </w:rPr>
                                  <w:t>التخطيط الجيد:</w:t>
                                </w:r>
                              </w:p>
                            </w:txbxContent>
                          </wps:txbx>
                          <wps:bodyPr wrap="square" rtlCol="1">
                            <a:spAutoFit/>
                          </wps:bodyPr>
                        </wps:wsp>
                      </wpg:grpSp>
                      <pic:pic xmlns:pic="http://schemas.openxmlformats.org/drawingml/2006/picture">
                        <pic:nvPicPr>
                          <pic:cNvPr id="342569390" name="صورة 34256939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F4A909B" id="_x0000_s196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NG8NJWiBwAADR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1962960355" o:spid="_x0000_s19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">
                  <v:group id="مجموعة 1222663146" o:spid="_x0000_s19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">
                    <v:group id="مجموعة 1904728521" o:spid="_x0000_s19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">
                      <v:shape id="شكل حر 50" o:spid="_x0000_s19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" fillcolor="#579da5" stroked="f" strokeweight="1pt">
                        <v:stroke joinstyle="miter"/>
                      </v:roundrect>
                    </v:group>
                    <v:oval id="شكل بيضاوي 660728785" o:spid="_x0000_s19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" filled="f" strokecolor="#2b5474" strokeweight="1pt">
                      <v:stroke joinstyle="miter"/>
                    </v:oval>
                  </v:group>
                  <v:shape id="مربع نص 41" o:spid="_x0000_s1968"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" filled="f" stroked="f">
                    <v:textbox style="mso-fit-shape-to-text:t">
                      <w:txbxContent>
                        <w:p w14:paraId="34A1083B" w14:textId="68DE7C0D" w:rsidR="00766CD4" w:rsidRPr="00767863" w:rsidRDefault="00766CD4" w:rsidP="00766CD4">
                          <w:pPr>
                            <w:pStyle w:val="a0"/>
                            <w:rPr>
                              <w:sz w:val="40"/>
                              <w:szCs w:val="40"/>
                              <w:lang w:bidi="ar-SY"/>
                            </w:rPr>
                          </w:pPr>
                          <w:r w:rsidRPr="005E24D7">
                            <w:rPr>
                              <w:sz w:val="40"/>
                              <w:szCs w:val="40"/>
                              <w:rtl/>
                            </w:rPr>
                            <w:t>التخطيط الجيد:</w:t>
                          </w:r>
                        </w:p>
                      </w:txbxContent>
                    </v:textbox>
                  </v:shape>
                </v:group>
                <v:shape id="صورة 342569390" o:spid="_x0000_s196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">
                  <v:imagedata r:id="rId74" o:title=""/>
                </v:shape>
                <w10:anchorlock/>
              </v:group>
            </w:pict>
          </mc:Fallback>
        </mc:AlternateContent>
      </w:r>
    </w:p>
    <w:p w:rsidR="0034428F" w:rsidRPr="005E24D7" w:rsidRDefault="0034428F" w:rsidP="0034428F">
      <w:pPr>
        <w:rPr>
          <w:rFonts w:ascii="Adobe Arabic" w:hAnsi="Adobe Arabic" w:cs="Adobe Arabic"/>
          <w:sz w:val="40"/>
          <w:szCs w:val="40"/>
        </w:rPr>
      </w:pPr>
      <w:r w:rsidRPr="005E24D7">
        <w:rPr>
          <w:rFonts w:ascii="Adobe Arabic" w:hAnsi="Adobe Arabic" w:cs="Adobe Arabic"/>
          <w:sz w:val="40"/>
          <w:szCs w:val="40"/>
          <w:rtl/>
        </w:rPr>
        <w:t>يجب القيام بتخطيط جيد لتحقيق الأهداف، وتحديد الخطوات والمهام اللازمة لتحقيق الهدف، وكذلك تخصيص الموارد وتوزيع الوقت والجهود بشكل مناسب.</w:t>
      </w:r>
    </w:p>
    <w:p w:rsidR="0034428F" w:rsidRPr="005E24D7" w:rsidRDefault="00766CD4"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1D300CB4" wp14:editId="618578AF">
                <wp:extent cx="5731510" cy="890905"/>
                <wp:effectExtent l="0" t="0" r="2540" b="23495"/>
                <wp:docPr id="132141860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65303926" name="مجموعة 465303926"/>
                        <wpg:cNvGrpSpPr/>
                        <wpg:grpSpPr>
                          <a:xfrm>
                            <a:off x="0" y="0"/>
                            <a:ext cx="5731510" cy="895351"/>
                            <a:chOff x="0" y="0"/>
                            <a:chExt cx="5878196" cy="918845"/>
                          </a:xfrm>
                        </wpg:grpSpPr>
                        <wpg:grpSp>
                          <wpg:cNvPr id="220247840" name="مجموعة 220247840"/>
                          <wpg:cNvGrpSpPr/>
                          <wpg:grpSpPr>
                            <a:xfrm>
                              <a:off x="0" y="0"/>
                              <a:ext cx="5878196" cy="918845"/>
                              <a:chOff x="0" y="0"/>
                              <a:chExt cx="6240348" cy="919070"/>
                            </a:xfrm>
                          </wpg:grpSpPr>
                          <wpg:grpSp>
                            <wpg:cNvPr id="1336905972" name="مجموعة 1336905972"/>
                            <wpg:cNvGrpSpPr/>
                            <wpg:grpSpPr>
                              <a:xfrm>
                                <a:off x="0" y="169208"/>
                                <a:ext cx="5433072" cy="580613"/>
                                <a:chOff x="0" y="169208"/>
                                <a:chExt cx="5433072" cy="580613"/>
                              </a:xfrm>
                            </wpg:grpSpPr>
                            <wps:wsp>
                              <wps:cNvPr id="8281297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04374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5603910" name="شكل بيضاوي 83560391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88222174" name="مربع نص 41"/>
                          <wps:cNvSpPr txBox="1"/>
                          <wps:spPr>
                            <a:xfrm>
                              <a:off x="204484" y="256541"/>
                              <a:ext cx="4616122" cy="379598"/>
                            </a:xfrm>
                            <a:prstGeom prst="rect">
                              <a:avLst/>
                            </a:prstGeom>
                            <a:noFill/>
                          </wps:spPr>
                          <wps:txbx>
                            <w:txbxContent>
                              <w:p w:rsidR="00766CD4" w:rsidRPr="00767863" w:rsidRDefault="00EC4481" w:rsidP="00766CD4">
                                <w:pPr>
                                  <w:pStyle w:val="a0"/>
                                  <w:rPr>
                                    <w:sz w:val="40"/>
                                    <w:szCs w:val="40"/>
                                    <w:lang w:bidi="ar-SY"/>
                                  </w:rPr>
                                </w:pPr>
                                <w:r w:rsidRPr="005E24D7">
                                  <w:rPr>
                                    <w:sz w:val="40"/>
                                    <w:szCs w:val="40"/>
                                    <w:rtl/>
                                  </w:rPr>
                                  <w:t>التواصل والتعاون:</w:t>
                                </w:r>
                              </w:p>
                            </w:txbxContent>
                          </wps:txbx>
                          <wps:bodyPr wrap="square" rtlCol="1">
                            <a:spAutoFit/>
                          </wps:bodyPr>
                        </wps:wsp>
                      </wpg:grpSp>
                      <pic:pic xmlns:pic="http://schemas.openxmlformats.org/drawingml/2006/picture">
                        <pic:nvPicPr>
                          <pic:cNvPr id="1537210830" name="صورة 153721083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D300CB4" id="_x0000_s197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CYBSgufBwAACR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465303926" o:spid="_x0000_s19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">
                  <v:group id="مجموعة 220247840" o:spid="_x0000_s19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">
                    <v:group id="مجموعة 1336905972" o:spid="_x0000_s19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">
                      <v:shape id="شكل حر 50" o:spid="_x0000_s19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" fillcolor="#579da5" stroked="f" strokeweight="1pt">
                        <v:stroke joinstyle="miter"/>
                      </v:roundrect>
                    </v:group>
                    <v:oval id="شكل بيضاوي 835603910" o:spid="_x0000_s19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" filled="f" strokecolor="#2b5474" strokeweight="1pt">
                      <v:stroke joinstyle="miter"/>
                    </v:oval>
                  </v:group>
                  <v:shape id="مربع نص 41" o:spid="_x0000_s1977"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" filled="f" stroked="f">
                    <v:textbox style="mso-fit-shape-to-text:t">
                      <w:txbxContent>
                        <w:p w14:paraId="399525CE" w14:textId="53177967" w:rsidR="00766CD4" w:rsidRPr="00767863" w:rsidRDefault="00EC4481" w:rsidP="00766CD4">
                          <w:pPr>
                            <w:pStyle w:val="a0"/>
                            <w:rPr>
                              <w:sz w:val="40"/>
                              <w:szCs w:val="40"/>
                              <w:lang w:bidi="ar-SY"/>
                            </w:rPr>
                          </w:pPr>
                          <w:r w:rsidRPr="005E24D7">
                            <w:rPr>
                              <w:sz w:val="40"/>
                              <w:szCs w:val="40"/>
                              <w:rtl/>
                            </w:rPr>
                            <w:t>التواصل والتعاون:</w:t>
                          </w:r>
                        </w:p>
                      </w:txbxContent>
                    </v:textbox>
                  </v:shape>
                </v:group>
                <v:shape id="صورة 1537210830" o:spid="_x0000_s197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">
                  <v:imagedata r:id="rId74" o:title=""/>
                </v:shape>
                <w10:anchorlock/>
              </v:group>
            </w:pict>
          </mc:Fallback>
        </mc:AlternateContent>
      </w:r>
    </w:p>
    <w:p w:rsidR="0034428F" w:rsidRPr="005E24D7" w:rsidRDefault="0034428F" w:rsidP="0034428F">
      <w:pPr>
        <w:rPr>
          <w:rFonts w:ascii="Adobe Arabic" w:hAnsi="Adobe Arabic" w:cs="Adobe Arabic"/>
          <w:sz w:val="40"/>
          <w:szCs w:val="40"/>
        </w:rPr>
      </w:pPr>
      <w:r w:rsidRPr="005E24D7">
        <w:rPr>
          <w:rFonts w:ascii="Adobe Arabic" w:hAnsi="Adobe Arabic" w:cs="Adobe Arabic"/>
          <w:sz w:val="40"/>
          <w:szCs w:val="40"/>
          <w:rtl/>
        </w:rPr>
        <w:lastRenderedPageBreak/>
        <w:t>يجب توفير بيئة تشجع على التواصل والتعاون بين الأفراد والفرق والمنظمات، وتحفيزهم على المشاركة والتفاعل وتبادل الخبرات والمعرفة.</w:t>
      </w:r>
    </w:p>
    <w:p w:rsidR="0034428F" w:rsidRPr="005E24D7" w:rsidRDefault="00766CD4"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70905582" wp14:editId="5873B96C">
                <wp:extent cx="5731510" cy="890905"/>
                <wp:effectExtent l="0" t="0" r="2540" b="23495"/>
                <wp:docPr id="209587406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2881700" name="مجموعة 32881700"/>
                        <wpg:cNvGrpSpPr/>
                        <wpg:grpSpPr>
                          <a:xfrm>
                            <a:off x="0" y="0"/>
                            <a:ext cx="5731510" cy="895351"/>
                            <a:chOff x="0" y="0"/>
                            <a:chExt cx="5878196" cy="918845"/>
                          </a:xfrm>
                        </wpg:grpSpPr>
                        <wpg:grpSp>
                          <wpg:cNvPr id="1968909752" name="مجموعة 1968909752"/>
                          <wpg:cNvGrpSpPr/>
                          <wpg:grpSpPr>
                            <a:xfrm>
                              <a:off x="0" y="0"/>
                              <a:ext cx="5878196" cy="918845"/>
                              <a:chOff x="0" y="0"/>
                              <a:chExt cx="6240348" cy="919070"/>
                            </a:xfrm>
                          </wpg:grpSpPr>
                          <wpg:grpSp>
                            <wpg:cNvPr id="1959458915" name="مجموعة 1959458915"/>
                            <wpg:cNvGrpSpPr/>
                            <wpg:grpSpPr>
                              <a:xfrm>
                                <a:off x="0" y="169208"/>
                                <a:ext cx="5433072" cy="580613"/>
                                <a:chOff x="0" y="169208"/>
                                <a:chExt cx="5433072" cy="580613"/>
                              </a:xfrm>
                            </wpg:grpSpPr>
                            <wps:wsp>
                              <wps:cNvPr id="9655004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4330513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1825112" name="شكل بيضاوي 198182511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3086011" name="مربع نص 41"/>
                          <wps:cNvSpPr txBox="1"/>
                          <wps:spPr>
                            <a:xfrm>
                              <a:off x="204484" y="256541"/>
                              <a:ext cx="4616122" cy="379598"/>
                            </a:xfrm>
                            <a:prstGeom prst="rect">
                              <a:avLst/>
                            </a:prstGeom>
                            <a:noFill/>
                          </wps:spPr>
                          <wps:txbx>
                            <w:txbxContent>
                              <w:p w:rsidR="00766CD4" w:rsidRPr="00767863" w:rsidRDefault="00EC4481" w:rsidP="00766CD4">
                                <w:pPr>
                                  <w:pStyle w:val="a0"/>
                                  <w:rPr>
                                    <w:sz w:val="40"/>
                                    <w:szCs w:val="40"/>
                                    <w:lang w:bidi="ar-SY"/>
                                  </w:rPr>
                                </w:pPr>
                                <w:r w:rsidRPr="005E24D7">
                                  <w:rPr>
                                    <w:sz w:val="40"/>
                                    <w:szCs w:val="40"/>
                                    <w:rtl/>
                                  </w:rPr>
                                  <w:t>التحفيز والإلهام:</w:t>
                                </w:r>
                              </w:p>
                            </w:txbxContent>
                          </wps:txbx>
                          <wps:bodyPr wrap="square" rtlCol="1">
                            <a:spAutoFit/>
                          </wps:bodyPr>
                        </wps:wsp>
                      </wpg:grpSp>
                      <pic:pic xmlns:pic="http://schemas.openxmlformats.org/drawingml/2006/picture">
                        <pic:nvPicPr>
                          <pic:cNvPr id="1973158037" name="صورة 1973158037"/>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0905582" id="_x0000_s197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RITQycBwAADR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32881700" o:spid="_x0000_s19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">
                  <v:group id="مجموعة 1968909752" o:spid="_x0000_s19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">
                    <v:group id="مجموعة 1959458915" o:spid="_x0000_s19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">
                      <v:shape id="شكل حر 50" o:spid="_x0000_s19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" fillcolor="#579da5" stroked="f" strokeweight="1pt">
                        <v:stroke joinstyle="miter"/>
                      </v:roundrect>
                    </v:group>
                    <v:oval id="شكل بيضاوي 1981825112" o:spid="_x0000_s19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" filled="f" strokecolor="#2b5474" strokeweight="1pt">
                      <v:stroke joinstyle="miter"/>
                    </v:oval>
                  </v:group>
                  <v:shape id="مربع نص 41" o:spid="_x0000_s1986"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" filled="f" stroked="f">
                    <v:textbox style="mso-fit-shape-to-text:t">
                      <w:txbxContent>
                        <w:p w14:paraId="23103C99" w14:textId="00998585" w:rsidR="00766CD4" w:rsidRPr="00767863" w:rsidRDefault="00EC4481" w:rsidP="00766CD4">
                          <w:pPr>
                            <w:pStyle w:val="a0"/>
                            <w:rPr>
                              <w:sz w:val="40"/>
                              <w:szCs w:val="40"/>
                              <w:lang w:bidi="ar-SY"/>
                            </w:rPr>
                          </w:pPr>
                          <w:r w:rsidRPr="005E24D7">
                            <w:rPr>
                              <w:sz w:val="40"/>
                              <w:szCs w:val="40"/>
                              <w:rtl/>
                            </w:rPr>
                            <w:t>التحفيز والإلهام:</w:t>
                          </w:r>
                        </w:p>
                      </w:txbxContent>
                    </v:textbox>
                  </v:shape>
                </v:group>
                <v:shape id="صورة 1973158037" o:spid="_x0000_s198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">
                  <v:imagedata r:id="rId74" o:title=""/>
                </v:shape>
                <w10:anchorlock/>
              </v:group>
            </w:pict>
          </mc:Fallback>
        </mc:AlternateContent>
      </w:r>
    </w:p>
    <w:p w:rsidR="0034428F" w:rsidRPr="005E24D7" w:rsidRDefault="0034428F" w:rsidP="00EC4481">
      <w:r w:rsidRPr="005E24D7">
        <w:rPr>
          <w:rtl/>
        </w:rPr>
        <w:t>يجب تحفيز وإلهام الأفراد والفرق والمنظمات لتحقيق الأهداف، وذلك من خلال تقديم التحدي والمكافآت والتقدير والاحتفاء بالإنجازات.</w:t>
      </w:r>
    </w:p>
    <w:p w:rsidR="0034428F" w:rsidRPr="005E24D7" w:rsidRDefault="00766CD4"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3B54C7CE" wp14:editId="6A9D5AFE">
                <wp:extent cx="5731510" cy="890905"/>
                <wp:effectExtent l="0" t="0" r="2540" b="23495"/>
                <wp:docPr id="186749777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52991296" name="مجموعة 1352991296"/>
                        <wpg:cNvGrpSpPr/>
                        <wpg:grpSpPr>
                          <a:xfrm>
                            <a:off x="0" y="0"/>
                            <a:ext cx="5731510" cy="895351"/>
                            <a:chOff x="0" y="0"/>
                            <a:chExt cx="5878196" cy="918845"/>
                          </a:xfrm>
                        </wpg:grpSpPr>
                        <wpg:grpSp>
                          <wpg:cNvPr id="1065697817" name="مجموعة 1065697817"/>
                          <wpg:cNvGrpSpPr/>
                          <wpg:grpSpPr>
                            <a:xfrm>
                              <a:off x="0" y="0"/>
                              <a:ext cx="5878196" cy="918845"/>
                              <a:chOff x="0" y="0"/>
                              <a:chExt cx="6240348" cy="919070"/>
                            </a:xfrm>
                          </wpg:grpSpPr>
                          <wpg:grpSp>
                            <wpg:cNvPr id="1720972228" name="مجموعة 1720972228"/>
                            <wpg:cNvGrpSpPr/>
                            <wpg:grpSpPr>
                              <a:xfrm>
                                <a:off x="0" y="169208"/>
                                <a:ext cx="5433072" cy="580613"/>
                                <a:chOff x="0" y="169208"/>
                                <a:chExt cx="5433072" cy="580613"/>
                              </a:xfrm>
                            </wpg:grpSpPr>
                            <wps:wsp>
                              <wps:cNvPr id="17894401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0278330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7012852" name="شكل بيضاوي 145701285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6176002" name="مربع نص 41"/>
                          <wps:cNvSpPr txBox="1"/>
                          <wps:spPr>
                            <a:xfrm>
                              <a:off x="204484" y="256541"/>
                              <a:ext cx="4616122" cy="379598"/>
                            </a:xfrm>
                            <a:prstGeom prst="rect">
                              <a:avLst/>
                            </a:prstGeom>
                            <a:noFill/>
                          </wps:spPr>
                          <wps:txbx>
                            <w:txbxContent>
                              <w:p w:rsidR="00766CD4" w:rsidRPr="00767863" w:rsidRDefault="00EC4481" w:rsidP="00766CD4">
                                <w:pPr>
                                  <w:pStyle w:val="a0"/>
                                  <w:rPr>
                                    <w:sz w:val="40"/>
                                    <w:szCs w:val="40"/>
                                    <w:lang w:bidi="ar-SY"/>
                                  </w:rPr>
                                </w:pPr>
                                <w:r w:rsidRPr="005E24D7">
                                  <w:rPr>
                                    <w:sz w:val="40"/>
                                    <w:szCs w:val="40"/>
                                    <w:rtl/>
                                  </w:rPr>
                                  <w:t>تقييم الأداء:</w:t>
                                </w:r>
                              </w:p>
                            </w:txbxContent>
                          </wps:txbx>
                          <wps:bodyPr wrap="square" rtlCol="1">
                            <a:spAutoFit/>
                          </wps:bodyPr>
                        </wps:wsp>
                      </wpg:grpSp>
                      <pic:pic xmlns:pic="http://schemas.openxmlformats.org/drawingml/2006/picture">
                        <pic:nvPicPr>
                          <pic:cNvPr id="1975560039" name="صورة 1975560039"/>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B54C7CE" id="_x0000_s198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cWVssnQcAABA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1352991296" o:spid="_x0000_s19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">
                  <v:group id="مجموعة 1065697817" o:spid="_x0000_s19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">
                    <v:group id="مجموعة 1720972228" o:spid="_x0000_s19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">
                      <v:shape id="شكل حر 50" o:spid="_x0000_s19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" fillcolor="#579da5" stroked="f" strokeweight="1pt">
                        <v:stroke joinstyle="miter"/>
                      </v:roundrect>
                    </v:group>
                    <v:oval id="شكل بيضاوي 1457012852" o:spid="_x0000_s19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" filled="f" strokecolor="#2b5474" strokeweight="1pt">
                      <v:stroke joinstyle="miter"/>
                    </v:oval>
                  </v:group>
                  <v:shape id="مربع نص 41" o:spid="_x0000_s1995"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" filled="f" stroked="f">
                    <v:textbox style="mso-fit-shape-to-text:t">
                      <w:txbxContent>
                        <w:p w14:paraId="47C97916" w14:textId="69452A9A" w:rsidR="00766CD4" w:rsidRPr="00767863" w:rsidRDefault="00EC4481" w:rsidP="00766CD4">
                          <w:pPr>
                            <w:pStyle w:val="a0"/>
                            <w:rPr>
                              <w:sz w:val="40"/>
                              <w:szCs w:val="40"/>
                              <w:lang w:bidi="ar-SY"/>
                            </w:rPr>
                          </w:pPr>
                          <w:r w:rsidRPr="005E24D7">
                            <w:rPr>
                              <w:sz w:val="40"/>
                              <w:szCs w:val="40"/>
                              <w:rtl/>
                            </w:rPr>
                            <w:t>تقييم الأداء:</w:t>
                          </w:r>
                        </w:p>
                      </w:txbxContent>
                    </v:textbox>
                  </v:shape>
                </v:group>
                <v:shape id="صورة 1975560039" o:spid="_x0000_s199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">
                  <v:imagedata r:id="rId74" o:title=""/>
                </v:shape>
                <w10:anchorlock/>
              </v:group>
            </w:pict>
          </mc:Fallback>
        </mc:AlternateContent>
      </w:r>
    </w:p>
    <w:p w:rsidR="0034428F" w:rsidRPr="005E24D7" w:rsidRDefault="0034428F" w:rsidP="00EC4481">
      <w:r w:rsidRPr="005E24D7">
        <w:rPr>
          <w:rtl/>
        </w:rPr>
        <w:t>يجب تقييم الأداء بشكل دوري ومستمر، وتحديد مدى تحقيق الأهداف وتحديد النجاحات والتحديات وتحديد الإجراءات اللازمة لتحسين الأداء المستقبلي.</w:t>
      </w:r>
    </w:p>
    <w:p w:rsidR="0034428F" w:rsidRDefault="0034428F" w:rsidP="00EC4481">
      <w:pPr>
        <w:rPr>
          <w:rtl/>
        </w:rPr>
      </w:pPr>
      <w:r w:rsidRPr="005E24D7">
        <w:rPr>
          <w:rtl/>
        </w:rPr>
        <w:t>بشكل عام، يجب التركيز على تحديد الأهداف الواضحة وتوفير الإمكانيات والتخطيط الجيد وتحفيز الأفراد والتواصل والتعاون وتقييم الأداء لتحقيق النجاح في حشد الطاقات نحو تحقيق الأهداف المحددة.</w:t>
      </w:r>
    </w:p>
    <w:p w:rsidR="00EC4481" w:rsidRDefault="00EC4481" w:rsidP="00EC4481">
      <w:pPr>
        <w:rPr>
          <w:rtl/>
        </w:rPr>
      </w:pPr>
      <w:r w:rsidRPr="005E12F4">
        <w:rPr>
          <w:noProof/>
        </w:rPr>
        <mc:AlternateContent>
          <mc:Choice Requires="wpg">
            <w:drawing>
              <wp:inline distT="0" distB="0" distL="0" distR="0" wp14:anchorId="20B7224E" wp14:editId="31B8BEA8">
                <wp:extent cx="5711825" cy="715645"/>
                <wp:effectExtent l="0" t="0" r="22225" b="27305"/>
                <wp:docPr id="913284853" name="مجموعة 1"/>
                <wp:cNvGraphicFramePr/>
                <a:graphic xmlns:a="http://schemas.openxmlformats.org/drawingml/2006/main">
                  <a:graphicData uri="http://schemas.microsoft.com/office/word/2010/wordprocessingGroup">
                    <wpg:wgp>
                      <wpg:cNvGrpSpPr/>
                      <wpg:grpSpPr>
                        <a:xfrm>
                          <a:off x="0" y="0"/>
                          <a:ext cx="5711825" cy="715645"/>
                          <a:chOff x="0" y="0"/>
                          <a:chExt cx="5712455" cy="715645"/>
                        </a:xfrm>
                      </wpg:grpSpPr>
                      <wpg:grpSp>
                        <wpg:cNvPr id="1492399116" name="مجموعة 1492399116"/>
                        <wpg:cNvGrpSpPr/>
                        <wpg:grpSpPr>
                          <a:xfrm>
                            <a:off x="0" y="141697"/>
                            <a:ext cx="5712455" cy="573946"/>
                            <a:chOff x="0" y="141698"/>
                            <a:chExt cx="6312597" cy="635537"/>
                          </a:xfrm>
                        </wpg:grpSpPr>
                        <wps:wsp>
                          <wps:cNvPr id="1233339039" name="مستطيل مستدير الزوايا 769901"/>
                          <wps:cNvSpPr/>
                          <wps:spPr>
                            <a:xfrm>
                              <a:off x="529983"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35037357" name="مربع نص 2035037357"/>
                          <wps:cNvSpPr txBox="1"/>
                          <wps:spPr>
                            <a:xfrm>
                              <a:off x="4157113" y="141698"/>
                              <a:ext cx="1344629" cy="407823"/>
                            </a:xfrm>
                            <a:prstGeom prst="rect">
                              <a:avLst/>
                            </a:prstGeom>
                            <a:noFill/>
                          </wps:spPr>
                          <wps:txbx>
                            <w:txbxContent>
                              <w:p w:rsidR="00EC4481" w:rsidRDefault="00EC4481" w:rsidP="00EC4481">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wps:txbx>
                          <wps:bodyPr wrap="square" rtlCol="1">
                            <a:spAutoFit/>
                          </wps:bodyPr>
                        </wps:wsp>
                        <wps:wsp>
                          <wps:cNvPr id="1349774009" name="مستطيل مستدير الزوايا 769903"/>
                          <wps:cNvSpPr/>
                          <wps:spPr>
                            <a:xfrm>
                              <a:off x="0"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832503037" name="صورة 1832503037"/>
                          <pic:cNvPicPr/>
                        </pic:nvPicPr>
                        <pic:blipFill>
                          <a:blip r:embed="rId38" cstate="print">
                            <a:extLst>
                              <a:ext uri="{28A0092B-C50C-407E-A947-70E740481C1C}">
                                <a14:useLocalDpi xmlns:a14="http://schemas.microsoft.com/office/drawing/2010/main" val="0"/>
                              </a:ext>
                            </a:extLst>
                          </a:blip>
                          <a:stretch>
                            <a:fillRect/>
                          </a:stretch>
                        </pic:blipFill>
                        <pic:spPr>
                          <a:xfrm>
                            <a:off x="4996175" y="0"/>
                            <a:ext cx="716280" cy="715645"/>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0B7224E" id="_x0000_s1997" style="width:449.75pt;height:56.35pt;mso-position-horizontal-relative:char;mso-position-vertical-relative:line" coordsize="57124,7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">
                <v:group id="مجموعة 1492399116" o:spid="_x0000_s1998" style="position:absolute;top:1416;width:57124;height:5740" coordorigin=",1416" coordsize="63125,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">
                  <v:roundrect id="مستطيل مستدير الزوايا 769901" o:spid="_x0000_s1999" style="position:absolute;left:5299;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" fillcolor="#0969a0" strokecolor="#0969a0" strokeweight="1pt">
                    <v:stroke joinstyle="miter"/>
                  </v:roundrect>
                  <v:shape id="مربع نص 2035037357" o:spid="_x0000_s2000" type="#_x0000_t202" style="position:absolute;left:41571;top:1416;width:13446;height:4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" filled="f" stroked="f">
                    <v:textbox style="mso-fit-shape-to-text:t">
                      <w:txbxContent>
                        <w:p w14:paraId="37FBC1CC" w14:textId="77777777" w:rsidR="00EC4481" w:rsidRDefault="00EC4481" w:rsidP="00EC4481">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v:textbox>
                  </v:shape>
                  <v:roundrect id="مستطيل مستدير الزوايا 769903" o:spid="_x0000_s2001" style="position:absolute;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" fillcolor="#0969a0" strokecolor="#0969a0" strokeweight="1pt">
                    <v:stroke joinstyle="miter"/>
                  </v:roundrect>
                </v:group>
                <v:shape id="صورة 1832503037" o:spid="_x0000_s2002" type="#_x0000_t75" style="position:absolute;left:49961;width:7163;height:7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">
                  <v:imagedata r:id="rId39" o:title=""/>
                </v:shape>
                <w10:anchorlock/>
              </v:group>
            </w:pict>
          </mc:Fallback>
        </mc:AlternateContent>
      </w:r>
    </w:p>
    <w:p w:rsidR="00EC4481" w:rsidRPr="00D735E5" w:rsidRDefault="00EC4481" w:rsidP="00EC4481">
      <w:r w:rsidRPr="00D735E5">
        <w:rPr>
          <w:rFonts w:hint="cs"/>
          <w:rtl/>
        </w:rPr>
        <w:t>نشاط</w:t>
      </w:r>
      <w:r w:rsidRPr="00D735E5">
        <w:rPr>
          <w:rtl/>
        </w:rPr>
        <w:t xml:space="preserve"> </w:t>
      </w:r>
      <w:r w:rsidRPr="00D735E5">
        <w:rPr>
          <w:rFonts w:hint="cs"/>
          <w:rtl/>
        </w:rPr>
        <w:t>تعاوني</w:t>
      </w:r>
      <w:r w:rsidRPr="00D735E5">
        <w:rPr>
          <w:rtl/>
        </w:rPr>
        <w:t xml:space="preserve"> </w:t>
      </w:r>
      <w:r w:rsidRPr="00D735E5">
        <w:rPr>
          <w:rFonts w:hint="cs"/>
          <w:rtl/>
        </w:rPr>
        <w:t>يتحدث</w:t>
      </w:r>
      <w:r w:rsidRPr="00D735E5">
        <w:rPr>
          <w:rtl/>
        </w:rPr>
        <w:t xml:space="preserve"> </w:t>
      </w:r>
      <w:r w:rsidRPr="00D735E5">
        <w:rPr>
          <w:rFonts w:hint="cs"/>
          <w:rtl/>
        </w:rPr>
        <w:t>عن</w:t>
      </w:r>
      <w:r w:rsidRPr="00D735E5">
        <w:rPr>
          <w:rtl/>
        </w:rPr>
        <w:t xml:space="preserve"> </w:t>
      </w:r>
      <w:r w:rsidRPr="00D735E5">
        <w:rPr>
          <w:rFonts w:hint="cs"/>
          <w:rtl/>
        </w:rPr>
        <w:t>كيفية</w:t>
      </w:r>
      <w:r w:rsidRPr="00D735E5">
        <w:rPr>
          <w:rtl/>
        </w:rPr>
        <w:t xml:space="preserve"> </w:t>
      </w:r>
      <w:r w:rsidRPr="00D735E5">
        <w:rPr>
          <w:rFonts w:hint="cs"/>
          <w:rtl/>
        </w:rPr>
        <w:t>إدارة</w:t>
      </w:r>
      <w:r w:rsidRPr="00D735E5">
        <w:rPr>
          <w:rtl/>
        </w:rPr>
        <w:t xml:space="preserve"> </w:t>
      </w:r>
      <w:r w:rsidRPr="00D735E5">
        <w:rPr>
          <w:rFonts w:hint="cs"/>
          <w:rtl/>
        </w:rPr>
        <w:t>سلوك</w:t>
      </w:r>
      <w:r w:rsidRPr="00D735E5">
        <w:rPr>
          <w:rtl/>
        </w:rPr>
        <w:t xml:space="preserve"> </w:t>
      </w:r>
      <w:r w:rsidRPr="00D735E5">
        <w:rPr>
          <w:rFonts w:hint="cs"/>
          <w:rtl/>
        </w:rPr>
        <w:t>الحشود</w:t>
      </w:r>
      <w:r w:rsidRPr="00D735E5">
        <w:rPr>
          <w:rtl/>
        </w:rPr>
        <w:t xml:space="preserve"> </w:t>
      </w:r>
      <w:r w:rsidRPr="00D735E5">
        <w:rPr>
          <w:rFonts w:hint="cs"/>
          <w:rtl/>
        </w:rPr>
        <w:t>بشكل</w:t>
      </w:r>
      <w:r w:rsidRPr="00D735E5">
        <w:rPr>
          <w:rtl/>
        </w:rPr>
        <w:t xml:space="preserve"> </w:t>
      </w:r>
      <w:r w:rsidRPr="00D735E5">
        <w:rPr>
          <w:rFonts w:hint="cs"/>
          <w:rtl/>
        </w:rPr>
        <w:t>فعال</w:t>
      </w:r>
      <w:r w:rsidRPr="00D735E5">
        <w:rPr>
          <w:rtl/>
        </w:rPr>
        <w:t xml:space="preserve">. </w:t>
      </w:r>
      <w:r w:rsidRPr="00D735E5">
        <w:rPr>
          <w:rFonts w:hint="cs"/>
          <w:rtl/>
        </w:rPr>
        <w:t>وفيما</w:t>
      </w:r>
      <w:r w:rsidRPr="00D735E5">
        <w:rPr>
          <w:rtl/>
        </w:rPr>
        <w:t xml:space="preserve"> </w:t>
      </w:r>
      <w:r w:rsidRPr="00D735E5">
        <w:rPr>
          <w:rFonts w:hint="cs"/>
          <w:rtl/>
        </w:rPr>
        <w:t>يلي</w:t>
      </w:r>
      <w:r w:rsidRPr="00D735E5">
        <w:rPr>
          <w:rtl/>
        </w:rPr>
        <w:t xml:space="preserve"> </w:t>
      </w:r>
      <w:r w:rsidRPr="00D735E5">
        <w:rPr>
          <w:rFonts w:hint="cs"/>
          <w:rtl/>
        </w:rPr>
        <w:t>تصميم</w:t>
      </w:r>
      <w:r w:rsidRPr="00D735E5">
        <w:rPr>
          <w:rtl/>
        </w:rPr>
        <w:t xml:space="preserve"> </w:t>
      </w:r>
      <w:r w:rsidRPr="00D735E5">
        <w:rPr>
          <w:rFonts w:hint="cs"/>
          <w:rtl/>
        </w:rPr>
        <w:t>للنشاط</w:t>
      </w:r>
      <w:r w:rsidRPr="00D735E5">
        <w:rPr>
          <w:rtl/>
        </w:rPr>
        <w:t>:</w:t>
      </w:r>
    </w:p>
    <w:tbl>
      <w:tblPr>
        <w:tblStyle w:val="TableGrid"/>
        <w:bidiVisual/>
        <w:tblW w:w="0" w:type="auto"/>
        <w:tblInd w:w="57"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2146"/>
        <w:gridCol w:w="6793"/>
      </w:tblGrid>
      <w:tr w:rsidR="00EC4481" w:rsidTr="00071E4E">
        <w:tc>
          <w:tcPr>
            <w:tcW w:w="2146" w:type="dxa"/>
            <w:vAlign w:val="center"/>
          </w:tcPr>
          <w:p w:rsidR="00EC4481" w:rsidRDefault="00EC4481">
            <w:pPr>
              <w:pStyle w:val="bold"/>
              <w:numPr>
                <w:ilvl w:val="0"/>
                <w:numId w:val="15"/>
              </w:numPr>
              <w:rPr>
                <w:rtl/>
                <w:lang w:bidi="ar-SY"/>
              </w:rPr>
            </w:pPr>
            <w:r>
              <w:rPr>
                <w:rFonts w:hint="cs"/>
                <w:rtl/>
                <w:lang w:bidi="ar-SY"/>
              </w:rPr>
              <w:t>مدة النشاط</w:t>
            </w:r>
          </w:p>
        </w:tc>
        <w:tc>
          <w:tcPr>
            <w:tcW w:w="6793" w:type="dxa"/>
          </w:tcPr>
          <w:p w:rsidR="00EC4481" w:rsidRPr="00C64A1C" w:rsidRDefault="00EC4481" w:rsidP="00071E4E">
            <w:pPr>
              <w:pStyle w:val="NoSpacing"/>
              <w:spacing w:line="360" w:lineRule="auto"/>
              <w:jc w:val="both"/>
              <w:rPr>
                <w:color w:val="FF0000"/>
                <w:sz w:val="40"/>
                <w:szCs w:val="40"/>
                <w:rtl/>
              </w:rPr>
            </w:pPr>
            <w:r w:rsidRPr="00C64A1C">
              <w:rPr>
                <w:rFonts w:hint="cs"/>
                <w:color w:val="002060"/>
                <w:rtl/>
                <w:lang w:bidi="ar-SY"/>
              </w:rPr>
              <w:t>20 دقيقة.</w:t>
            </w:r>
          </w:p>
        </w:tc>
      </w:tr>
      <w:tr w:rsidR="00EC4481" w:rsidTr="00071E4E">
        <w:tc>
          <w:tcPr>
            <w:tcW w:w="2146" w:type="dxa"/>
            <w:vAlign w:val="center"/>
          </w:tcPr>
          <w:p w:rsidR="00EC4481" w:rsidRDefault="00EC4481">
            <w:pPr>
              <w:pStyle w:val="bold"/>
              <w:numPr>
                <w:ilvl w:val="0"/>
                <w:numId w:val="22"/>
              </w:numPr>
              <w:rPr>
                <w:rtl/>
                <w:lang w:bidi="ar-SY"/>
              </w:rPr>
            </w:pPr>
            <w:r>
              <w:rPr>
                <w:rFonts w:hint="cs"/>
                <w:rtl/>
                <w:lang w:bidi="ar-SY"/>
              </w:rPr>
              <w:t>اسم النشاط</w:t>
            </w:r>
          </w:p>
        </w:tc>
        <w:tc>
          <w:tcPr>
            <w:tcW w:w="6793" w:type="dxa"/>
          </w:tcPr>
          <w:p w:rsidR="00EC4481" w:rsidRPr="00EE6CEF" w:rsidRDefault="00EC4481" w:rsidP="00071E4E">
            <w:pPr>
              <w:pStyle w:val="NoSpacing"/>
              <w:spacing w:line="360" w:lineRule="auto"/>
              <w:jc w:val="both"/>
              <w:rPr>
                <w:rFonts w:eastAsia="Times New Roman"/>
                <w:color w:val="000000" w:themeColor="text1"/>
                <w:sz w:val="40"/>
                <w:szCs w:val="40"/>
                <w:rtl/>
              </w:rPr>
            </w:pPr>
            <w:r w:rsidRPr="00EC4481">
              <w:rPr>
                <w:rFonts w:hint="cs"/>
                <w:color w:val="002060"/>
                <w:rtl/>
                <w:lang w:bidi="ar-SY"/>
              </w:rPr>
              <w:t>إدارة</w:t>
            </w:r>
            <w:r w:rsidRPr="00EC4481">
              <w:rPr>
                <w:color w:val="002060"/>
                <w:rtl/>
                <w:lang w:bidi="ar-SY"/>
              </w:rPr>
              <w:t xml:space="preserve"> </w:t>
            </w:r>
            <w:r w:rsidRPr="00EC4481">
              <w:rPr>
                <w:rFonts w:hint="cs"/>
                <w:color w:val="002060"/>
                <w:rtl/>
                <w:lang w:bidi="ar-SY"/>
              </w:rPr>
              <w:t>سلوك</w:t>
            </w:r>
            <w:r w:rsidRPr="00EC4481">
              <w:rPr>
                <w:color w:val="002060"/>
                <w:rtl/>
                <w:lang w:bidi="ar-SY"/>
              </w:rPr>
              <w:t xml:space="preserve"> </w:t>
            </w:r>
            <w:r w:rsidRPr="00EC4481">
              <w:rPr>
                <w:rFonts w:hint="cs"/>
                <w:color w:val="002060"/>
                <w:rtl/>
                <w:lang w:bidi="ar-SY"/>
              </w:rPr>
              <w:t>الحشود</w:t>
            </w:r>
            <w:r w:rsidRPr="00EC4481">
              <w:rPr>
                <w:color w:val="002060"/>
                <w:rtl/>
                <w:lang w:bidi="ar-SY"/>
              </w:rPr>
              <w:t>.</w:t>
            </w:r>
          </w:p>
        </w:tc>
      </w:tr>
      <w:tr w:rsidR="00EC4481" w:rsidTr="00071E4E">
        <w:tc>
          <w:tcPr>
            <w:tcW w:w="2146" w:type="dxa"/>
            <w:vAlign w:val="center"/>
          </w:tcPr>
          <w:p w:rsidR="00EC4481" w:rsidRDefault="00EC4481">
            <w:pPr>
              <w:pStyle w:val="bold"/>
              <w:numPr>
                <w:ilvl w:val="0"/>
                <w:numId w:val="19"/>
              </w:numPr>
              <w:rPr>
                <w:rtl/>
                <w:lang w:bidi="ar-SY"/>
              </w:rPr>
            </w:pPr>
            <w:r>
              <w:rPr>
                <w:rFonts w:hint="cs"/>
                <w:rtl/>
                <w:lang w:bidi="ar-SY"/>
              </w:rPr>
              <w:t>نوع النشاط</w:t>
            </w:r>
          </w:p>
        </w:tc>
        <w:tc>
          <w:tcPr>
            <w:tcW w:w="6793" w:type="dxa"/>
          </w:tcPr>
          <w:p w:rsidR="00EC4481" w:rsidRPr="00806484" w:rsidRDefault="00EC4481" w:rsidP="00071E4E">
            <w:pPr>
              <w:pStyle w:val="NoSpacing"/>
              <w:spacing w:line="360" w:lineRule="auto"/>
              <w:jc w:val="both"/>
              <w:rPr>
                <w:color w:val="002060"/>
                <w:rtl/>
                <w:lang w:bidi="ar-SY"/>
              </w:rPr>
            </w:pPr>
            <w:r w:rsidRPr="00C64A1C">
              <w:rPr>
                <w:rFonts w:hint="cs"/>
                <w:color w:val="002060"/>
                <w:rtl/>
                <w:lang w:bidi="ar-SY"/>
              </w:rPr>
              <w:t>نشاط</w:t>
            </w:r>
            <w:r w:rsidRPr="00C64A1C">
              <w:rPr>
                <w:color w:val="002060"/>
                <w:rtl/>
                <w:lang w:bidi="ar-SY"/>
              </w:rPr>
              <w:t xml:space="preserve"> </w:t>
            </w:r>
            <w:r w:rsidRPr="00C64A1C">
              <w:rPr>
                <w:rFonts w:hint="cs"/>
                <w:color w:val="002060"/>
                <w:rtl/>
                <w:lang w:bidi="ar-SY"/>
              </w:rPr>
              <w:t>تعاوني</w:t>
            </w:r>
            <w:r>
              <w:rPr>
                <w:rFonts w:hint="cs"/>
                <w:color w:val="002060"/>
                <w:rtl/>
                <w:lang w:bidi="ar-SY"/>
              </w:rPr>
              <w:t>.</w:t>
            </w:r>
          </w:p>
        </w:tc>
      </w:tr>
      <w:tr w:rsidR="00EC4481" w:rsidTr="00071E4E">
        <w:tc>
          <w:tcPr>
            <w:tcW w:w="2146" w:type="dxa"/>
            <w:vAlign w:val="center"/>
          </w:tcPr>
          <w:p w:rsidR="00EC4481" w:rsidRDefault="00EC4481">
            <w:pPr>
              <w:pStyle w:val="bold"/>
              <w:numPr>
                <w:ilvl w:val="0"/>
                <w:numId w:val="16"/>
              </w:numPr>
              <w:rPr>
                <w:rtl/>
                <w:lang w:bidi="ar-SY"/>
              </w:rPr>
            </w:pPr>
            <w:r>
              <w:rPr>
                <w:rFonts w:hint="cs"/>
                <w:rtl/>
                <w:lang w:bidi="ar-SY"/>
              </w:rPr>
              <w:t>الأهداف</w:t>
            </w:r>
          </w:p>
        </w:tc>
        <w:tc>
          <w:tcPr>
            <w:tcW w:w="6793" w:type="dxa"/>
          </w:tcPr>
          <w:p w:rsidR="00EC4481" w:rsidRPr="00EC4481" w:rsidRDefault="00EC4481">
            <w:pPr>
              <w:pStyle w:val="ListParagraph"/>
              <w:numPr>
                <w:ilvl w:val="0"/>
                <w:numId w:val="23"/>
              </w:numPr>
              <w:spacing w:line="360" w:lineRule="auto"/>
              <w:rPr>
                <w:rFonts w:ascii="Adobe Arabic" w:eastAsia="Times New Roman" w:hAnsi="Adobe Arabic" w:cs="Adobe Arabic"/>
                <w:b/>
                <w:bCs/>
                <w:color w:val="002060"/>
                <w:sz w:val="36"/>
                <w:szCs w:val="36"/>
              </w:rPr>
            </w:pPr>
            <w:r w:rsidRPr="00EC4481">
              <w:rPr>
                <w:rFonts w:ascii="Adobe Arabic" w:eastAsia="Times New Roman" w:hAnsi="Adobe Arabic" w:cs="Adobe Arabic" w:hint="cs"/>
                <w:b/>
                <w:bCs/>
                <w:color w:val="002060"/>
                <w:sz w:val="36"/>
                <w:szCs w:val="36"/>
                <w:rtl/>
              </w:rPr>
              <w:t>توعية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المشاركين</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بأهمية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إدارة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سلوك</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الحشود</w:t>
            </w:r>
            <w:r w:rsidRPr="00EC4481">
              <w:rPr>
                <w:rFonts w:ascii="Adobe Arabic" w:eastAsia="Times New Roman" w:hAnsi="Adobe Arabic" w:cs="Adobe Arabic"/>
                <w:b/>
                <w:bCs/>
                <w:color w:val="002060"/>
                <w:sz w:val="36"/>
                <w:szCs w:val="36"/>
                <w:rtl/>
              </w:rPr>
              <w:t>.</w:t>
            </w:r>
          </w:p>
          <w:p w:rsidR="00EC4481" w:rsidRPr="00EC4481" w:rsidRDefault="00EC4481">
            <w:pPr>
              <w:pStyle w:val="ListParagraph"/>
              <w:numPr>
                <w:ilvl w:val="0"/>
                <w:numId w:val="23"/>
              </w:numPr>
              <w:spacing w:line="360" w:lineRule="auto"/>
              <w:rPr>
                <w:rFonts w:ascii="Adobe Arabic" w:eastAsia="Times New Roman" w:hAnsi="Adobe Arabic" w:cs="Adobe Arabic"/>
                <w:b/>
                <w:bCs/>
                <w:color w:val="002060"/>
                <w:sz w:val="36"/>
                <w:szCs w:val="36"/>
              </w:rPr>
            </w:pPr>
            <w:r w:rsidRPr="00EC4481">
              <w:rPr>
                <w:rFonts w:ascii="Adobe Arabic" w:eastAsia="Times New Roman" w:hAnsi="Adobe Arabic" w:cs="Adobe Arabic" w:hint="cs"/>
                <w:b/>
                <w:bCs/>
                <w:color w:val="002060"/>
                <w:sz w:val="36"/>
                <w:szCs w:val="36"/>
                <w:rtl/>
              </w:rPr>
              <w:t>تعزيز</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الفهم</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العميق</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لأساليب</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إدارة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سلوك</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الحشود</w:t>
            </w:r>
            <w:r w:rsidRPr="00EC4481">
              <w:rPr>
                <w:rFonts w:ascii="Adobe Arabic" w:eastAsia="Times New Roman" w:hAnsi="Adobe Arabic" w:cs="Adobe Arabic"/>
                <w:b/>
                <w:bCs/>
                <w:color w:val="002060"/>
                <w:sz w:val="36"/>
                <w:szCs w:val="36"/>
                <w:rtl/>
              </w:rPr>
              <w:t>.</w:t>
            </w:r>
          </w:p>
          <w:p w:rsidR="00EC4481" w:rsidRPr="00EC4481" w:rsidRDefault="00EC4481">
            <w:pPr>
              <w:pStyle w:val="ListParagraph"/>
              <w:numPr>
                <w:ilvl w:val="0"/>
                <w:numId w:val="23"/>
              </w:numPr>
              <w:spacing w:line="360" w:lineRule="auto"/>
              <w:rPr>
                <w:rFonts w:ascii="Adobe Arabic" w:eastAsia="Times New Roman" w:hAnsi="Adobe Arabic" w:cs="Adobe Arabic"/>
                <w:sz w:val="40"/>
                <w:szCs w:val="40"/>
                <w:rtl/>
              </w:rPr>
            </w:pPr>
            <w:r w:rsidRPr="00EC4481">
              <w:rPr>
                <w:rFonts w:ascii="Adobe Arabic" w:eastAsia="Times New Roman" w:hAnsi="Adobe Arabic" w:cs="Adobe Arabic" w:hint="cs"/>
                <w:b/>
                <w:bCs/>
                <w:color w:val="002060"/>
                <w:sz w:val="36"/>
                <w:szCs w:val="36"/>
                <w:rtl/>
              </w:rPr>
              <w:t>تعزيز</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المهارات</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التعاونية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وتوطيد</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الروابط</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بين</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المشاركين</w:t>
            </w:r>
            <w:r w:rsidRPr="00EC4481">
              <w:rPr>
                <w:rFonts w:ascii="Adobe Arabic" w:eastAsia="Times New Roman" w:hAnsi="Adobe Arabic" w:cs="Adobe Arabic"/>
                <w:b/>
                <w:bCs/>
                <w:color w:val="002060"/>
                <w:sz w:val="36"/>
                <w:szCs w:val="36"/>
                <w:rtl/>
              </w:rPr>
              <w:t>.</w:t>
            </w:r>
          </w:p>
        </w:tc>
      </w:tr>
      <w:tr w:rsidR="00EC4481" w:rsidTr="00071E4E">
        <w:tc>
          <w:tcPr>
            <w:tcW w:w="2146" w:type="dxa"/>
            <w:vAlign w:val="center"/>
          </w:tcPr>
          <w:p w:rsidR="00EC4481" w:rsidRDefault="00EC4481">
            <w:pPr>
              <w:pStyle w:val="bold"/>
              <w:numPr>
                <w:ilvl w:val="0"/>
                <w:numId w:val="17"/>
              </w:numPr>
              <w:rPr>
                <w:rtl/>
                <w:lang w:bidi="ar-SY"/>
              </w:rPr>
            </w:pPr>
            <w:r>
              <w:rPr>
                <w:rFonts w:hint="cs"/>
                <w:rtl/>
                <w:lang w:bidi="ar-SY"/>
              </w:rPr>
              <w:lastRenderedPageBreak/>
              <w:t>الوسائل</w:t>
            </w:r>
          </w:p>
        </w:tc>
        <w:tc>
          <w:tcPr>
            <w:tcW w:w="6793" w:type="dxa"/>
          </w:tcPr>
          <w:p w:rsidR="00EC4481" w:rsidRPr="00EC4481" w:rsidRDefault="00EC4481">
            <w:pPr>
              <w:pStyle w:val="ListParagraph"/>
              <w:numPr>
                <w:ilvl w:val="0"/>
                <w:numId w:val="23"/>
              </w:numPr>
              <w:spacing w:line="360" w:lineRule="auto"/>
              <w:rPr>
                <w:rFonts w:ascii="Adobe Arabic" w:eastAsia="Times New Roman" w:hAnsi="Adobe Arabic" w:cs="Adobe Arabic"/>
                <w:b/>
                <w:bCs/>
                <w:color w:val="002060"/>
                <w:sz w:val="36"/>
                <w:szCs w:val="36"/>
              </w:rPr>
            </w:pPr>
            <w:r w:rsidRPr="00EC4481">
              <w:rPr>
                <w:rFonts w:ascii="Adobe Arabic" w:eastAsia="Times New Roman" w:hAnsi="Adobe Arabic" w:cs="Adobe Arabic" w:hint="cs"/>
                <w:b/>
                <w:bCs/>
                <w:color w:val="002060"/>
                <w:sz w:val="36"/>
                <w:szCs w:val="36"/>
                <w:rtl/>
              </w:rPr>
              <w:t>أوراق</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وأقلام</w:t>
            </w:r>
            <w:r w:rsidRPr="00EC4481">
              <w:rPr>
                <w:rFonts w:ascii="Adobe Arabic" w:eastAsia="Times New Roman" w:hAnsi="Adobe Arabic" w:cs="Adobe Arabic"/>
                <w:b/>
                <w:bCs/>
                <w:color w:val="002060"/>
                <w:sz w:val="36"/>
                <w:szCs w:val="36"/>
                <w:rtl/>
              </w:rPr>
              <w:t>.</w:t>
            </w:r>
          </w:p>
          <w:p w:rsidR="00EC4481" w:rsidRPr="00EC4481" w:rsidRDefault="00EC4481">
            <w:pPr>
              <w:pStyle w:val="ListParagraph"/>
              <w:numPr>
                <w:ilvl w:val="0"/>
                <w:numId w:val="23"/>
              </w:numPr>
              <w:spacing w:line="360" w:lineRule="auto"/>
              <w:rPr>
                <w:rFonts w:ascii="Adobe Arabic" w:eastAsia="Times New Roman" w:hAnsi="Adobe Arabic" w:cs="Adobe Arabic"/>
                <w:b/>
                <w:bCs/>
                <w:color w:val="002060"/>
                <w:sz w:val="36"/>
                <w:szCs w:val="36"/>
              </w:rPr>
            </w:pPr>
            <w:r w:rsidRPr="00EC4481">
              <w:rPr>
                <w:rFonts w:ascii="Adobe Arabic" w:eastAsia="Times New Roman" w:hAnsi="Adobe Arabic" w:cs="Adobe Arabic" w:hint="cs"/>
                <w:b/>
                <w:bCs/>
                <w:color w:val="002060"/>
                <w:sz w:val="36"/>
                <w:szCs w:val="36"/>
                <w:rtl/>
              </w:rPr>
              <w:t>شاشة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وبروجكتور</w:t>
            </w:r>
            <w:r w:rsidRPr="00EC4481">
              <w:rPr>
                <w:rFonts w:ascii="Adobe Arabic" w:eastAsia="Times New Roman" w:hAnsi="Adobe Arabic" w:cs="Adobe Arabic"/>
                <w:b/>
                <w:bCs/>
                <w:color w:val="002060"/>
                <w:sz w:val="36"/>
                <w:szCs w:val="36"/>
                <w:rtl/>
              </w:rPr>
              <w:t>.</w:t>
            </w:r>
          </w:p>
          <w:p w:rsidR="00EC4481" w:rsidRPr="00EC4481" w:rsidRDefault="00EC4481">
            <w:pPr>
              <w:pStyle w:val="ListParagraph"/>
              <w:numPr>
                <w:ilvl w:val="0"/>
                <w:numId w:val="23"/>
              </w:numPr>
              <w:spacing w:line="360" w:lineRule="auto"/>
              <w:rPr>
                <w:rFonts w:ascii="Adobe Arabic" w:eastAsia="Times New Roman" w:hAnsi="Adobe Arabic" w:cs="Adobe Arabic"/>
                <w:sz w:val="40"/>
                <w:szCs w:val="40"/>
                <w:rtl/>
              </w:rPr>
            </w:pPr>
            <w:r w:rsidRPr="00EC4481">
              <w:rPr>
                <w:rFonts w:ascii="Adobe Arabic" w:eastAsia="Times New Roman" w:hAnsi="Adobe Arabic" w:cs="Adobe Arabic" w:hint="cs"/>
                <w:b/>
                <w:bCs/>
                <w:color w:val="002060"/>
                <w:sz w:val="36"/>
                <w:szCs w:val="36"/>
                <w:rtl/>
              </w:rPr>
              <w:t>مصادر</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مفيدة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حول</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إدارة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سلوك</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الحشود</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وأساليبها</w:t>
            </w:r>
            <w:r w:rsidRPr="00EC4481">
              <w:rPr>
                <w:rFonts w:ascii="Adobe Arabic" w:eastAsia="Times New Roman" w:hAnsi="Adobe Arabic" w:cs="Adobe Arabic"/>
                <w:b/>
                <w:bCs/>
                <w:color w:val="002060"/>
                <w:sz w:val="36"/>
                <w:szCs w:val="36"/>
                <w:rtl/>
              </w:rPr>
              <w:t>.</w:t>
            </w:r>
          </w:p>
        </w:tc>
      </w:tr>
      <w:tr w:rsidR="00EC4481" w:rsidTr="00071E4E">
        <w:tc>
          <w:tcPr>
            <w:tcW w:w="2146" w:type="dxa"/>
            <w:vAlign w:val="center"/>
          </w:tcPr>
          <w:p w:rsidR="00EC4481" w:rsidRDefault="00EC4481">
            <w:pPr>
              <w:pStyle w:val="bold"/>
              <w:numPr>
                <w:ilvl w:val="0"/>
                <w:numId w:val="21"/>
              </w:numPr>
              <w:rPr>
                <w:rtl/>
                <w:lang w:bidi="ar-SY"/>
              </w:rPr>
            </w:pPr>
            <w:r>
              <w:rPr>
                <w:rFonts w:hint="cs"/>
                <w:rtl/>
                <w:lang w:bidi="ar-SY"/>
              </w:rPr>
              <w:t>الاستراتيجية</w:t>
            </w:r>
          </w:p>
        </w:tc>
        <w:tc>
          <w:tcPr>
            <w:tcW w:w="6793" w:type="dxa"/>
          </w:tcPr>
          <w:p w:rsidR="00EC4481" w:rsidRPr="00EC4481" w:rsidRDefault="00EC4481">
            <w:pPr>
              <w:pStyle w:val="ListParagraph"/>
              <w:numPr>
                <w:ilvl w:val="0"/>
                <w:numId w:val="23"/>
              </w:numPr>
              <w:spacing w:line="360" w:lineRule="auto"/>
              <w:rPr>
                <w:rFonts w:ascii="Adobe Arabic" w:eastAsia="Times New Roman" w:hAnsi="Adobe Arabic" w:cs="Adobe Arabic"/>
                <w:b/>
                <w:bCs/>
                <w:color w:val="002060"/>
                <w:sz w:val="36"/>
                <w:szCs w:val="36"/>
              </w:rPr>
            </w:pPr>
            <w:r w:rsidRPr="00EC4481">
              <w:rPr>
                <w:rFonts w:ascii="Adobe Arabic" w:eastAsia="Times New Roman" w:hAnsi="Adobe Arabic" w:cs="Adobe Arabic" w:hint="cs"/>
                <w:b/>
                <w:bCs/>
                <w:color w:val="002060"/>
                <w:sz w:val="36"/>
                <w:szCs w:val="36"/>
                <w:rtl/>
              </w:rPr>
              <w:t>تقديم</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محاضرة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قصيرة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حول</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أهمية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إدارة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سلوك</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الحشود</w:t>
            </w:r>
            <w:r w:rsidRPr="00EC4481">
              <w:rPr>
                <w:rFonts w:ascii="Adobe Arabic" w:eastAsia="Times New Roman" w:hAnsi="Adobe Arabic" w:cs="Adobe Arabic"/>
                <w:b/>
                <w:bCs/>
                <w:color w:val="002060"/>
                <w:sz w:val="36"/>
                <w:szCs w:val="36"/>
                <w:rtl/>
              </w:rPr>
              <w:t>.</w:t>
            </w:r>
          </w:p>
          <w:p w:rsidR="00EC4481" w:rsidRPr="00EC4481" w:rsidRDefault="00EC4481">
            <w:pPr>
              <w:pStyle w:val="ListParagraph"/>
              <w:numPr>
                <w:ilvl w:val="0"/>
                <w:numId w:val="23"/>
              </w:numPr>
              <w:spacing w:line="360" w:lineRule="auto"/>
              <w:rPr>
                <w:rFonts w:ascii="Adobe Arabic" w:eastAsia="Times New Roman" w:hAnsi="Adobe Arabic" w:cs="Adobe Arabic"/>
                <w:b/>
                <w:bCs/>
                <w:color w:val="002060"/>
                <w:sz w:val="36"/>
                <w:szCs w:val="36"/>
              </w:rPr>
            </w:pPr>
            <w:r w:rsidRPr="00EC4481">
              <w:rPr>
                <w:rFonts w:ascii="Adobe Arabic" w:eastAsia="Times New Roman" w:hAnsi="Adobe Arabic" w:cs="Adobe Arabic" w:hint="cs"/>
                <w:b/>
                <w:bCs/>
                <w:color w:val="002060"/>
                <w:sz w:val="36"/>
                <w:szCs w:val="36"/>
                <w:rtl/>
              </w:rPr>
              <w:t>توزيع</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ورقة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عمل</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تحتوي</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على</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أسئلة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تتعلق</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بإدارة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سلوك</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الحشود</w:t>
            </w:r>
            <w:r w:rsidRPr="00EC4481">
              <w:rPr>
                <w:rFonts w:ascii="Adobe Arabic" w:eastAsia="Times New Roman" w:hAnsi="Adobe Arabic" w:cs="Adobe Arabic"/>
                <w:b/>
                <w:bCs/>
                <w:color w:val="002060"/>
                <w:sz w:val="36"/>
                <w:szCs w:val="36"/>
                <w:rtl/>
              </w:rPr>
              <w:t>.</w:t>
            </w:r>
          </w:p>
          <w:p w:rsidR="00EC4481" w:rsidRPr="00EC4481" w:rsidRDefault="00EC4481">
            <w:pPr>
              <w:pStyle w:val="ListParagraph"/>
              <w:numPr>
                <w:ilvl w:val="0"/>
                <w:numId w:val="23"/>
              </w:numPr>
              <w:spacing w:line="360" w:lineRule="auto"/>
              <w:rPr>
                <w:rFonts w:ascii="Adobe Arabic" w:eastAsia="Times New Roman" w:hAnsi="Adobe Arabic" w:cs="Adobe Arabic"/>
                <w:b/>
                <w:bCs/>
                <w:color w:val="002060"/>
                <w:sz w:val="36"/>
                <w:szCs w:val="36"/>
              </w:rPr>
            </w:pPr>
            <w:r w:rsidRPr="00EC4481">
              <w:rPr>
                <w:rFonts w:ascii="Adobe Arabic" w:eastAsia="Times New Roman" w:hAnsi="Adobe Arabic" w:cs="Adobe Arabic" w:hint="cs"/>
                <w:b/>
                <w:bCs/>
                <w:color w:val="002060"/>
                <w:sz w:val="36"/>
                <w:szCs w:val="36"/>
                <w:rtl/>
              </w:rPr>
              <w:t>تشجيع</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المشاركين</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على</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العمل</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في</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مجموعات</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صغيرة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لمناقشة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الأسئلة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والتوصل</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إلى</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الحلول</w:t>
            </w:r>
            <w:r w:rsidRPr="00EC4481">
              <w:rPr>
                <w:rFonts w:ascii="Adobe Arabic" w:eastAsia="Times New Roman" w:hAnsi="Adobe Arabic" w:cs="Adobe Arabic"/>
                <w:b/>
                <w:bCs/>
                <w:color w:val="002060"/>
                <w:sz w:val="36"/>
                <w:szCs w:val="36"/>
                <w:rtl/>
              </w:rPr>
              <w:t>.</w:t>
            </w:r>
          </w:p>
          <w:p w:rsidR="00EC4481" w:rsidRPr="00EC4481" w:rsidRDefault="00EC4481">
            <w:pPr>
              <w:pStyle w:val="ListParagraph"/>
              <w:numPr>
                <w:ilvl w:val="0"/>
                <w:numId w:val="23"/>
              </w:numPr>
              <w:spacing w:line="360" w:lineRule="auto"/>
              <w:rPr>
                <w:rFonts w:ascii="Adobe Arabic" w:eastAsia="Times New Roman" w:hAnsi="Adobe Arabic" w:cs="Adobe Arabic"/>
                <w:sz w:val="40"/>
                <w:szCs w:val="40"/>
                <w:rtl/>
              </w:rPr>
            </w:pPr>
            <w:r w:rsidRPr="00EC4481">
              <w:rPr>
                <w:rFonts w:ascii="Adobe Arabic" w:eastAsia="Times New Roman" w:hAnsi="Adobe Arabic" w:cs="Adobe Arabic" w:hint="cs"/>
                <w:b/>
                <w:bCs/>
                <w:color w:val="002060"/>
                <w:sz w:val="36"/>
                <w:szCs w:val="36"/>
                <w:rtl/>
              </w:rPr>
              <w:t>تشجيع</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المشاركين</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على</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تقديم</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تقرير</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عن</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الحل</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الذي</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توصلوا</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إليه</w:t>
            </w:r>
            <w:r w:rsidRPr="00EC4481">
              <w:rPr>
                <w:rFonts w:ascii="Adobe Arabic" w:eastAsia="Times New Roman" w:hAnsi="Adobe Arabic" w:cs="Adobe Arabic"/>
                <w:b/>
                <w:bCs/>
                <w:color w:val="002060"/>
                <w:sz w:val="36"/>
                <w:szCs w:val="36"/>
                <w:rtl/>
              </w:rPr>
              <w:t>.</w:t>
            </w:r>
          </w:p>
        </w:tc>
      </w:tr>
      <w:tr w:rsidR="00EC4481" w:rsidTr="00071E4E">
        <w:tc>
          <w:tcPr>
            <w:tcW w:w="2146" w:type="dxa"/>
            <w:vAlign w:val="center"/>
          </w:tcPr>
          <w:p w:rsidR="00EC4481" w:rsidRPr="006F7A5F" w:rsidRDefault="00EC4481">
            <w:pPr>
              <w:pStyle w:val="bold"/>
              <w:numPr>
                <w:ilvl w:val="0"/>
                <w:numId w:val="20"/>
              </w:numPr>
              <w:rPr>
                <w:rFonts w:eastAsia="Times New Roman"/>
                <w:b/>
                <w:color w:val="FF0000"/>
                <w:sz w:val="40"/>
                <w:szCs w:val="40"/>
                <w:rtl/>
                <w:lang w:bidi="ar-SY"/>
              </w:rPr>
            </w:pPr>
            <w:r w:rsidRPr="006F7A5F">
              <w:rPr>
                <w:rtl/>
                <w:lang w:bidi="ar-SY"/>
              </w:rPr>
              <w:t>آلية التنفيذ</w:t>
            </w:r>
            <w:r>
              <w:rPr>
                <w:rFonts w:eastAsia="Times New Roman" w:hint="cs"/>
                <w:b/>
                <w:color w:val="FF0000"/>
                <w:sz w:val="40"/>
                <w:szCs w:val="40"/>
                <w:rtl/>
                <w:lang w:bidi="ar-SY"/>
              </w:rPr>
              <w:t xml:space="preserve"> </w:t>
            </w:r>
            <w:r w:rsidRPr="00C64A1C">
              <w:rPr>
                <w:rFonts w:hint="cs"/>
                <w:rtl/>
                <w:lang w:bidi="ar-SY"/>
              </w:rPr>
              <w:t>المقترحة</w:t>
            </w:r>
          </w:p>
        </w:tc>
        <w:tc>
          <w:tcPr>
            <w:tcW w:w="6793" w:type="dxa"/>
          </w:tcPr>
          <w:p w:rsidR="00EC4481" w:rsidRPr="00EC4481" w:rsidRDefault="00EC4481">
            <w:pPr>
              <w:pStyle w:val="ListParagraph"/>
              <w:numPr>
                <w:ilvl w:val="0"/>
                <w:numId w:val="23"/>
              </w:numPr>
              <w:spacing w:line="360" w:lineRule="auto"/>
              <w:rPr>
                <w:rFonts w:ascii="Adobe Arabic" w:eastAsia="Times New Roman" w:hAnsi="Adobe Arabic" w:cs="Adobe Arabic"/>
                <w:b/>
                <w:bCs/>
                <w:color w:val="002060"/>
                <w:sz w:val="36"/>
                <w:szCs w:val="36"/>
              </w:rPr>
            </w:pPr>
            <w:r w:rsidRPr="00EC4481">
              <w:rPr>
                <w:rFonts w:ascii="Adobe Arabic" w:eastAsia="Times New Roman" w:hAnsi="Adobe Arabic" w:cs="Adobe Arabic" w:hint="cs"/>
                <w:b/>
                <w:bCs/>
                <w:color w:val="002060"/>
                <w:sz w:val="36"/>
                <w:szCs w:val="36"/>
                <w:rtl/>
              </w:rPr>
              <w:t>يتم</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تقديم</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محاضرة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قصيرة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حول</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إدارة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سلوك</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الحشود</w:t>
            </w:r>
            <w:r w:rsidRPr="00EC4481">
              <w:rPr>
                <w:rFonts w:ascii="Adobe Arabic" w:eastAsia="Times New Roman" w:hAnsi="Adobe Arabic" w:cs="Adobe Arabic"/>
                <w:b/>
                <w:bCs/>
                <w:color w:val="002060"/>
                <w:sz w:val="36"/>
                <w:szCs w:val="36"/>
                <w:rtl/>
              </w:rPr>
              <w:t>.</w:t>
            </w:r>
          </w:p>
          <w:p w:rsidR="00EC4481" w:rsidRPr="00EC4481" w:rsidRDefault="00EC4481">
            <w:pPr>
              <w:pStyle w:val="ListParagraph"/>
              <w:numPr>
                <w:ilvl w:val="0"/>
                <w:numId w:val="23"/>
              </w:numPr>
              <w:spacing w:line="360" w:lineRule="auto"/>
              <w:rPr>
                <w:rFonts w:ascii="Adobe Arabic" w:eastAsia="Times New Roman" w:hAnsi="Adobe Arabic" w:cs="Adobe Arabic"/>
                <w:b/>
                <w:bCs/>
                <w:color w:val="002060"/>
                <w:sz w:val="36"/>
                <w:szCs w:val="36"/>
              </w:rPr>
            </w:pPr>
            <w:r w:rsidRPr="00EC4481">
              <w:rPr>
                <w:rFonts w:ascii="Adobe Arabic" w:eastAsia="Times New Roman" w:hAnsi="Adobe Arabic" w:cs="Adobe Arabic" w:hint="cs"/>
                <w:b/>
                <w:bCs/>
                <w:color w:val="002060"/>
                <w:sz w:val="36"/>
                <w:szCs w:val="36"/>
                <w:rtl/>
              </w:rPr>
              <w:t>يتم</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توزيع</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ورقة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العمل</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على</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المشاركين</w:t>
            </w:r>
            <w:r w:rsidRPr="00EC4481">
              <w:rPr>
                <w:rFonts w:ascii="Adobe Arabic" w:eastAsia="Times New Roman" w:hAnsi="Adobe Arabic" w:cs="Adobe Arabic"/>
                <w:b/>
                <w:bCs/>
                <w:color w:val="002060"/>
                <w:sz w:val="36"/>
                <w:szCs w:val="36"/>
                <w:rtl/>
              </w:rPr>
              <w:t>.</w:t>
            </w:r>
          </w:p>
          <w:p w:rsidR="00EC4481" w:rsidRPr="00EC4481" w:rsidRDefault="00EC4481">
            <w:pPr>
              <w:pStyle w:val="ListParagraph"/>
              <w:numPr>
                <w:ilvl w:val="0"/>
                <w:numId w:val="23"/>
              </w:numPr>
              <w:spacing w:line="360" w:lineRule="auto"/>
              <w:rPr>
                <w:rFonts w:ascii="Adobe Arabic" w:eastAsia="Times New Roman" w:hAnsi="Adobe Arabic" w:cs="Adobe Arabic"/>
                <w:b/>
                <w:bCs/>
                <w:color w:val="002060"/>
                <w:sz w:val="36"/>
                <w:szCs w:val="36"/>
              </w:rPr>
            </w:pPr>
            <w:r w:rsidRPr="00EC4481">
              <w:rPr>
                <w:rFonts w:ascii="Adobe Arabic" w:eastAsia="Times New Roman" w:hAnsi="Adobe Arabic" w:cs="Adobe Arabic" w:hint="cs"/>
                <w:b/>
                <w:bCs/>
                <w:color w:val="002060"/>
                <w:sz w:val="36"/>
                <w:szCs w:val="36"/>
                <w:rtl/>
              </w:rPr>
              <w:t>تشجيع</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المشاركين</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على</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العمل</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في</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مجموعات</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صغيرة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لمناقشة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الأسئلة</w:t>
            </w:r>
            <w:r w:rsidRPr="00EC4481">
              <w:rPr>
                <w:rFonts w:ascii="Adobe Arabic" w:eastAsia="Times New Roman" w:hAnsi="Adobe Arabic" w:cs="Adobe Arabic"/>
                <w:b/>
                <w:bCs/>
                <w:color w:val="002060"/>
                <w:sz w:val="36"/>
                <w:szCs w:val="36"/>
                <w:rtl/>
              </w:rPr>
              <w:t>.</w:t>
            </w:r>
          </w:p>
          <w:p w:rsidR="00EC4481" w:rsidRPr="00EC4481" w:rsidRDefault="00EC4481">
            <w:pPr>
              <w:pStyle w:val="ListParagraph"/>
              <w:numPr>
                <w:ilvl w:val="0"/>
                <w:numId w:val="23"/>
              </w:numPr>
              <w:spacing w:line="360" w:lineRule="auto"/>
              <w:rPr>
                <w:rFonts w:ascii="Adobe Arabic" w:eastAsia="Times New Roman" w:hAnsi="Adobe Arabic" w:cs="Adobe Arabic"/>
                <w:b/>
                <w:bCs/>
                <w:color w:val="002060"/>
                <w:sz w:val="36"/>
                <w:szCs w:val="36"/>
              </w:rPr>
            </w:pPr>
            <w:r w:rsidRPr="00EC4481">
              <w:rPr>
                <w:rFonts w:ascii="Adobe Arabic" w:eastAsia="Times New Roman" w:hAnsi="Adobe Arabic" w:cs="Adobe Arabic" w:hint="cs"/>
                <w:b/>
                <w:bCs/>
                <w:color w:val="002060"/>
                <w:sz w:val="36"/>
                <w:szCs w:val="36"/>
                <w:rtl/>
              </w:rPr>
              <w:t>تشجيع</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المشاركين</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على</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تقديم</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تقرير</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عن</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الحل</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الذي</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توصلوا</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إليه</w:t>
            </w:r>
            <w:r w:rsidRPr="00EC4481">
              <w:rPr>
                <w:rFonts w:ascii="Adobe Arabic" w:eastAsia="Times New Roman" w:hAnsi="Adobe Arabic" w:cs="Adobe Arabic"/>
                <w:b/>
                <w:bCs/>
                <w:color w:val="002060"/>
                <w:sz w:val="36"/>
                <w:szCs w:val="36"/>
                <w:rtl/>
              </w:rPr>
              <w:t>.</w:t>
            </w:r>
          </w:p>
          <w:p w:rsidR="00EC4481" w:rsidRPr="00EC4481" w:rsidRDefault="00EC4481">
            <w:pPr>
              <w:pStyle w:val="ListParagraph"/>
              <w:numPr>
                <w:ilvl w:val="0"/>
                <w:numId w:val="23"/>
              </w:numPr>
              <w:spacing w:line="360" w:lineRule="auto"/>
              <w:rPr>
                <w:rFonts w:ascii="Adobe Arabic" w:eastAsia="Times New Roman" w:hAnsi="Adobe Arabic" w:cs="Adobe Arabic"/>
                <w:sz w:val="40"/>
                <w:szCs w:val="40"/>
                <w:rtl/>
              </w:rPr>
            </w:pPr>
            <w:r w:rsidRPr="00EC4481">
              <w:rPr>
                <w:rFonts w:ascii="Adobe Arabic" w:eastAsia="Times New Roman" w:hAnsi="Adobe Arabic" w:cs="Adobe Arabic" w:hint="cs"/>
                <w:b/>
                <w:bCs/>
                <w:color w:val="002060"/>
                <w:sz w:val="36"/>
                <w:szCs w:val="36"/>
                <w:rtl/>
              </w:rPr>
              <w:t>يتم</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تقديم</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تقرير</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عن</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النتائج</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الرئيسية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للجميع</w:t>
            </w:r>
            <w:r w:rsidRPr="00EC4481">
              <w:rPr>
                <w:rFonts w:ascii="Adobe Arabic" w:eastAsia="Times New Roman" w:hAnsi="Adobe Arabic" w:cs="Adobe Arabic"/>
                <w:b/>
                <w:bCs/>
                <w:color w:val="002060"/>
                <w:sz w:val="36"/>
                <w:szCs w:val="36"/>
                <w:rtl/>
              </w:rPr>
              <w:t>.</w:t>
            </w:r>
          </w:p>
        </w:tc>
      </w:tr>
      <w:tr w:rsidR="00EC4481" w:rsidTr="00071E4E">
        <w:tc>
          <w:tcPr>
            <w:tcW w:w="2146" w:type="dxa"/>
            <w:vAlign w:val="center"/>
          </w:tcPr>
          <w:p w:rsidR="00EC4481" w:rsidRDefault="00EC4481">
            <w:pPr>
              <w:pStyle w:val="bold"/>
              <w:numPr>
                <w:ilvl w:val="0"/>
                <w:numId w:val="18"/>
              </w:numPr>
              <w:rPr>
                <w:rtl/>
                <w:lang w:bidi="ar-SY"/>
              </w:rPr>
            </w:pPr>
            <w:r>
              <w:rPr>
                <w:rFonts w:hint="cs"/>
                <w:rtl/>
                <w:lang w:bidi="ar-SY"/>
              </w:rPr>
              <w:t>توجيهات للمدرب</w:t>
            </w:r>
          </w:p>
        </w:tc>
        <w:tc>
          <w:tcPr>
            <w:tcW w:w="6793" w:type="dxa"/>
          </w:tcPr>
          <w:p w:rsidR="00EC4481" w:rsidRPr="00EC4481" w:rsidRDefault="00EC4481">
            <w:pPr>
              <w:pStyle w:val="ListParagraph"/>
              <w:numPr>
                <w:ilvl w:val="0"/>
                <w:numId w:val="23"/>
              </w:numPr>
              <w:spacing w:line="360" w:lineRule="auto"/>
              <w:rPr>
                <w:rFonts w:ascii="Adobe Arabic" w:eastAsia="Times New Roman" w:hAnsi="Adobe Arabic" w:cs="Adobe Arabic"/>
                <w:b/>
                <w:bCs/>
                <w:color w:val="002060"/>
                <w:sz w:val="36"/>
                <w:szCs w:val="36"/>
              </w:rPr>
            </w:pPr>
            <w:r w:rsidRPr="00EC4481">
              <w:rPr>
                <w:rFonts w:ascii="Adobe Arabic" w:eastAsia="Times New Roman" w:hAnsi="Adobe Arabic" w:cs="Adobe Arabic" w:hint="cs"/>
                <w:b/>
                <w:bCs/>
                <w:color w:val="002060"/>
                <w:sz w:val="36"/>
                <w:szCs w:val="36"/>
                <w:rtl/>
              </w:rPr>
              <w:t>يجب</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توفير</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مصادر</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مفيدة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حول</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إدارة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سلوك</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الحشود</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وأساليبها</w:t>
            </w:r>
            <w:r w:rsidRPr="00EC4481">
              <w:rPr>
                <w:rFonts w:ascii="Adobe Arabic" w:eastAsia="Times New Roman" w:hAnsi="Adobe Arabic" w:cs="Adobe Arabic"/>
                <w:b/>
                <w:bCs/>
                <w:color w:val="002060"/>
                <w:sz w:val="36"/>
                <w:szCs w:val="36"/>
                <w:rtl/>
              </w:rPr>
              <w:t>.</w:t>
            </w:r>
          </w:p>
          <w:p w:rsidR="00EC4481" w:rsidRPr="00EC4481" w:rsidRDefault="00EC4481">
            <w:pPr>
              <w:pStyle w:val="ListParagraph"/>
              <w:numPr>
                <w:ilvl w:val="0"/>
                <w:numId w:val="23"/>
              </w:numPr>
              <w:spacing w:line="360" w:lineRule="auto"/>
              <w:rPr>
                <w:rFonts w:ascii="Adobe Arabic" w:eastAsia="Times New Roman" w:hAnsi="Adobe Arabic" w:cs="Adobe Arabic"/>
                <w:b/>
                <w:bCs/>
                <w:color w:val="002060"/>
                <w:sz w:val="36"/>
                <w:szCs w:val="36"/>
              </w:rPr>
            </w:pPr>
            <w:r w:rsidRPr="00EC4481">
              <w:rPr>
                <w:rFonts w:ascii="Adobe Arabic" w:eastAsia="Times New Roman" w:hAnsi="Adobe Arabic" w:cs="Adobe Arabic" w:hint="cs"/>
                <w:b/>
                <w:bCs/>
                <w:color w:val="002060"/>
                <w:sz w:val="36"/>
                <w:szCs w:val="36"/>
                <w:rtl/>
              </w:rPr>
              <w:t>يجب</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توجيه</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المشاركين</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إلى</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العمل</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بشكل</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مجموعات</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صغيرة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وتشجيعهم</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على</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التعاون</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وتبادل</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الأفكار</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والخبرات</w:t>
            </w:r>
            <w:r w:rsidRPr="00EC4481">
              <w:rPr>
                <w:rFonts w:ascii="Adobe Arabic" w:eastAsia="Times New Roman" w:hAnsi="Adobe Arabic" w:cs="Adobe Arabic"/>
                <w:b/>
                <w:bCs/>
                <w:color w:val="002060"/>
                <w:sz w:val="36"/>
                <w:szCs w:val="36"/>
                <w:rtl/>
              </w:rPr>
              <w:t>.</w:t>
            </w:r>
          </w:p>
          <w:p w:rsidR="00EC4481" w:rsidRPr="00EC4481" w:rsidRDefault="00EC4481">
            <w:pPr>
              <w:pStyle w:val="ListParagraph"/>
              <w:numPr>
                <w:ilvl w:val="0"/>
                <w:numId w:val="23"/>
              </w:numPr>
              <w:spacing w:line="360" w:lineRule="auto"/>
              <w:rPr>
                <w:rFonts w:ascii="Adobe Arabic" w:eastAsia="Times New Roman" w:hAnsi="Adobe Arabic" w:cs="Adobe Arabic"/>
                <w:sz w:val="40"/>
                <w:szCs w:val="40"/>
                <w:rtl/>
              </w:rPr>
            </w:pPr>
            <w:r w:rsidRPr="00EC4481">
              <w:rPr>
                <w:rFonts w:ascii="Adobe Arabic" w:eastAsia="Times New Roman" w:hAnsi="Adobe Arabic" w:cs="Adobe Arabic" w:hint="cs"/>
                <w:b/>
                <w:bCs/>
                <w:color w:val="002060"/>
                <w:sz w:val="36"/>
                <w:szCs w:val="36"/>
                <w:rtl/>
              </w:rPr>
              <w:t>يجب</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التأكد</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من</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تحديد</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مهام</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واضحة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للمشاركين</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وتحديد</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المدة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الزمنية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المناسبة</w:t>
            </w:r>
            <w:r w:rsidRPr="00EC4481">
              <w:rPr>
                <w:rFonts w:ascii="Adobe Arabic" w:eastAsia="Times New Roman" w:hAnsi="Adobe Arabic" w:cs="Adobe Arabic"/>
                <w:b/>
                <w:bCs/>
                <w:color w:val="002060"/>
                <w:sz w:val="36"/>
                <w:szCs w:val="36"/>
                <w:rtl/>
              </w:rPr>
              <w:t xml:space="preserve"> </w:t>
            </w:r>
            <w:r w:rsidRPr="00EC4481">
              <w:rPr>
                <w:rFonts w:ascii="Adobe Arabic" w:eastAsia="Times New Roman" w:hAnsi="Adobe Arabic" w:cs="Adobe Arabic" w:hint="cs"/>
                <w:b/>
                <w:bCs/>
                <w:color w:val="002060"/>
                <w:sz w:val="36"/>
                <w:szCs w:val="36"/>
                <w:rtl/>
              </w:rPr>
              <w:t>للنشاط</w:t>
            </w:r>
            <w:r w:rsidRPr="00EC4481">
              <w:rPr>
                <w:rFonts w:ascii="Adobe Arabic" w:eastAsia="Times New Roman" w:hAnsi="Adobe Arabic" w:cs="Adobe Arabic"/>
                <w:b/>
                <w:bCs/>
                <w:color w:val="002060"/>
                <w:sz w:val="36"/>
                <w:szCs w:val="36"/>
                <w:rtl/>
              </w:rPr>
              <w:t>.</w:t>
            </w:r>
          </w:p>
        </w:tc>
      </w:tr>
      <w:tr w:rsidR="00EC4481" w:rsidTr="00071E4E">
        <w:tc>
          <w:tcPr>
            <w:tcW w:w="8939" w:type="dxa"/>
            <w:gridSpan w:val="2"/>
            <w:vAlign w:val="center"/>
          </w:tcPr>
          <w:p w:rsidR="00EC4481" w:rsidRPr="00EE6CEF" w:rsidRDefault="00EC4481" w:rsidP="00EC4481">
            <w:pPr>
              <w:pStyle w:val="bold"/>
              <w:rPr>
                <w:rtl/>
                <w:lang w:bidi="ar-SY"/>
              </w:rPr>
            </w:pPr>
            <w:r w:rsidRPr="00EC4481">
              <w:rPr>
                <w:rFonts w:hint="cs"/>
                <w:rtl/>
                <w:lang w:bidi="ar-SY"/>
              </w:rPr>
              <w:t>أهمية إدارة سلوك الحشود:</w:t>
            </w:r>
          </w:p>
        </w:tc>
      </w:tr>
      <w:tr w:rsidR="00EC4481" w:rsidTr="00071E4E">
        <w:tc>
          <w:tcPr>
            <w:tcW w:w="8939" w:type="dxa"/>
            <w:gridSpan w:val="2"/>
            <w:vAlign w:val="center"/>
          </w:tcPr>
          <w:p w:rsidR="00EC4481" w:rsidRPr="00EC4481" w:rsidRDefault="00EC4481" w:rsidP="00EC4481">
            <w:r w:rsidRPr="00D735E5">
              <w:rPr>
                <w:rFonts w:hint="cs"/>
                <w:rtl/>
              </w:rPr>
              <w:t>إدارة</w:t>
            </w:r>
            <w:r w:rsidRPr="00D735E5">
              <w:rPr>
                <w:rtl/>
              </w:rPr>
              <w:t xml:space="preserve"> </w:t>
            </w:r>
            <w:r w:rsidRPr="00D735E5">
              <w:rPr>
                <w:rFonts w:hint="cs"/>
                <w:rtl/>
              </w:rPr>
              <w:t>سلوك</w:t>
            </w:r>
            <w:r w:rsidRPr="00D735E5">
              <w:rPr>
                <w:rtl/>
              </w:rPr>
              <w:t xml:space="preserve"> </w:t>
            </w:r>
            <w:r w:rsidRPr="00D735E5">
              <w:rPr>
                <w:rFonts w:hint="cs"/>
                <w:rtl/>
              </w:rPr>
              <w:t>الحشود</w:t>
            </w:r>
            <w:r w:rsidRPr="00D735E5">
              <w:rPr>
                <w:rtl/>
              </w:rPr>
              <w:t xml:space="preserve"> </w:t>
            </w:r>
            <w:r w:rsidRPr="00D735E5">
              <w:rPr>
                <w:rFonts w:hint="cs"/>
                <w:rtl/>
              </w:rPr>
              <w:t>هي</w:t>
            </w:r>
            <w:r w:rsidRPr="00D735E5">
              <w:rPr>
                <w:rtl/>
              </w:rPr>
              <w:t xml:space="preserve"> </w:t>
            </w:r>
            <w:r w:rsidRPr="00D735E5">
              <w:rPr>
                <w:rFonts w:hint="cs"/>
                <w:rtl/>
              </w:rPr>
              <w:t>عملية</w:t>
            </w:r>
            <w:r w:rsidRPr="00D735E5">
              <w:rPr>
                <w:rtl/>
              </w:rPr>
              <w:t xml:space="preserve"> </w:t>
            </w:r>
            <w:r w:rsidRPr="00D735E5">
              <w:rPr>
                <w:rFonts w:hint="cs"/>
                <w:rtl/>
              </w:rPr>
              <w:t>إدارة</w:t>
            </w:r>
            <w:r w:rsidRPr="00D735E5">
              <w:rPr>
                <w:rtl/>
              </w:rPr>
              <w:t xml:space="preserve"> </w:t>
            </w:r>
            <w:r w:rsidRPr="00D735E5">
              <w:rPr>
                <w:rFonts w:hint="cs"/>
                <w:rtl/>
              </w:rPr>
              <w:t>وتحكم</w:t>
            </w:r>
            <w:r w:rsidRPr="00D735E5">
              <w:rPr>
                <w:rtl/>
              </w:rPr>
              <w:t xml:space="preserve"> </w:t>
            </w:r>
            <w:r w:rsidRPr="00D735E5">
              <w:rPr>
                <w:rFonts w:hint="cs"/>
                <w:rtl/>
              </w:rPr>
              <w:t>في</w:t>
            </w:r>
            <w:r w:rsidRPr="00D735E5">
              <w:rPr>
                <w:rtl/>
              </w:rPr>
              <w:t xml:space="preserve"> </w:t>
            </w:r>
            <w:r w:rsidRPr="00D735E5">
              <w:rPr>
                <w:rFonts w:hint="cs"/>
                <w:rtl/>
              </w:rPr>
              <w:t>تحركات</w:t>
            </w:r>
            <w:r w:rsidRPr="00D735E5">
              <w:rPr>
                <w:rtl/>
              </w:rPr>
              <w:t xml:space="preserve"> </w:t>
            </w:r>
            <w:r w:rsidRPr="00D735E5">
              <w:rPr>
                <w:rFonts w:hint="cs"/>
                <w:rtl/>
              </w:rPr>
              <w:t>وسلوك</w:t>
            </w:r>
            <w:r w:rsidRPr="00D735E5">
              <w:rPr>
                <w:rtl/>
              </w:rPr>
              <w:t xml:space="preserve"> </w:t>
            </w:r>
            <w:r w:rsidRPr="00D735E5">
              <w:rPr>
                <w:rFonts w:hint="cs"/>
                <w:rtl/>
              </w:rPr>
              <w:t>الأفراد</w:t>
            </w:r>
            <w:r w:rsidRPr="00D735E5">
              <w:rPr>
                <w:rtl/>
              </w:rPr>
              <w:t xml:space="preserve"> </w:t>
            </w:r>
            <w:r w:rsidRPr="00D735E5">
              <w:rPr>
                <w:rFonts w:hint="cs"/>
                <w:rtl/>
              </w:rPr>
              <w:t>المجتمعين</w:t>
            </w:r>
            <w:r w:rsidRPr="00D735E5">
              <w:rPr>
                <w:rtl/>
              </w:rPr>
              <w:t xml:space="preserve"> </w:t>
            </w:r>
            <w:r w:rsidRPr="00D735E5">
              <w:rPr>
                <w:rFonts w:hint="cs"/>
                <w:rtl/>
              </w:rPr>
              <w:t>في</w:t>
            </w:r>
            <w:r w:rsidRPr="00D735E5">
              <w:rPr>
                <w:rtl/>
              </w:rPr>
              <w:t xml:space="preserve"> </w:t>
            </w:r>
            <w:r w:rsidRPr="00D735E5">
              <w:rPr>
                <w:rFonts w:hint="cs"/>
                <w:rtl/>
              </w:rPr>
              <w:t>مكان</w:t>
            </w:r>
            <w:r w:rsidRPr="00D735E5">
              <w:rPr>
                <w:rtl/>
              </w:rPr>
              <w:t xml:space="preserve"> </w:t>
            </w:r>
            <w:r w:rsidRPr="00D735E5">
              <w:rPr>
                <w:rFonts w:hint="cs"/>
                <w:rtl/>
              </w:rPr>
              <w:t>ما،</w:t>
            </w:r>
            <w:r w:rsidRPr="00D735E5">
              <w:rPr>
                <w:rtl/>
              </w:rPr>
              <w:t xml:space="preserve"> </w:t>
            </w:r>
            <w:r w:rsidRPr="00D735E5">
              <w:rPr>
                <w:rFonts w:hint="cs"/>
                <w:rtl/>
              </w:rPr>
              <w:lastRenderedPageBreak/>
              <w:t>سواء</w:t>
            </w:r>
            <w:r w:rsidRPr="00D735E5">
              <w:rPr>
                <w:rtl/>
              </w:rPr>
              <w:t xml:space="preserve"> </w:t>
            </w:r>
            <w:r w:rsidRPr="00D735E5">
              <w:rPr>
                <w:rFonts w:hint="cs"/>
                <w:rtl/>
              </w:rPr>
              <w:t>كان</w:t>
            </w:r>
            <w:r w:rsidRPr="00D735E5">
              <w:rPr>
                <w:rtl/>
              </w:rPr>
              <w:t xml:space="preserve"> </w:t>
            </w:r>
            <w:r w:rsidRPr="00D735E5">
              <w:rPr>
                <w:rFonts w:hint="cs"/>
                <w:rtl/>
              </w:rPr>
              <w:t>ذلك</w:t>
            </w:r>
            <w:r w:rsidRPr="00D735E5">
              <w:rPr>
                <w:rtl/>
              </w:rPr>
              <w:t xml:space="preserve"> </w:t>
            </w:r>
            <w:r w:rsidRPr="00D735E5">
              <w:rPr>
                <w:rFonts w:hint="cs"/>
                <w:rtl/>
              </w:rPr>
              <w:t>في</w:t>
            </w:r>
            <w:r w:rsidRPr="00D735E5">
              <w:rPr>
                <w:rtl/>
              </w:rPr>
              <w:t xml:space="preserve"> </w:t>
            </w:r>
            <w:r w:rsidRPr="00D735E5">
              <w:rPr>
                <w:rFonts w:hint="cs"/>
                <w:rtl/>
              </w:rPr>
              <w:t>الحفلات</w:t>
            </w:r>
            <w:r w:rsidRPr="00D735E5">
              <w:rPr>
                <w:rtl/>
              </w:rPr>
              <w:t xml:space="preserve"> </w:t>
            </w:r>
            <w:r w:rsidRPr="00D735E5">
              <w:rPr>
                <w:rFonts w:hint="cs"/>
                <w:rtl/>
              </w:rPr>
              <w:t>الموسيقية</w:t>
            </w:r>
            <w:r w:rsidRPr="00D735E5">
              <w:rPr>
                <w:rtl/>
              </w:rPr>
              <w:t xml:space="preserve"> </w:t>
            </w:r>
            <w:r w:rsidRPr="00D735E5">
              <w:rPr>
                <w:rFonts w:hint="cs"/>
                <w:rtl/>
              </w:rPr>
              <w:t>أو</w:t>
            </w:r>
            <w:r w:rsidRPr="00D735E5">
              <w:rPr>
                <w:rtl/>
              </w:rPr>
              <w:t xml:space="preserve"> </w:t>
            </w:r>
            <w:r w:rsidRPr="00D735E5">
              <w:rPr>
                <w:rFonts w:hint="cs"/>
                <w:rtl/>
              </w:rPr>
              <w:t>المسابقات</w:t>
            </w:r>
            <w:r w:rsidRPr="00D735E5">
              <w:rPr>
                <w:rtl/>
              </w:rPr>
              <w:t xml:space="preserve"> </w:t>
            </w:r>
            <w:r w:rsidRPr="00D735E5">
              <w:rPr>
                <w:rFonts w:hint="cs"/>
                <w:rtl/>
              </w:rPr>
              <w:t>الرياضية</w:t>
            </w:r>
            <w:r w:rsidRPr="00D735E5">
              <w:rPr>
                <w:rtl/>
              </w:rPr>
              <w:t xml:space="preserve"> </w:t>
            </w:r>
            <w:r w:rsidRPr="00D735E5">
              <w:rPr>
                <w:rFonts w:hint="cs"/>
                <w:rtl/>
              </w:rPr>
              <w:t>أو</w:t>
            </w:r>
            <w:r w:rsidRPr="00D735E5">
              <w:rPr>
                <w:rtl/>
              </w:rPr>
              <w:t xml:space="preserve"> </w:t>
            </w:r>
            <w:r w:rsidRPr="00D735E5">
              <w:rPr>
                <w:rFonts w:hint="cs"/>
                <w:rtl/>
              </w:rPr>
              <w:t>الأحداث</w:t>
            </w:r>
            <w:r w:rsidRPr="00D735E5">
              <w:rPr>
                <w:rtl/>
              </w:rPr>
              <w:t xml:space="preserve"> </w:t>
            </w:r>
            <w:r w:rsidRPr="00D735E5">
              <w:rPr>
                <w:rFonts w:hint="cs"/>
                <w:rtl/>
              </w:rPr>
              <w:t>الاجتماعية</w:t>
            </w:r>
            <w:r w:rsidRPr="00D735E5">
              <w:rPr>
                <w:rtl/>
              </w:rPr>
              <w:t xml:space="preserve"> </w:t>
            </w:r>
            <w:r w:rsidRPr="00D735E5">
              <w:rPr>
                <w:rFonts w:hint="cs"/>
                <w:rtl/>
              </w:rPr>
              <w:t>الأخرى</w:t>
            </w:r>
            <w:r w:rsidRPr="00D735E5">
              <w:rPr>
                <w:rtl/>
              </w:rPr>
              <w:t xml:space="preserve">. </w:t>
            </w:r>
            <w:r w:rsidRPr="00D735E5">
              <w:rPr>
                <w:rFonts w:hint="cs"/>
                <w:rtl/>
              </w:rPr>
              <w:t>وتعتبر</w:t>
            </w:r>
            <w:r w:rsidRPr="00D735E5">
              <w:rPr>
                <w:rtl/>
              </w:rPr>
              <w:t xml:space="preserve"> </w:t>
            </w:r>
            <w:r w:rsidRPr="00D735E5">
              <w:rPr>
                <w:rFonts w:hint="cs"/>
                <w:rtl/>
              </w:rPr>
              <w:t>إدارة</w:t>
            </w:r>
            <w:r w:rsidRPr="00D735E5">
              <w:rPr>
                <w:rtl/>
              </w:rPr>
              <w:t xml:space="preserve"> </w:t>
            </w:r>
            <w:r w:rsidRPr="00D735E5">
              <w:rPr>
                <w:rFonts w:hint="cs"/>
                <w:rtl/>
              </w:rPr>
              <w:t>سلوك</w:t>
            </w:r>
            <w:r w:rsidRPr="00D735E5">
              <w:rPr>
                <w:rtl/>
              </w:rPr>
              <w:t xml:space="preserve"> </w:t>
            </w:r>
            <w:r w:rsidRPr="00D735E5">
              <w:rPr>
                <w:rFonts w:hint="cs"/>
                <w:rtl/>
              </w:rPr>
              <w:t>الحشود</w:t>
            </w:r>
            <w:r w:rsidRPr="00D735E5">
              <w:rPr>
                <w:rtl/>
              </w:rPr>
              <w:t xml:space="preserve"> </w:t>
            </w:r>
            <w:r>
              <w:rPr>
                <w:rFonts w:hint="cs"/>
                <w:rtl/>
              </w:rPr>
              <w:t>أمر</w:t>
            </w:r>
            <w:r w:rsidRPr="00D735E5">
              <w:rPr>
                <w:rFonts w:hint="cs"/>
                <w:rtl/>
              </w:rPr>
              <w:t>ا</w:t>
            </w:r>
            <w:r>
              <w:rPr>
                <w:rFonts w:hint="cs"/>
                <w:rtl/>
              </w:rPr>
              <w:t>ً</w:t>
            </w:r>
            <w:r w:rsidRPr="00D735E5">
              <w:rPr>
                <w:rtl/>
              </w:rPr>
              <w:t xml:space="preserve"> </w:t>
            </w:r>
            <w:r>
              <w:rPr>
                <w:rFonts w:hint="cs"/>
                <w:rtl/>
              </w:rPr>
              <w:t>حيوي</w:t>
            </w:r>
            <w:r w:rsidRPr="00D735E5">
              <w:rPr>
                <w:rFonts w:hint="cs"/>
                <w:rtl/>
              </w:rPr>
              <w:t>ا</w:t>
            </w:r>
            <w:r>
              <w:rPr>
                <w:rFonts w:hint="cs"/>
                <w:rtl/>
              </w:rPr>
              <w:t>ً</w:t>
            </w:r>
            <w:r w:rsidRPr="00D735E5">
              <w:rPr>
                <w:rtl/>
              </w:rPr>
              <w:t xml:space="preserve"> </w:t>
            </w:r>
            <w:r w:rsidRPr="00D735E5">
              <w:rPr>
                <w:rFonts w:hint="cs"/>
                <w:rtl/>
              </w:rPr>
              <w:t>للعديد</w:t>
            </w:r>
            <w:r w:rsidRPr="00D735E5">
              <w:rPr>
                <w:rtl/>
              </w:rPr>
              <w:t xml:space="preserve"> </w:t>
            </w:r>
            <w:r w:rsidRPr="00D735E5">
              <w:rPr>
                <w:rFonts w:hint="cs"/>
                <w:rtl/>
              </w:rPr>
              <w:t>من</w:t>
            </w:r>
            <w:r w:rsidRPr="00D735E5">
              <w:rPr>
                <w:rtl/>
              </w:rPr>
              <w:t xml:space="preserve"> </w:t>
            </w:r>
            <w:r w:rsidRPr="00D735E5">
              <w:rPr>
                <w:rFonts w:hint="cs"/>
                <w:rtl/>
              </w:rPr>
              <w:t>الأسباب،</w:t>
            </w:r>
            <w:r w:rsidRPr="00D735E5">
              <w:rPr>
                <w:rtl/>
              </w:rPr>
              <w:t xml:space="preserve"> </w:t>
            </w:r>
            <w:hyperlink r:id="rId101" w:history="1">
              <w:r w:rsidRPr="00F9337C">
                <w:rPr>
                  <w:rStyle w:val="Hyperlink"/>
                  <w:rFonts w:hint="cs"/>
                  <w:rtl/>
                </w:rPr>
                <w:t>ومنها</w:t>
              </w:r>
              <w:r w:rsidRPr="00F9337C">
                <w:rPr>
                  <w:rStyle w:val="Hyperlink"/>
                  <w:rtl/>
                </w:rPr>
                <w:t>:</w:t>
              </w:r>
            </w:hyperlink>
          </w:p>
          <w:p w:rsidR="00EC4481" w:rsidRPr="00EC4481" w:rsidRDefault="00EC4481">
            <w:pPr>
              <w:pStyle w:val="ListParagraph"/>
              <w:numPr>
                <w:ilvl w:val="0"/>
                <w:numId w:val="30"/>
              </w:numPr>
              <w:spacing w:line="360" w:lineRule="auto"/>
              <w:jc w:val="both"/>
              <w:rPr>
                <w:rFonts w:ascii="Adobe Arabic" w:eastAsia="Times New Roman" w:hAnsi="Adobe Arabic" w:cs="Adobe Arabic"/>
                <w:color w:val="002060"/>
                <w:sz w:val="36"/>
                <w:szCs w:val="36"/>
              </w:rPr>
            </w:pPr>
            <w:r w:rsidRPr="00EC4481">
              <w:rPr>
                <w:rFonts w:ascii="Adobe Arabic" w:eastAsia="Times New Roman" w:hAnsi="Adobe Arabic" w:cs="Adobe Arabic" w:hint="cs"/>
                <w:b/>
                <w:bCs/>
                <w:color w:val="C00000"/>
                <w:sz w:val="36"/>
                <w:szCs w:val="36"/>
                <w:rtl/>
              </w:rPr>
              <w:t>تحسين</w:t>
            </w:r>
            <w:r w:rsidRPr="00EC4481">
              <w:rPr>
                <w:rFonts w:ascii="Adobe Arabic" w:eastAsia="Times New Roman" w:hAnsi="Adobe Arabic" w:cs="Adobe Arabic"/>
                <w:b/>
                <w:bCs/>
                <w:color w:val="C00000"/>
                <w:sz w:val="36"/>
                <w:szCs w:val="36"/>
                <w:rtl/>
              </w:rPr>
              <w:t xml:space="preserve"> </w:t>
            </w:r>
            <w:r w:rsidRPr="00EC4481">
              <w:rPr>
                <w:rFonts w:ascii="Adobe Arabic" w:eastAsia="Times New Roman" w:hAnsi="Adobe Arabic" w:cs="Adobe Arabic" w:hint="cs"/>
                <w:b/>
                <w:bCs/>
                <w:color w:val="C00000"/>
                <w:sz w:val="36"/>
                <w:szCs w:val="36"/>
                <w:rtl/>
              </w:rPr>
              <w:t>السلامة</w:t>
            </w:r>
            <w:r w:rsidRPr="00EC4481">
              <w:rPr>
                <w:rFonts w:ascii="Adobe Arabic" w:eastAsia="Times New Roman" w:hAnsi="Adobe Arabic" w:cs="Adobe Arabic"/>
                <w:b/>
                <w:bCs/>
                <w:color w:val="C00000"/>
                <w:sz w:val="36"/>
                <w:szCs w:val="36"/>
                <w:rtl/>
              </w:rPr>
              <w:t xml:space="preserve"> </w:t>
            </w:r>
            <w:r w:rsidRPr="00EC4481">
              <w:rPr>
                <w:rFonts w:ascii="Adobe Arabic" w:eastAsia="Times New Roman" w:hAnsi="Adobe Arabic" w:cs="Adobe Arabic" w:hint="cs"/>
                <w:b/>
                <w:bCs/>
                <w:color w:val="C00000"/>
                <w:sz w:val="36"/>
                <w:szCs w:val="36"/>
                <w:rtl/>
              </w:rPr>
              <w:t>والأمان</w:t>
            </w:r>
            <w:r w:rsidRPr="00EC4481">
              <w:rPr>
                <w:rFonts w:ascii="Adobe Arabic" w:eastAsia="Times New Roman" w:hAnsi="Adobe Arabic" w:cs="Adobe Arabic"/>
                <w:b/>
                <w:bCs/>
                <w:color w:val="C00000"/>
                <w:sz w:val="36"/>
                <w:szCs w:val="36"/>
                <w:rtl/>
              </w:rPr>
              <w:t xml:space="preserve">: </w:t>
            </w:r>
            <w:r w:rsidRPr="00EC4481">
              <w:rPr>
                <w:rFonts w:ascii="Adobe Arabic" w:eastAsia="Times New Roman" w:hAnsi="Adobe Arabic" w:cs="Adobe Arabic" w:hint="cs"/>
                <w:color w:val="002060"/>
                <w:sz w:val="36"/>
                <w:szCs w:val="36"/>
                <w:rtl/>
              </w:rPr>
              <w:t>يساعد</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إدارة</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سلوك</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الحشود</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على</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تحسين</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مستوى</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السلامة</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والأمان</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للأفراد</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الذين</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يشاركون</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في</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الحدث</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فعندما</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يتم</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إدارة</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سلوك</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الحشود</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بشكل</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صحيح،</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يتم</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تجنب</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الحوادث</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الناتجة</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عن</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الزحام</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والتدافع،</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ويتم</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تحديد</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المخاطر</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المحتملة</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واتخاذ</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الإجراءات</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الوقائية</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المناسبة</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لتجنب</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الأخطار</w:t>
            </w:r>
            <w:r w:rsidRPr="00EC4481">
              <w:rPr>
                <w:rFonts w:ascii="Adobe Arabic" w:eastAsia="Times New Roman" w:hAnsi="Adobe Arabic" w:cs="Adobe Arabic"/>
                <w:color w:val="002060"/>
                <w:sz w:val="36"/>
                <w:szCs w:val="36"/>
                <w:rtl/>
              </w:rPr>
              <w:t>.</w:t>
            </w:r>
          </w:p>
          <w:p w:rsidR="00EC4481" w:rsidRPr="00EC4481" w:rsidRDefault="00EC4481">
            <w:pPr>
              <w:pStyle w:val="ListParagraph"/>
              <w:numPr>
                <w:ilvl w:val="0"/>
                <w:numId w:val="30"/>
              </w:numPr>
              <w:spacing w:line="360" w:lineRule="auto"/>
              <w:jc w:val="both"/>
              <w:rPr>
                <w:rFonts w:ascii="Adobe Arabic" w:eastAsia="Times New Roman" w:hAnsi="Adobe Arabic" w:cs="Adobe Arabic"/>
                <w:color w:val="002060"/>
                <w:sz w:val="36"/>
                <w:szCs w:val="36"/>
              </w:rPr>
            </w:pPr>
            <w:r w:rsidRPr="00EC4481">
              <w:rPr>
                <w:rFonts w:ascii="Adobe Arabic" w:eastAsia="Times New Roman" w:hAnsi="Adobe Arabic" w:cs="Adobe Arabic" w:hint="cs"/>
                <w:b/>
                <w:bCs/>
                <w:color w:val="C00000"/>
                <w:sz w:val="36"/>
                <w:szCs w:val="36"/>
                <w:rtl/>
              </w:rPr>
              <w:t>تحسين</w:t>
            </w:r>
            <w:r w:rsidRPr="00EC4481">
              <w:rPr>
                <w:rFonts w:ascii="Adobe Arabic" w:eastAsia="Times New Roman" w:hAnsi="Adobe Arabic" w:cs="Adobe Arabic"/>
                <w:b/>
                <w:bCs/>
                <w:color w:val="C00000"/>
                <w:sz w:val="36"/>
                <w:szCs w:val="36"/>
                <w:rtl/>
              </w:rPr>
              <w:t xml:space="preserve"> </w:t>
            </w:r>
            <w:r w:rsidRPr="00EC4481">
              <w:rPr>
                <w:rFonts w:ascii="Adobe Arabic" w:eastAsia="Times New Roman" w:hAnsi="Adobe Arabic" w:cs="Adobe Arabic" w:hint="cs"/>
                <w:b/>
                <w:bCs/>
                <w:color w:val="C00000"/>
                <w:sz w:val="36"/>
                <w:szCs w:val="36"/>
                <w:rtl/>
              </w:rPr>
              <w:t>التنظيم</w:t>
            </w:r>
            <w:r w:rsidRPr="00EC4481">
              <w:rPr>
                <w:rFonts w:ascii="Adobe Arabic" w:eastAsia="Times New Roman" w:hAnsi="Adobe Arabic" w:cs="Adobe Arabic"/>
                <w:b/>
                <w:bCs/>
                <w:color w:val="C00000"/>
                <w:sz w:val="36"/>
                <w:szCs w:val="36"/>
                <w:rtl/>
              </w:rPr>
              <w:t xml:space="preserve">: </w:t>
            </w:r>
            <w:r w:rsidRPr="00EC4481">
              <w:rPr>
                <w:rFonts w:ascii="Adobe Arabic" w:eastAsia="Times New Roman" w:hAnsi="Adobe Arabic" w:cs="Adobe Arabic" w:hint="cs"/>
                <w:color w:val="002060"/>
                <w:sz w:val="36"/>
                <w:szCs w:val="36"/>
                <w:rtl/>
              </w:rPr>
              <w:t>يساعد</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إدارة</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سلوك</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الحشود</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على</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تحسين</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مستوى</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التنظيم</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والترتيب،</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مما</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يساعد</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على</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تحسين</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تجربة</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الأفراد</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ويسهل</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الإدارة</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والتحكم</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في</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الحركة</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والتدفق</w:t>
            </w:r>
            <w:r w:rsidRPr="00EC4481">
              <w:rPr>
                <w:rFonts w:ascii="Adobe Arabic" w:eastAsia="Times New Roman" w:hAnsi="Adobe Arabic" w:cs="Adobe Arabic"/>
                <w:color w:val="002060"/>
                <w:sz w:val="36"/>
                <w:szCs w:val="36"/>
                <w:rtl/>
              </w:rPr>
              <w:t>.</w:t>
            </w:r>
          </w:p>
          <w:p w:rsidR="00EC4481" w:rsidRPr="00EC4481" w:rsidRDefault="00EC4481">
            <w:pPr>
              <w:pStyle w:val="ListParagraph"/>
              <w:numPr>
                <w:ilvl w:val="0"/>
                <w:numId w:val="30"/>
              </w:numPr>
              <w:spacing w:line="360" w:lineRule="auto"/>
              <w:jc w:val="both"/>
              <w:rPr>
                <w:rFonts w:ascii="Adobe Arabic" w:eastAsia="Times New Roman" w:hAnsi="Adobe Arabic" w:cs="Adobe Arabic"/>
                <w:color w:val="002060"/>
                <w:sz w:val="36"/>
                <w:szCs w:val="36"/>
              </w:rPr>
            </w:pPr>
            <w:r w:rsidRPr="00EC4481">
              <w:rPr>
                <w:rFonts w:ascii="Adobe Arabic" w:eastAsia="Times New Roman" w:hAnsi="Adobe Arabic" w:cs="Adobe Arabic" w:hint="cs"/>
                <w:b/>
                <w:bCs/>
                <w:color w:val="C00000"/>
                <w:sz w:val="36"/>
                <w:szCs w:val="36"/>
                <w:rtl/>
              </w:rPr>
              <w:t>تحسين</w:t>
            </w:r>
            <w:r w:rsidRPr="00EC4481">
              <w:rPr>
                <w:rFonts w:ascii="Adobe Arabic" w:eastAsia="Times New Roman" w:hAnsi="Adobe Arabic" w:cs="Adobe Arabic"/>
                <w:b/>
                <w:bCs/>
                <w:color w:val="C00000"/>
                <w:sz w:val="36"/>
                <w:szCs w:val="36"/>
                <w:rtl/>
              </w:rPr>
              <w:t xml:space="preserve"> </w:t>
            </w:r>
            <w:r w:rsidRPr="00EC4481">
              <w:rPr>
                <w:rFonts w:ascii="Adobe Arabic" w:eastAsia="Times New Roman" w:hAnsi="Adobe Arabic" w:cs="Adobe Arabic" w:hint="cs"/>
                <w:b/>
                <w:bCs/>
                <w:color w:val="C00000"/>
                <w:sz w:val="36"/>
                <w:szCs w:val="36"/>
                <w:rtl/>
              </w:rPr>
              <w:t>جودة</w:t>
            </w:r>
            <w:r w:rsidRPr="00EC4481">
              <w:rPr>
                <w:rFonts w:ascii="Adobe Arabic" w:eastAsia="Times New Roman" w:hAnsi="Adobe Arabic" w:cs="Adobe Arabic"/>
                <w:b/>
                <w:bCs/>
                <w:color w:val="C00000"/>
                <w:sz w:val="36"/>
                <w:szCs w:val="36"/>
                <w:rtl/>
              </w:rPr>
              <w:t xml:space="preserve"> </w:t>
            </w:r>
            <w:r w:rsidRPr="00EC4481">
              <w:rPr>
                <w:rFonts w:ascii="Adobe Arabic" w:eastAsia="Times New Roman" w:hAnsi="Adobe Arabic" w:cs="Adobe Arabic" w:hint="cs"/>
                <w:b/>
                <w:bCs/>
                <w:color w:val="C00000"/>
                <w:sz w:val="36"/>
                <w:szCs w:val="36"/>
                <w:rtl/>
              </w:rPr>
              <w:t>الخدمة</w:t>
            </w:r>
            <w:r w:rsidRPr="00EC4481">
              <w:rPr>
                <w:rFonts w:ascii="Adobe Arabic" w:eastAsia="Times New Roman" w:hAnsi="Adobe Arabic" w:cs="Adobe Arabic"/>
                <w:b/>
                <w:bCs/>
                <w:color w:val="C00000"/>
                <w:sz w:val="36"/>
                <w:szCs w:val="36"/>
                <w:rtl/>
              </w:rPr>
              <w:t>:</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يعمل</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إدارة</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سلوك</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الحشود</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على</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تحسين</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جودة</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الخدمة</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التي</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يتلقاها</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الأفراد،</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ويساعد</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على</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تلبية</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احتياجاتهم</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بشكل</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أفضل،</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وتحسين</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تجربتهم</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بشكل</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عام</w:t>
            </w:r>
            <w:r w:rsidRPr="00EC4481">
              <w:rPr>
                <w:rFonts w:ascii="Adobe Arabic" w:eastAsia="Times New Roman" w:hAnsi="Adobe Arabic" w:cs="Adobe Arabic"/>
                <w:color w:val="002060"/>
                <w:sz w:val="36"/>
                <w:szCs w:val="36"/>
                <w:rtl/>
              </w:rPr>
              <w:t>.</w:t>
            </w:r>
          </w:p>
          <w:p w:rsidR="00EC4481" w:rsidRPr="00EC4481" w:rsidRDefault="00EC4481">
            <w:pPr>
              <w:pStyle w:val="ListParagraph"/>
              <w:numPr>
                <w:ilvl w:val="0"/>
                <w:numId w:val="30"/>
              </w:numPr>
              <w:spacing w:line="360" w:lineRule="auto"/>
              <w:jc w:val="both"/>
              <w:rPr>
                <w:rFonts w:ascii="Adobe Arabic" w:eastAsia="Times New Roman" w:hAnsi="Adobe Arabic" w:cs="Adobe Arabic"/>
                <w:color w:val="002060"/>
                <w:sz w:val="36"/>
                <w:szCs w:val="36"/>
              </w:rPr>
            </w:pPr>
            <w:r w:rsidRPr="00EC4481">
              <w:rPr>
                <w:rFonts w:ascii="Adobe Arabic" w:eastAsia="Times New Roman" w:hAnsi="Adobe Arabic" w:cs="Adobe Arabic" w:hint="cs"/>
                <w:b/>
                <w:bCs/>
                <w:color w:val="C00000"/>
                <w:sz w:val="36"/>
                <w:szCs w:val="36"/>
                <w:rtl/>
              </w:rPr>
              <w:t>تقليل</w:t>
            </w:r>
            <w:r w:rsidRPr="00EC4481">
              <w:rPr>
                <w:rFonts w:ascii="Adobe Arabic" w:eastAsia="Times New Roman" w:hAnsi="Adobe Arabic" w:cs="Adobe Arabic"/>
                <w:b/>
                <w:bCs/>
                <w:color w:val="C00000"/>
                <w:sz w:val="36"/>
                <w:szCs w:val="36"/>
                <w:rtl/>
              </w:rPr>
              <w:t xml:space="preserve"> </w:t>
            </w:r>
            <w:r w:rsidRPr="00EC4481">
              <w:rPr>
                <w:rFonts w:ascii="Adobe Arabic" w:eastAsia="Times New Roman" w:hAnsi="Adobe Arabic" w:cs="Adobe Arabic" w:hint="cs"/>
                <w:b/>
                <w:bCs/>
                <w:color w:val="C00000"/>
                <w:sz w:val="36"/>
                <w:szCs w:val="36"/>
                <w:rtl/>
              </w:rPr>
              <w:t>التكاليف</w:t>
            </w:r>
            <w:r w:rsidRPr="00EC4481">
              <w:rPr>
                <w:rFonts w:ascii="Adobe Arabic" w:eastAsia="Times New Roman" w:hAnsi="Adobe Arabic" w:cs="Adobe Arabic"/>
                <w:b/>
                <w:bCs/>
                <w:color w:val="C00000"/>
                <w:sz w:val="36"/>
                <w:szCs w:val="36"/>
                <w:rtl/>
              </w:rPr>
              <w:t>:</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يساعد</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إدارة</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سلوك</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الحشود</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على</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تقليل</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التكاليف</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والإهدار</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في</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الإدارة</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والتنظيم،</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مما</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يساعد</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على</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تحسين</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الكفاءة</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وتحقيق</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الأهداف</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بشكل</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فعال</w:t>
            </w:r>
            <w:r w:rsidRPr="00EC4481">
              <w:rPr>
                <w:rFonts w:ascii="Adobe Arabic" w:eastAsia="Times New Roman" w:hAnsi="Adobe Arabic" w:cs="Adobe Arabic"/>
                <w:color w:val="002060"/>
                <w:sz w:val="36"/>
                <w:szCs w:val="36"/>
                <w:rtl/>
              </w:rPr>
              <w:t>.</w:t>
            </w:r>
          </w:p>
          <w:p w:rsidR="00EC4481" w:rsidRPr="00EC4481" w:rsidRDefault="00EC4481">
            <w:pPr>
              <w:pStyle w:val="ListParagraph"/>
              <w:numPr>
                <w:ilvl w:val="0"/>
                <w:numId w:val="30"/>
              </w:numPr>
              <w:spacing w:line="360" w:lineRule="auto"/>
              <w:jc w:val="both"/>
              <w:rPr>
                <w:rFonts w:ascii="Adobe Arabic" w:eastAsia="Times New Roman" w:hAnsi="Adobe Arabic" w:cs="Adobe Arabic"/>
                <w:color w:val="002060"/>
                <w:sz w:val="36"/>
                <w:szCs w:val="36"/>
              </w:rPr>
            </w:pPr>
            <w:r w:rsidRPr="00EC4481">
              <w:rPr>
                <w:rFonts w:ascii="Adobe Arabic" w:eastAsia="Times New Roman" w:hAnsi="Adobe Arabic" w:cs="Adobe Arabic" w:hint="cs"/>
                <w:b/>
                <w:bCs/>
                <w:color w:val="C00000"/>
                <w:sz w:val="36"/>
                <w:szCs w:val="36"/>
                <w:rtl/>
              </w:rPr>
              <w:t>تحسين</w:t>
            </w:r>
            <w:r w:rsidRPr="00EC4481">
              <w:rPr>
                <w:rFonts w:ascii="Adobe Arabic" w:eastAsia="Times New Roman" w:hAnsi="Adobe Arabic" w:cs="Adobe Arabic"/>
                <w:b/>
                <w:bCs/>
                <w:color w:val="C00000"/>
                <w:sz w:val="36"/>
                <w:szCs w:val="36"/>
                <w:rtl/>
              </w:rPr>
              <w:t xml:space="preserve"> </w:t>
            </w:r>
            <w:r w:rsidRPr="00EC4481">
              <w:rPr>
                <w:rFonts w:ascii="Adobe Arabic" w:eastAsia="Times New Roman" w:hAnsi="Adobe Arabic" w:cs="Adobe Arabic" w:hint="cs"/>
                <w:b/>
                <w:bCs/>
                <w:color w:val="C00000"/>
                <w:sz w:val="36"/>
                <w:szCs w:val="36"/>
                <w:rtl/>
              </w:rPr>
              <w:t>التواصل</w:t>
            </w:r>
            <w:r w:rsidRPr="00EC4481">
              <w:rPr>
                <w:rFonts w:ascii="Adobe Arabic" w:eastAsia="Times New Roman" w:hAnsi="Adobe Arabic" w:cs="Adobe Arabic"/>
                <w:b/>
                <w:bCs/>
                <w:color w:val="C00000"/>
                <w:sz w:val="36"/>
                <w:szCs w:val="36"/>
                <w:rtl/>
              </w:rPr>
              <w:t xml:space="preserve"> </w:t>
            </w:r>
            <w:r w:rsidRPr="00EC4481">
              <w:rPr>
                <w:rFonts w:ascii="Adobe Arabic" w:eastAsia="Times New Roman" w:hAnsi="Adobe Arabic" w:cs="Adobe Arabic" w:hint="cs"/>
                <w:b/>
                <w:bCs/>
                <w:color w:val="C00000"/>
                <w:sz w:val="36"/>
                <w:szCs w:val="36"/>
                <w:rtl/>
              </w:rPr>
              <w:t>والاتصال</w:t>
            </w:r>
            <w:r w:rsidRPr="00EC4481">
              <w:rPr>
                <w:rFonts w:ascii="Adobe Arabic" w:eastAsia="Times New Roman" w:hAnsi="Adobe Arabic" w:cs="Adobe Arabic"/>
                <w:b/>
                <w:bCs/>
                <w:color w:val="C00000"/>
                <w:sz w:val="36"/>
                <w:szCs w:val="36"/>
                <w:rtl/>
              </w:rPr>
              <w:t>:</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يعمل</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إدارة</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سلوك</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الحشود</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على</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تحسين</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التواصل</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والاتصال</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بين</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الفرق</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المختلفة</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المسؤولة</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عن</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إدارة</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الحدث،</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مما</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يساعد</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على</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تنظيم</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العمل</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وتحقيق</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أهداف</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الفريق</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بشكل</w:t>
            </w:r>
            <w:r w:rsidRPr="00EC4481">
              <w:rPr>
                <w:rFonts w:ascii="Adobe Arabic" w:eastAsia="Times New Roman" w:hAnsi="Adobe Arabic" w:cs="Adobe Arabic"/>
                <w:color w:val="002060"/>
                <w:sz w:val="36"/>
                <w:szCs w:val="36"/>
                <w:rtl/>
              </w:rPr>
              <w:t xml:space="preserve"> </w:t>
            </w:r>
            <w:r w:rsidRPr="00EC4481">
              <w:rPr>
                <w:rFonts w:ascii="Adobe Arabic" w:eastAsia="Times New Roman" w:hAnsi="Adobe Arabic" w:cs="Adobe Arabic" w:hint="cs"/>
                <w:color w:val="002060"/>
                <w:sz w:val="36"/>
                <w:szCs w:val="36"/>
                <w:rtl/>
              </w:rPr>
              <w:t>أفضل</w:t>
            </w:r>
            <w:r w:rsidRPr="00EC4481">
              <w:rPr>
                <w:rFonts w:ascii="Adobe Arabic" w:eastAsia="Times New Roman" w:hAnsi="Adobe Arabic" w:cs="Adobe Arabic"/>
                <w:color w:val="002060"/>
                <w:sz w:val="36"/>
                <w:szCs w:val="36"/>
                <w:rtl/>
              </w:rPr>
              <w:t>.</w:t>
            </w:r>
          </w:p>
          <w:p w:rsidR="00EC4481" w:rsidRPr="00EE6CEF" w:rsidRDefault="00F9337C" w:rsidP="00EC4481">
            <w:pPr>
              <w:rPr>
                <w:rtl/>
              </w:rPr>
            </w:pPr>
            <w:hyperlink r:id="rId102" w:history="1">
              <w:r w:rsidR="00EC4481" w:rsidRPr="00F9337C">
                <w:rPr>
                  <w:rStyle w:val="Hyperlink"/>
                  <w:rFonts w:hint="cs"/>
                  <w:rtl/>
                </w:rPr>
                <w:t>بشكل</w:t>
              </w:r>
              <w:r w:rsidR="00EC4481" w:rsidRPr="00F9337C">
                <w:rPr>
                  <w:rStyle w:val="Hyperlink"/>
                  <w:rtl/>
                </w:rPr>
                <w:t xml:space="preserve"> </w:t>
              </w:r>
              <w:r w:rsidR="00EC4481" w:rsidRPr="00F9337C">
                <w:rPr>
                  <w:rStyle w:val="Hyperlink"/>
                  <w:rFonts w:hint="cs"/>
                  <w:rtl/>
                </w:rPr>
                <w:t>عام</w:t>
              </w:r>
            </w:hyperlink>
            <w:r w:rsidR="00EC4481" w:rsidRPr="00D735E5">
              <w:rPr>
                <w:rFonts w:hint="cs"/>
                <w:rtl/>
              </w:rPr>
              <w:t>،</w:t>
            </w:r>
            <w:r w:rsidR="00EC4481" w:rsidRPr="00D735E5">
              <w:rPr>
                <w:rtl/>
              </w:rPr>
              <w:t xml:space="preserve"> </w:t>
            </w:r>
            <w:r w:rsidR="00EC4481" w:rsidRPr="00D735E5">
              <w:rPr>
                <w:rFonts w:hint="cs"/>
                <w:rtl/>
              </w:rPr>
              <w:t>يمكن</w:t>
            </w:r>
            <w:r w:rsidR="00EC4481" w:rsidRPr="00D735E5">
              <w:rPr>
                <w:rtl/>
              </w:rPr>
              <w:t xml:space="preserve"> </w:t>
            </w:r>
            <w:r w:rsidR="00EC4481" w:rsidRPr="00D735E5">
              <w:rPr>
                <w:rFonts w:hint="cs"/>
                <w:rtl/>
              </w:rPr>
              <w:t>القول</w:t>
            </w:r>
            <w:r w:rsidR="00EC4481" w:rsidRPr="00D735E5">
              <w:rPr>
                <w:rtl/>
              </w:rPr>
              <w:t xml:space="preserve"> </w:t>
            </w:r>
            <w:r w:rsidR="00EC4481" w:rsidRPr="00D735E5">
              <w:rPr>
                <w:rFonts w:hint="cs"/>
                <w:rtl/>
              </w:rPr>
              <w:t>إن</w:t>
            </w:r>
            <w:r w:rsidR="00EC4481" w:rsidRPr="00D735E5">
              <w:rPr>
                <w:rtl/>
              </w:rPr>
              <w:t xml:space="preserve"> </w:t>
            </w:r>
            <w:r w:rsidR="00EC4481" w:rsidRPr="00D735E5">
              <w:rPr>
                <w:rFonts w:hint="cs"/>
                <w:rtl/>
              </w:rPr>
              <w:t>إدارة</w:t>
            </w:r>
            <w:r w:rsidR="00EC4481" w:rsidRPr="00D735E5">
              <w:rPr>
                <w:rtl/>
              </w:rPr>
              <w:t xml:space="preserve"> </w:t>
            </w:r>
            <w:r w:rsidR="00EC4481" w:rsidRPr="00D735E5">
              <w:rPr>
                <w:rFonts w:hint="cs"/>
                <w:rtl/>
              </w:rPr>
              <w:t>سلوك</w:t>
            </w:r>
            <w:r w:rsidR="00EC4481" w:rsidRPr="00D735E5">
              <w:rPr>
                <w:rtl/>
              </w:rPr>
              <w:t xml:space="preserve"> </w:t>
            </w:r>
            <w:r w:rsidR="00EC4481" w:rsidRPr="00D735E5">
              <w:rPr>
                <w:rFonts w:hint="cs"/>
                <w:rtl/>
              </w:rPr>
              <w:t>الحشود</w:t>
            </w:r>
            <w:r w:rsidR="00EC4481" w:rsidRPr="00D735E5">
              <w:rPr>
                <w:rtl/>
              </w:rPr>
              <w:t xml:space="preserve"> </w:t>
            </w:r>
            <w:r w:rsidR="00EC4481" w:rsidRPr="00D735E5">
              <w:rPr>
                <w:rFonts w:hint="cs"/>
                <w:rtl/>
              </w:rPr>
              <w:t>تعمل</w:t>
            </w:r>
            <w:r w:rsidR="00EC4481" w:rsidRPr="00D735E5">
              <w:rPr>
                <w:rtl/>
              </w:rPr>
              <w:t xml:space="preserve"> </w:t>
            </w:r>
            <w:r w:rsidR="00EC4481" w:rsidRPr="00D735E5">
              <w:rPr>
                <w:rFonts w:hint="cs"/>
                <w:rtl/>
              </w:rPr>
              <w:t>على</w:t>
            </w:r>
            <w:r w:rsidR="00EC4481" w:rsidRPr="00D735E5">
              <w:rPr>
                <w:rtl/>
              </w:rPr>
              <w:t xml:space="preserve"> </w:t>
            </w:r>
            <w:r w:rsidR="00EC4481" w:rsidRPr="00D735E5">
              <w:rPr>
                <w:rFonts w:hint="cs"/>
                <w:rtl/>
              </w:rPr>
              <w:t>تحسين</w:t>
            </w:r>
            <w:r w:rsidR="00EC4481" w:rsidRPr="00D735E5">
              <w:rPr>
                <w:rtl/>
              </w:rPr>
              <w:t xml:space="preserve"> </w:t>
            </w:r>
            <w:r w:rsidR="00EC4481" w:rsidRPr="00D735E5">
              <w:rPr>
                <w:rFonts w:hint="cs"/>
                <w:rtl/>
              </w:rPr>
              <w:t>جودة</w:t>
            </w:r>
            <w:r w:rsidR="00EC4481" w:rsidRPr="00D735E5">
              <w:rPr>
                <w:rtl/>
              </w:rPr>
              <w:t xml:space="preserve"> </w:t>
            </w:r>
            <w:r w:rsidR="00EC4481" w:rsidRPr="00D735E5">
              <w:rPr>
                <w:rFonts w:hint="cs"/>
                <w:rtl/>
              </w:rPr>
              <w:t>الخدمة</w:t>
            </w:r>
            <w:r w:rsidR="00EC4481" w:rsidRPr="00D735E5">
              <w:rPr>
                <w:rtl/>
              </w:rPr>
              <w:t xml:space="preserve"> </w:t>
            </w:r>
            <w:r w:rsidR="00EC4481" w:rsidRPr="00D735E5">
              <w:rPr>
                <w:rFonts w:hint="cs"/>
                <w:rtl/>
              </w:rPr>
              <w:t>والتنظيم</w:t>
            </w:r>
            <w:r w:rsidR="00EC4481" w:rsidRPr="00D735E5">
              <w:rPr>
                <w:rtl/>
              </w:rPr>
              <w:t xml:space="preserve"> </w:t>
            </w:r>
            <w:r w:rsidR="00EC4481" w:rsidRPr="00D735E5">
              <w:rPr>
                <w:rFonts w:hint="cs"/>
                <w:rtl/>
              </w:rPr>
              <w:t>والسلامة</w:t>
            </w:r>
            <w:r w:rsidR="00EC4481" w:rsidRPr="00D735E5">
              <w:rPr>
                <w:rtl/>
              </w:rPr>
              <w:t xml:space="preserve"> </w:t>
            </w:r>
            <w:r w:rsidR="00EC4481" w:rsidRPr="00D735E5">
              <w:rPr>
                <w:rFonts w:hint="cs"/>
                <w:rtl/>
              </w:rPr>
              <w:t>وتقليل</w:t>
            </w:r>
            <w:r w:rsidR="00EC4481" w:rsidRPr="00D735E5">
              <w:rPr>
                <w:rtl/>
              </w:rPr>
              <w:t xml:space="preserve"> </w:t>
            </w:r>
            <w:r w:rsidR="00EC4481" w:rsidRPr="00D735E5">
              <w:rPr>
                <w:rFonts w:hint="cs"/>
                <w:rtl/>
              </w:rPr>
              <w:t>التكاليف،</w:t>
            </w:r>
            <w:r w:rsidR="00EC4481" w:rsidRPr="00D735E5">
              <w:rPr>
                <w:rtl/>
              </w:rPr>
              <w:t xml:space="preserve"> </w:t>
            </w:r>
            <w:r w:rsidR="00EC4481" w:rsidRPr="00D735E5">
              <w:rPr>
                <w:rFonts w:hint="cs"/>
                <w:rtl/>
              </w:rPr>
              <w:t>مما</w:t>
            </w:r>
            <w:r w:rsidR="00EC4481" w:rsidRPr="00D735E5">
              <w:rPr>
                <w:rtl/>
              </w:rPr>
              <w:t xml:space="preserve"> </w:t>
            </w:r>
            <w:r w:rsidR="00EC4481" w:rsidRPr="00D735E5">
              <w:rPr>
                <w:rFonts w:hint="cs"/>
                <w:rtl/>
              </w:rPr>
              <w:t>يجعل</w:t>
            </w:r>
            <w:r w:rsidR="00EC4481" w:rsidRPr="00D735E5">
              <w:rPr>
                <w:rtl/>
              </w:rPr>
              <w:t xml:space="preserve"> </w:t>
            </w:r>
            <w:r w:rsidR="00EC4481" w:rsidRPr="00D735E5">
              <w:rPr>
                <w:rFonts w:hint="cs"/>
                <w:rtl/>
              </w:rPr>
              <w:t>تجربة</w:t>
            </w:r>
            <w:r w:rsidR="00EC4481" w:rsidRPr="00D735E5">
              <w:rPr>
                <w:rtl/>
              </w:rPr>
              <w:t xml:space="preserve"> </w:t>
            </w:r>
            <w:r w:rsidR="00EC4481" w:rsidRPr="00D735E5">
              <w:rPr>
                <w:rFonts w:hint="cs"/>
                <w:rtl/>
              </w:rPr>
              <w:t>الأفراد</w:t>
            </w:r>
            <w:r w:rsidR="00EC4481" w:rsidRPr="00D735E5">
              <w:rPr>
                <w:rtl/>
              </w:rPr>
              <w:t xml:space="preserve"> </w:t>
            </w:r>
            <w:r w:rsidR="00EC4481" w:rsidRPr="00D735E5">
              <w:rPr>
                <w:rFonts w:hint="cs"/>
                <w:rtl/>
              </w:rPr>
              <w:t>أكثر</w:t>
            </w:r>
            <w:r w:rsidR="00EC4481" w:rsidRPr="00D735E5">
              <w:rPr>
                <w:rtl/>
              </w:rPr>
              <w:t xml:space="preserve"> </w:t>
            </w:r>
            <w:r w:rsidR="00EC4481" w:rsidRPr="00D735E5">
              <w:rPr>
                <w:rFonts w:hint="cs"/>
                <w:rtl/>
              </w:rPr>
              <w:t>راحة</w:t>
            </w:r>
            <w:r w:rsidR="00EC4481" w:rsidRPr="00D735E5">
              <w:rPr>
                <w:rtl/>
              </w:rPr>
              <w:t xml:space="preserve"> </w:t>
            </w:r>
            <w:r w:rsidR="00EC4481">
              <w:rPr>
                <w:rFonts w:hint="cs"/>
                <w:rtl/>
              </w:rPr>
              <w:t>وأمان</w:t>
            </w:r>
            <w:r w:rsidR="00EC4481" w:rsidRPr="00D735E5">
              <w:rPr>
                <w:rFonts w:hint="cs"/>
                <w:rtl/>
              </w:rPr>
              <w:t>ا</w:t>
            </w:r>
            <w:r w:rsidR="00EC4481">
              <w:rPr>
                <w:rFonts w:hint="cs"/>
                <w:rtl/>
              </w:rPr>
              <w:t>ً</w:t>
            </w:r>
            <w:r w:rsidR="00EC4481" w:rsidRPr="00D735E5">
              <w:rPr>
                <w:rtl/>
              </w:rPr>
              <w:t xml:space="preserve"> </w:t>
            </w:r>
            <w:r w:rsidR="00EC4481" w:rsidRPr="00D735E5">
              <w:rPr>
                <w:rFonts w:hint="cs"/>
                <w:rtl/>
              </w:rPr>
              <w:t>وتحقيق</w:t>
            </w:r>
            <w:r w:rsidR="00EC4481" w:rsidRPr="00D735E5">
              <w:rPr>
                <w:rtl/>
              </w:rPr>
              <w:t xml:space="preserve"> </w:t>
            </w:r>
            <w:r w:rsidR="00EC4481" w:rsidRPr="00D735E5">
              <w:rPr>
                <w:rFonts w:hint="cs"/>
                <w:rtl/>
              </w:rPr>
              <w:t>أهداف</w:t>
            </w:r>
            <w:r w:rsidR="00EC4481" w:rsidRPr="00D735E5">
              <w:rPr>
                <w:rtl/>
              </w:rPr>
              <w:t xml:space="preserve"> </w:t>
            </w:r>
            <w:r w:rsidR="00EC4481" w:rsidRPr="00D735E5">
              <w:rPr>
                <w:rFonts w:hint="cs"/>
                <w:rtl/>
              </w:rPr>
              <w:t>الحدث</w:t>
            </w:r>
            <w:r w:rsidR="00EC4481" w:rsidRPr="00D735E5">
              <w:rPr>
                <w:rtl/>
              </w:rPr>
              <w:t xml:space="preserve"> </w:t>
            </w:r>
            <w:r w:rsidR="00EC4481" w:rsidRPr="00D735E5">
              <w:rPr>
                <w:rFonts w:hint="cs"/>
                <w:rtl/>
              </w:rPr>
              <w:t>بشكل</w:t>
            </w:r>
            <w:r w:rsidR="00EC4481" w:rsidRPr="00D735E5">
              <w:rPr>
                <w:rtl/>
              </w:rPr>
              <w:t xml:space="preserve"> </w:t>
            </w:r>
            <w:r w:rsidR="00EC4481" w:rsidRPr="00D735E5">
              <w:rPr>
                <w:rFonts w:hint="cs"/>
                <w:rtl/>
              </w:rPr>
              <w:t>أفضل</w:t>
            </w:r>
            <w:r w:rsidR="00EC4481" w:rsidRPr="00D735E5">
              <w:rPr>
                <w:rtl/>
              </w:rPr>
              <w:t>.</w:t>
            </w:r>
          </w:p>
        </w:tc>
      </w:tr>
    </w:tbl>
    <w:p w:rsidR="00EC4481" w:rsidRPr="004801A2" w:rsidRDefault="00F9337C" w:rsidP="00EC4481">
      <w:pPr>
        <w:spacing w:line="259" w:lineRule="auto"/>
        <w:rPr>
          <w:rFonts w:ascii="Adobe Arabic" w:eastAsia="Times New Roman" w:hAnsi="Adobe Arabic" w:cs="Adobe Arabic"/>
          <w:sz w:val="40"/>
          <w:szCs w:val="40"/>
        </w:rPr>
      </w:pPr>
      <w:r>
        <w:rPr>
          <w:rFonts w:cs="PT Bold Heading"/>
          <w:noProof/>
          <w:sz w:val="52"/>
          <w:szCs w:val="56"/>
        </w:rPr>
        <w:lastRenderedPageBreak/>
        <w:drawing>
          <wp:anchor distT="0" distB="0" distL="114300" distR="114300" simplePos="0" relativeHeight="252776448" behindDoc="1" locked="0" layoutInCell="1" allowOverlap="1" wp14:anchorId="288FA983" wp14:editId="2A66D617">
            <wp:simplePos x="0" y="0"/>
            <wp:positionH relativeFrom="column">
              <wp:posOffset>640715</wp:posOffset>
            </wp:positionH>
            <wp:positionV relativeFrom="paragraph">
              <wp:posOffset>278130</wp:posOffset>
            </wp:positionV>
            <wp:extent cx="1801495" cy="1801495"/>
            <wp:effectExtent l="0" t="0" r="0" b="8255"/>
            <wp:wrapNone/>
            <wp:docPr id="701401939" name="صورة 70140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801495" cy="1801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C4481" w:rsidRPr="004801A2" w:rsidRDefault="00EC4481" w:rsidP="00EC4481">
      <w:pPr>
        <w:spacing w:line="259" w:lineRule="auto"/>
        <w:rPr>
          <w:rFonts w:ascii="Adobe Arabic" w:eastAsia="Times New Roman" w:hAnsi="Adobe Arabic" w:cs="Adobe Arabic"/>
          <w:sz w:val="40"/>
          <w:szCs w:val="40"/>
        </w:rPr>
      </w:pPr>
    </w:p>
    <w:p w:rsidR="00EC4481" w:rsidRPr="004801A2" w:rsidRDefault="00EC4481" w:rsidP="00EC4481">
      <w:pPr>
        <w:spacing w:line="259" w:lineRule="auto"/>
        <w:rPr>
          <w:rFonts w:ascii="Adobe Arabic" w:eastAsia="Times New Roman" w:hAnsi="Adobe Arabic" w:cs="Adobe Arabic"/>
          <w:sz w:val="40"/>
          <w:szCs w:val="40"/>
        </w:rPr>
      </w:pPr>
    </w:p>
    <w:p w:rsidR="00EC4481" w:rsidRPr="00767A56" w:rsidRDefault="00EC4481" w:rsidP="00EC4481">
      <w:pPr>
        <w:jc w:val="center"/>
        <w:rPr>
          <w:rFonts w:ascii="Sakkal Majalla" w:eastAsia="Times New Roman" w:hAnsi="Sakkal Majalla"/>
          <w:b/>
          <w:bCs/>
          <w:sz w:val="34"/>
        </w:rPr>
      </w:pPr>
    </w:p>
    <w:p w:rsidR="0034428F" w:rsidRPr="00D735E5" w:rsidRDefault="0034428F" w:rsidP="0034428F">
      <w:pPr>
        <w:spacing w:line="259" w:lineRule="auto"/>
        <w:rPr>
          <w:rFonts w:ascii="Adobe Arabic" w:eastAsia="Times New Roman" w:hAnsi="Adobe Arabic" w:cs="Adobe Arabic"/>
          <w:sz w:val="40"/>
          <w:szCs w:val="40"/>
        </w:rPr>
      </w:pPr>
    </w:p>
    <w:p w:rsidR="0034428F" w:rsidRDefault="0034428F" w:rsidP="0034428F">
      <w:pPr>
        <w:jc w:val="center"/>
        <w:rPr>
          <w:rFonts w:ascii="Sakkal Majalla" w:hAnsi="Sakkal Majalla"/>
          <w:b/>
          <w:bCs/>
          <w:sz w:val="34"/>
          <w:rtl/>
        </w:rPr>
      </w:pPr>
    </w:p>
    <w:p w:rsidR="002465AB" w:rsidRPr="002465AB" w:rsidRDefault="002465AB" w:rsidP="002465AB">
      <w:pPr>
        <w:rPr>
          <w:rFonts w:ascii="Sakkal Majalla" w:hAnsi="Sakkal Majalla"/>
          <w:sz w:val="34"/>
          <w:rtl/>
          <w:lang w:bidi="ar-SY"/>
        </w:rPr>
        <w:sectPr w:rsidR="002465AB" w:rsidRPr="002465AB" w:rsidSect="00E80F25">
          <w:pgSz w:w="11906" w:h="16838" w:code="9"/>
          <w:pgMar w:top="1440" w:right="1440" w:bottom="1440" w:left="1440" w:header="113" w:footer="0" w:gutter="0"/>
          <w:cols w:space="720"/>
          <w:titlePg/>
          <w:docGrid w:linePitch="381"/>
        </w:sectPr>
      </w:pPr>
    </w:p>
    <w:p w:rsidR="009E7CAF" w:rsidRPr="00BD4553" w:rsidRDefault="00226F80" w:rsidP="000F1708">
      <w:pPr>
        <w:bidi w:val="0"/>
        <w:rPr>
          <w:rFonts w:ascii="Adobe Arabic" w:hAnsi="Adobe Arabic" w:cs="Adobe Arabic"/>
          <w:b/>
          <w:bCs/>
          <w:color w:val="002060"/>
          <w:sz w:val="48"/>
          <w:szCs w:val="36"/>
        </w:rPr>
      </w:pPr>
      <w:r>
        <w:rPr>
          <w:rFonts w:asciiTheme="majorBidi" w:hAnsiTheme="majorBidi" w:cstheme="majorBidi"/>
          <w:noProof/>
          <w:szCs w:val="28"/>
        </w:rPr>
        <w:lastRenderedPageBreak/>
        <mc:AlternateContent>
          <mc:Choice Requires="wpg">
            <w:drawing>
              <wp:anchor distT="0" distB="0" distL="114300" distR="114300" simplePos="0" relativeHeight="252621824" behindDoc="0" locked="0" layoutInCell="1" allowOverlap="1" wp14:anchorId="70C1E44F" wp14:editId="4A78383D">
                <wp:simplePos x="0" y="0"/>
                <wp:positionH relativeFrom="column">
                  <wp:posOffset>4583651</wp:posOffset>
                </wp:positionH>
                <wp:positionV relativeFrom="paragraph">
                  <wp:posOffset>-765160</wp:posOffset>
                </wp:positionV>
                <wp:extent cx="1957372" cy="436728"/>
                <wp:effectExtent l="0" t="0" r="5080" b="1905"/>
                <wp:wrapNone/>
                <wp:docPr id="19" name="مجموعة 19"/>
                <wp:cNvGraphicFramePr/>
                <a:graphic xmlns:a="http://schemas.openxmlformats.org/drawingml/2006/main">
                  <a:graphicData uri="http://schemas.microsoft.com/office/word/2010/wordprocessingGroup">
                    <wpg:wgp>
                      <wpg:cNvGrpSpPr/>
                      <wpg:grpSpPr>
                        <a:xfrm>
                          <a:off x="0" y="0"/>
                          <a:ext cx="1957372" cy="436728"/>
                          <a:chOff x="0" y="47296"/>
                          <a:chExt cx="1957372" cy="436728"/>
                        </a:xfrm>
                      </wpg:grpSpPr>
                      <wps:wsp>
                        <wps:cNvPr id="24" name="مربع نص 21"/>
                        <wps:cNvSpPr txBox="1"/>
                        <wps:spPr>
                          <a:xfrm>
                            <a:off x="0" y="47296"/>
                            <a:ext cx="1756324" cy="436728"/>
                          </a:xfrm>
                          <a:prstGeom prst="rect">
                            <a:avLst/>
                          </a:prstGeom>
                          <a:noFill/>
                          <a:ln w="6350">
                            <a:noFill/>
                          </a:ln>
                        </wps:spPr>
                        <wps:txbx>
                          <w:txbxContent>
                            <w:p w:rsidR="005E14CE" w:rsidRPr="00226F80" w:rsidRDefault="005E14CE" w:rsidP="00226F80">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الثاني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pic:pic xmlns:pic="http://schemas.openxmlformats.org/drawingml/2006/picture">
                        <pic:nvPicPr>
                          <pic:cNvPr id="28" name="صورة 22"/>
                          <pic:cNvPicPr>
                            <a:picLocks noChangeAspect="1"/>
                          </pic:cNvPicPr>
                        </pic:nvPicPr>
                        <pic:blipFill>
                          <a:blip r:embed="rId57"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1578414" y="80995"/>
                            <a:ext cx="378958" cy="379030"/>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0C1E44F" id="مجموعة 19" o:spid="_x0000_s2003" style="position:absolute;left:0;text-align:left;margin-left:360.9pt;margin-top:-60.25pt;width:154.1pt;height:34.4pt;z-index:252621824;mso-position-horizontal-relative:text;mso-position-vertical-relative:text;mso-width-relative:margin;mso-height-relative:margin" coordorigin=",472" coordsize="19573,4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">
                <v:shape id="مربع نص 21" o:spid="_x0000_s2004" type="#_x0000_t202" style="position:absolute;top:472;width:17563;height:4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3832B578" w14:textId="77777777" w:rsidR="005E14CE" w:rsidRPr="00226F80" w:rsidRDefault="005E14CE" w:rsidP="00226F80">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الثاني</w:t>
                        </w:r>
                      </w:p>
                    </w:txbxContent>
                  </v:textbox>
                </v:shape>
                <v:shape id="صورة 22" o:spid="_x0000_s2005" type="#_x0000_t75" style="position:absolute;left:15784;top:809;width:3789;height:37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">
                  <v:imagedata r:id="rId58" o:title="" recolortarget="#1c3259 [1444]"/>
                </v:shape>
              </v:group>
            </w:pict>
          </mc:Fallback>
        </mc:AlternateContent>
      </w:r>
      <w:r w:rsidR="00F04847" w:rsidRPr="00B100C6">
        <w:rPr>
          <w:rFonts w:asciiTheme="majorBidi" w:hAnsiTheme="majorBidi" w:cstheme="majorBidi"/>
          <w:noProof/>
          <w:szCs w:val="28"/>
        </w:rPr>
        <mc:AlternateContent>
          <mc:Choice Requires="wps">
            <w:drawing>
              <wp:anchor distT="0" distB="0" distL="114300" distR="114300" simplePos="0" relativeHeight="252235776" behindDoc="0" locked="0" layoutInCell="1" allowOverlap="1" wp14:anchorId="6B3320FA" wp14:editId="01125DA5">
                <wp:simplePos x="0" y="0"/>
                <wp:positionH relativeFrom="margin">
                  <wp:posOffset>962025</wp:posOffset>
                </wp:positionH>
                <wp:positionV relativeFrom="paragraph">
                  <wp:posOffset>0</wp:posOffset>
                </wp:positionV>
                <wp:extent cx="3848100" cy="368935"/>
                <wp:effectExtent l="0" t="0" r="0" b="0"/>
                <wp:wrapNone/>
                <wp:docPr id="1540" name="مربع نص 10"/>
                <wp:cNvGraphicFramePr/>
                <a:graphic xmlns:a="http://schemas.openxmlformats.org/drawingml/2006/main">
                  <a:graphicData uri="http://schemas.microsoft.com/office/word/2010/wordprocessingShape">
                    <wps:wsp>
                      <wps:cNvSpPr txBox="1"/>
                      <wps:spPr>
                        <a:xfrm>
                          <a:off x="0" y="0"/>
                          <a:ext cx="3848100" cy="368935"/>
                        </a:xfrm>
                        <a:prstGeom prst="rect">
                          <a:avLst/>
                        </a:prstGeom>
                        <a:noFill/>
                      </wps:spPr>
                      <wps:txbx>
                        <w:txbxContent>
                          <w:p w:rsidR="00EC4481" w:rsidRPr="00EC4481" w:rsidRDefault="00EC4481" w:rsidP="00EC4481">
                            <w:pPr>
                              <w:pStyle w:val="a0"/>
                              <w:jc w:val="center"/>
                              <w:rPr>
                                <w:sz w:val="52"/>
                                <w:szCs w:val="52"/>
                              </w:rPr>
                            </w:pPr>
                            <w:r w:rsidRPr="00EC4481">
                              <w:rPr>
                                <w:sz w:val="52"/>
                                <w:szCs w:val="52"/>
                                <w:rtl/>
                              </w:rPr>
                              <w:t>الإجراءات الأمنية</w:t>
                            </w:r>
                          </w:p>
                          <w:p w:rsidR="005E14CE" w:rsidRPr="00CB5E27" w:rsidRDefault="005E14CE" w:rsidP="00F04847">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p>
                        </w:txbxContent>
                      </wps:txbx>
                      <wps:bodyPr wrap="square" rtlCol="1">
                        <a:spAutoFit/>
                      </wps:bodyPr>
                    </wps:wsp>
                  </a:graphicData>
                </a:graphic>
                <wp14:sizeRelH relativeFrom="margin">
                  <wp14:pctWidth>0</wp14:pctWidth>
                </wp14:sizeRelH>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B3320FA" id="_x0000_s2006" type="#_x0000_t202" style="position:absolute;left:0;text-align:left;margin-left:75.75pt;margin-top:0;width:303pt;height:29.05pt;z-index:2522357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" filled="f" stroked="f">
                <v:textbox style="mso-fit-shape-to-text:t">
                  <w:txbxContent>
                    <w:p w14:paraId="473DDA35" w14:textId="77777777" w:rsidR="00EC4481" w:rsidRPr="00EC4481" w:rsidRDefault="00EC4481" w:rsidP="00EC4481">
                      <w:pPr>
                        <w:pStyle w:val="a0"/>
                        <w:jc w:val="center"/>
                        <w:rPr>
                          <w:sz w:val="52"/>
                          <w:szCs w:val="52"/>
                        </w:rPr>
                      </w:pPr>
                      <w:r w:rsidRPr="00EC4481">
                        <w:rPr>
                          <w:sz w:val="52"/>
                          <w:szCs w:val="52"/>
                          <w:rtl/>
                        </w:rPr>
                        <w:t>الإجراءات الأمنية</w:t>
                      </w:r>
                    </w:p>
                    <w:p w14:paraId="05BEDF63" w14:textId="77777777" w:rsidR="005E14CE" w:rsidRPr="00CB5E27" w:rsidRDefault="005E14CE" w:rsidP="00F04847">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p>
                  </w:txbxContent>
                </v:textbox>
                <w10:wrap anchorx="margin"/>
              </v:shape>
            </w:pict>
          </mc:Fallback>
        </mc:AlternateContent>
      </w:r>
      <w:r w:rsidR="009E7CAF" w:rsidRPr="00BD4553">
        <w:rPr>
          <w:rFonts w:ascii="Adobe Arabic" w:hAnsi="Adobe Arabic" w:cs="Adobe Arabic"/>
          <w:b/>
          <w:bCs/>
          <w:color w:val="002060"/>
          <w:sz w:val="48"/>
          <w:szCs w:val="36"/>
          <w:rtl/>
        </w:rPr>
        <w:t xml:space="preserve"> </w:t>
      </w: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tbl>
      <w:tblPr>
        <w:tblStyle w:val="TableGrid"/>
        <w:tblpPr w:leftFromText="180" w:rightFromText="180" w:vertAnchor="page" w:horzAnchor="margin" w:tblpXSpec="center" w:tblpY="11371"/>
        <w:bidiVisual/>
        <w:tblW w:w="5606" w:type="pct"/>
        <w:tblBorders>
          <w:top w:val="triple" w:sz="4" w:space="0" w:color="8EAADB" w:themeColor="accent1" w:themeTint="99"/>
          <w:left w:val="triple" w:sz="4" w:space="0" w:color="8EAADB" w:themeColor="accent1" w:themeTint="99"/>
          <w:bottom w:val="triple" w:sz="4" w:space="0" w:color="8EAADB" w:themeColor="accent1" w:themeTint="99"/>
          <w:right w:val="trip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1120"/>
        <w:gridCol w:w="5108"/>
        <w:gridCol w:w="3034"/>
        <w:gridCol w:w="1100"/>
      </w:tblGrid>
      <w:tr w:rsidR="009F34C6" w:rsidRPr="00707A32" w:rsidTr="00BA1D56">
        <w:tc>
          <w:tcPr>
            <w:tcW w:w="5000" w:type="pct"/>
            <w:gridSpan w:val="4"/>
            <w:shd w:val="clear" w:color="auto" w:fill="auto"/>
            <w:vAlign w:val="center"/>
          </w:tcPr>
          <w:p w:rsidR="009F34C6" w:rsidRPr="009F34C6" w:rsidRDefault="009F34C6" w:rsidP="00BA1D56">
            <w:pPr>
              <w:jc w:val="center"/>
              <w:rPr>
                <w:b/>
                <w:bCs/>
                <w:rtl/>
                <w:lang w:bidi="ar-EG"/>
              </w:rPr>
            </w:pPr>
            <w:bookmarkStart w:id="4" w:name="_Hlk139742424"/>
            <w:r w:rsidRPr="009F34C6">
              <w:rPr>
                <w:rFonts w:hint="cs"/>
                <w:b/>
                <w:bCs/>
                <w:color w:val="002060"/>
                <w:rtl/>
                <w:lang w:bidi="ar-EG"/>
              </w:rPr>
              <w:t xml:space="preserve">خطة عمل الجلسة التدريبية </w:t>
            </w:r>
          </w:p>
        </w:tc>
      </w:tr>
      <w:tr w:rsidR="009F34C6" w:rsidRPr="00707A32" w:rsidTr="00BA1D56">
        <w:tc>
          <w:tcPr>
            <w:tcW w:w="540" w:type="pct"/>
            <w:shd w:val="clear" w:color="auto" w:fill="D9E2F3" w:themeFill="accent1" w:themeFillTint="33"/>
            <w:vAlign w:val="center"/>
          </w:tcPr>
          <w:p w:rsidR="009F34C6" w:rsidRPr="00781A2F" w:rsidRDefault="009F34C6" w:rsidP="00BA1D56">
            <w:pPr>
              <w:pStyle w:val="bold"/>
              <w:jc w:val="center"/>
              <w:rPr>
                <w:sz w:val="40"/>
                <w:szCs w:val="40"/>
                <w:rtl/>
                <w:lang w:bidi="ar-EG"/>
              </w:rPr>
            </w:pPr>
            <w:r w:rsidRPr="00781A2F">
              <w:rPr>
                <w:sz w:val="40"/>
                <w:szCs w:val="40"/>
                <w:rtl/>
                <w:lang w:bidi="ar-EG"/>
              </w:rPr>
              <w:t>الجلسة</w:t>
            </w:r>
          </w:p>
        </w:tc>
        <w:tc>
          <w:tcPr>
            <w:tcW w:w="2465"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rFonts w:hint="cs"/>
                <w:sz w:val="40"/>
                <w:szCs w:val="40"/>
                <w:rtl/>
                <w:lang w:bidi="ar-EG"/>
              </w:rPr>
              <w:t>الاجراءات التدريبية</w:t>
            </w:r>
          </w:p>
        </w:tc>
        <w:tc>
          <w:tcPr>
            <w:tcW w:w="1464"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rFonts w:hint="cs"/>
                <w:sz w:val="40"/>
                <w:szCs w:val="40"/>
                <w:rtl/>
                <w:lang w:bidi="ar-EG"/>
              </w:rPr>
              <w:t>أسلوب التنفيذ</w:t>
            </w:r>
          </w:p>
        </w:tc>
        <w:tc>
          <w:tcPr>
            <w:tcW w:w="531"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sz w:val="40"/>
                <w:szCs w:val="40"/>
                <w:rtl/>
                <w:lang w:bidi="ar-EG"/>
              </w:rPr>
              <w:t>الزمن</w:t>
            </w:r>
          </w:p>
        </w:tc>
      </w:tr>
      <w:tr w:rsidR="009F34C6" w:rsidRPr="00707A32" w:rsidTr="00BA1D56">
        <w:tc>
          <w:tcPr>
            <w:tcW w:w="540" w:type="pct"/>
            <w:shd w:val="clear" w:color="auto" w:fill="F2F2F2" w:themeFill="background1" w:themeFillShade="F2"/>
            <w:vAlign w:val="center"/>
          </w:tcPr>
          <w:p w:rsidR="009F34C6" w:rsidRPr="00707A32" w:rsidRDefault="009F34C6" w:rsidP="00BA1D56">
            <w:pPr>
              <w:pStyle w:val="NoSpacing"/>
              <w:jc w:val="center"/>
              <w:rPr>
                <w:rtl/>
                <w:lang w:bidi="ar-EG"/>
              </w:rPr>
            </w:pPr>
            <w:r w:rsidRPr="00781A2F">
              <w:rPr>
                <w:color w:val="002060"/>
                <w:rtl/>
                <w:lang w:bidi="ar-EG"/>
              </w:rPr>
              <w:t>الأولى</w:t>
            </w:r>
          </w:p>
        </w:tc>
        <w:tc>
          <w:tcPr>
            <w:tcW w:w="2465" w:type="pct"/>
            <w:vAlign w:val="center"/>
          </w:tcPr>
          <w:p w:rsidR="00EC4481" w:rsidRPr="00EC4481" w:rsidRDefault="00EC4481" w:rsidP="00EC4481">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EC4481">
              <w:rPr>
                <w:rFonts w:ascii="Adobe Arabic" w:eastAsia="Calibri" w:hAnsi="Adobe Arabic" w:cs="Adobe Arabic" w:hint="cs"/>
                <w:color w:val="0D0D0D" w:themeColor="text1" w:themeTint="F2"/>
                <w:sz w:val="36"/>
                <w:szCs w:val="36"/>
                <w:rtl/>
                <w:lang w:bidi="ar-EG"/>
              </w:rPr>
              <w:t>فيديو تدريبي.</w:t>
            </w:r>
          </w:p>
          <w:p w:rsidR="00EC4481" w:rsidRPr="00EC4481" w:rsidRDefault="00EC4481" w:rsidP="00EC4481">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EC4481">
              <w:rPr>
                <w:rFonts w:ascii="Adobe Arabic" w:eastAsia="Calibri" w:hAnsi="Adobe Arabic" w:cs="Adobe Arabic"/>
                <w:color w:val="0D0D0D" w:themeColor="text1" w:themeTint="F2"/>
                <w:sz w:val="36"/>
                <w:szCs w:val="36"/>
                <w:rtl/>
                <w:lang w:bidi="ar-EG"/>
              </w:rPr>
              <w:t>تدريب فرق الأمن والسلامة.</w:t>
            </w:r>
          </w:p>
          <w:p w:rsidR="00EC4481" w:rsidRPr="00EC4481" w:rsidRDefault="00EC4481" w:rsidP="00EC4481">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EC4481">
              <w:rPr>
                <w:rFonts w:ascii="Adobe Arabic" w:eastAsia="Calibri" w:hAnsi="Adobe Arabic" w:cs="Adobe Arabic"/>
                <w:color w:val="0D0D0D" w:themeColor="text1" w:themeTint="F2"/>
                <w:sz w:val="36"/>
                <w:szCs w:val="36"/>
                <w:rtl/>
                <w:lang w:bidi="ar-EG"/>
              </w:rPr>
              <w:t>وضع إجراءات التفتيش والرقابة.</w:t>
            </w:r>
          </w:p>
          <w:p w:rsidR="00EC4481" w:rsidRPr="00EC4481" w:rsidRDefault="00EC4481" w:rsidP="00EC4481">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EC4481">
              <w:rPr>
                <w:rFonts w:ascii="Adobe Arabic" w:eastAsia="Calibri" w:hAnsi="Adobe Arabic" w:cs="Adobe Arabic"/>
                <w:color w:val="0D0D0D" w:themeColor="text1" w:themeTint="F2"/>
                <w:sz w:val="36"/>
                <w:szCs w:val="36"/>
                <w:rtl/>
                <w:lang w:bidi="ar-EG"/>
              </w:rPr>
              <w:t>تنظيم حركة الجمهور والفصل بين الفئات.</w:t>
            </w:r>
          </w:p>
          <w:p w:rsidR="00EC4481" w:rsidRPr="00EC4481" w:rsidRDefault="00EC4481" w:rsidP="00EC4481">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EC4481">
              <w:rPr>
                <w:rFonts w:ascii="Adobe Arabic" w:eastAsia="Calibri" w:hAnsi="Adobe Arabic" w:cs="Adobe Arabic"/>
                <w:color w:val="0D0D0D" w:themeColor="text1" w:themeTint="F2"/>
                <w:sz w:val="36"/>
                <w:szCs w:val="36"/>
                <w:rtl/>
                <w:lang w:bidi="ar-EG"/>
              </w:rPr>
              <w:t>التعامل مع الحالات الطارئة.</w:t>
            </w:r>
          </w:p>
          <w:p w:rsidR="00EC4481" w:rsidRPr="00EC4481" w:rsidRDefault="00EC4481" w:rsidP="00EC4481">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EC4481">
              <w:rPr>
                <w:rFonts w:ascii="Adobe Arabic" w:eastAsia="Calibri" w:hAnsi="Adobe Arabic" w:cs="Adobe Arabic"/>
                <w:color w:val="0D0D0D" w:themeColor="text1" w:themeTint="F2"/>
                <w:sz w:val="36"/>
                <w:szCs w:val="36"/>
                <w:rtl/>
                <w:lang w:bidi="ar-EG"/>
              </w:rPr>
              <w:t>ضمان سرعة الاستجابة للمخاطر.</w:t>
            </w:r>
          </w:p>
          <w:p w:rsidR="009F34C6" w:rsidRPr="00EC4481" w:rsidRDefault="00EC4481" w:rsidP="00EC4481">
            <w:pPr>
              <w:pStyle w:val="ListParagraph"/>
              <w:numPr>
                <w:ilvl w:val="0"/>
                <w:numId w:val="2"/>
              </w:numPr>
              <w:spacing w:after="0" w:line="240" w:lineRule="auto"/>
              <w:jc w:val="lowKashida"/>
              <w:rPr>
                <w:rFonts w:ascii="Adobe Arabic" w:hAnsi="Adobe Arabic" w:cs="Adobe Arabic"/>
                <w:sz w:val="40"/>
                <w:szCs w:val="40"/>
                <w:rtl/>
              </w:rPr>
            </w:pPr>
            <w:r w:rsidRPr="00EC4481">
              <w:rPr>
                <w:rFonts w:ascii="Adobe Arabic" w:eastAsia="Calibri" w:hAnsi="Adobe Arabic" w:cs="Adobe Arabic" w:hint="cs"/>
                <w:color w:val="0D0D0D" w:themeColor="text1" w:themeTint="F2"/>
                <w:sz w:val="36"/>
                <w:szCs w:val="36"/>
                <w:rtl/>
                <w:lang w:bidi="ar-EG"/>
              </w:rPr>
              <w:t>نشاط تدريبي.</w:t>
            </w:r>
          </w:p>
        </w:tc>
        <w:tc>
          <w:tcPr>
            <w:tcW w:w="1464" w:type="pct"/>
            <w:vAlign w:val="center"/>
          </w:tcPr>
          <w:p w:rsidR="00EC4481" w:rsidRPr="00EC4481" w:rsidRDefault="00EC4481" w:rsidP="00EC4481">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rtl/>
                <w:lang w:bidi="ar-EG"/>
              </w:rPr>
            </w:pPr>
            <w:r w:rsidRPr="00EC4481">
              <w:rPr>
                <w:rFonts w:ascii="Adobe Arabic" w:eastAsia="Calibri" w:hAnsi="Adobe Arabic" w:cs="Adobe Arabic" w:hint="cs"/>
                <w:color w:val="0D0D0D" w:themeColor="text1" w:themeTint="F2"/>
                <w:sz w:val="36"/>
                <w:szCs w:val="36"/>
                <w:rtl/>
                <w:lang w:bidi="ar-EG"/>
              </w:rPr>
              <w:t>فيديوهات تدريبيّة.</w:t>
            </w:r>
          </w:p>
          <w:p w:rsidR="00EC4481" w:rsidRPr="00EC4481" w:rsidRDefault="00EC4481" w:rsidP="00EC4481">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lang w:bidi="ar-EG"/>
              </w:rPr>
            </w:pPr>
            <w:r w:rsidRPr="00EC4481">
              <w:rPr>
                <w:rFonts w:ascii="Adobe Arabic" w:eastAsia="Calibri" w:hAnsi="Adobe Arabic" w:cs="Adobe Arabic"/>
                <w:color w:val="0D0D0D" w:themeColor="text1" w:themeTint="F2"/>
                <w:sz w:val="36"/>
                <w:szCs w:val="36"/>
                <w:rtl/>
                <w:lang w:bidi="ar-EG"/>
              </w:rPr>
              <w:t>المحاكاة في التدريب</w:t>
            </w:r>
            <w:r w:rsidRPr="00EC4481">
              <w:rPr>
                <w:rFonts w:ascii="Adobe Arabic" w:eastAsia="Calibri" w:hAnsi="Adobe Arabic" w:cs="Adobe Arabic" w:hint="cs"/>
                <w:color w:val="0D0D0D" w:themeColor="text1" w:themeTint="F2"/>
                <w:sz w:val="36"/>
                <w:szCs w:val="36"/>
                <w:rtl/>
                <w:lang w:bidi="ar-EG"/>
              </w:rPr>
              <w:t>.</w:t>
            </w:r>
          </w:p>
          <w:p w:rsidR="00EC4481" w:rsidRPr="00EC4481" w:rsidRDefault="00EC4481" w:rsidP="00EC4481">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lang w:bidi="ar-EG"/>
              </w:rPr>
            </w:pPr>
            <w:r w:rsidRPr="00EC4481">
              <w:rPr>
                <w:rFonts w:ascii="Adobe Arabic" w:eastAsia="Calibri" w:hAnsi="Adobe Arabic" w:cs="Adobe Arabic"/>
                <w:color w:val="0D0D0D" w:themeColor="text1" w:themeTint="F2"/>
                <w:sz w:val="36"/>
                <w:szCs w:val="36"/>
                <w:rtl/>
                <w:lang w:bidi="ar-EG"/>
              </w:rPr>
              <w:t>التدريب والتوجيه</w:t>
            </w:r>
            <w:r w:rsidRPr="00EC4481">
              <w:rPr>
                <w:rFonts w:ascii="Adobe Arabic" w:eastAsia="Calibri" w:hAnsi="Adobe Arabic" w:cs="Adobe Arabic" w:hint="cs"/>
                <w:color w:val="0D0D0D" w:themeColor="text1" w:themeTint="F2"/>
                <w:sz w:val="36"/>
                <w:szCs w:val="36"/>
                <w:rtl/>
                <w:lang w:bidi="ar-EG"/>
              </w:rPr>
              <w:t>.</w:t>
            </w:r>
          </w:p>
          <w:p w:rsidR="00EC4481" w:rsidRPr="00EC4481" w:rsidRDefault="00EC4481" w:rsidP="00EC4481">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rtl/>
                <w:lang w:bidi="ar-EG"/>
              </w:rPr>
            </w:pPr>
            <w:r w:rsidRPr="00EC4481">
              <w:rPr>
                <w:rFonts w:ascii="Adobe Arabic" w:eastAsia="Calibri" w:hAnsi="Adobe Arabic" w:cs="Adobe Arabic" w:hint="cs"/>
                <w:color w:val="0D0D0D" w:themeColor="text1" w:themeTint="F2"/>
                <w:sz w:val="36"/>
                <w:szCs w:val="36"/>
                <w:rtl/>
                <w:lang w:bidi="ar-EG"/>
              </w:rPr>
              <w:t>مناقشات جماعية.</w:t>
            </w:r>
          </w:p>
          <w:p w:rsidR="009F34C6" w:rsidRPr="00EC4481" w:rsidRDefault="00EC4481" w:rsidP="00EC4481">
            <w:pPr>
              <w:pStyle w:val="ListParagraph"/>
              <w:numPr>
                <w:ilvl w:val="0"/>
                <w:numId w:val="2"/>
              </w:numPr>
              <w:spacing w:after="0" w:line="276" w:lineRule="auto"/>
              <w:jc w:val="lowKashida"/>
              <w:rPr>
                <w:rFonts w:ascii="Adobe Arabic" w:hAnsi="Adobe Arabic" w:cs="Adobe Arabic"/>
                <w:sz w:val="40"/>
                <w:szCs w:val="40"/>
                <w:rtl/>
              </w:rPr>
            </w:pPr>
            <w:r w:rsidRPr="00EC4481">
              <w:rPr>
                <w:rFonts w:ascii="Adobe Arabic" w:eastAsia="Calibri" w:hAnsi="Adobe Arabic" w:cs="Adobe Arabic" w:hint="cs"/>
                <w:color w:val="0D0D0D" w:themeColor="text1" w:themeTint="F2"/>
                <w:sz w:val="36"/>
                <w:szCs w:val="36"/>
                <w:rtl/>
                <w:lang w:bidi="ar-EG"/>
              </w:rPr>
              <w:t>أنشطة تعاونيّة.</w:t>
            </w:r>
          </w:p>
        </w:tc>
        <w:tc>
          <w:tcPr>
            <w:tcW w:w="531" w:type="pct"/>
            <w:vAlign w:val="center"/>
          </w:tcPr>
          <w:p w:rsidR="009F34C6" w:rsidRPr="00707A32" w:rsidRDefault="009F34C6" w:rsidP="00BA1D56">
            <w:pPr>
              <w:jc w:val="center"/>
              <w:rPr>
                <w:rFonts w:ascii="Adobe Arabic" w:eastAsia="Calibri" w:hAnsi="Adobe Arabic" w:cs="Adobe Arabic"/>
                <w:b/>
                <w:bCs/>
                <w:color w:val="0D0D0D" w:themeColor="text1" w:themeTint="F2"/>
                <w:sz w:val="34"/>
                <w:rtl/>
                <w:lang w:bidi="ar-EG"/>
              </w:rPr>
            </w:pPr>
            <w:r w:rsidRPr="00781A2F">
              <w:rPr>
                <w:rFonts w:ascii="Adobe Arabic" w:eastAsia="Calibri" w:hAnsi="Adobe Arabic" w:cs="Adobe Arabic" w:hint="cs"/>
                <w:b/>
                <w:bCs/>
                <w:color w:val="002060"/>
                <w:sz w:val="34"/>
                <w:rtl/>
                <w:lang w:bidi="ar-EG"/>
              </w:rPr>
              <w:t>140 د</w:t>
            </w:r>
          </w:p>
        </w:tc>
      </w:tr>
      <w:bookmarkEnd w:id="4"/>
    </w:tbl>
    <w:p w:rsidR="009E7CAF" w:rsidRDefault="009E7CAF" w:rsidP="009E7CAF">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text" w:horzAnchor="margin" w:tblpXSpec="right" w:tblpY="268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348"/>
      </w:tblGrid>
      <w:tr w:rsidR="00EC4481" w:rsidRPr="00CB5E27" w:rsidTr="00EC4481">
        <w:tc>
          <w:tcPr>
            <w:tcW w:w="4678" w:type="dxa"/>
          </w:tcPr>
          <w:p w:rsidR="00EC4481" w:rsidRDefault="00F9337C" w:rsidP="00EC4481">
            <w:pPr>
              <w:spacing w:after="160" w:line="254" w:lineRule="auto"/>
              <w:jc w:val="left"/>
              <w:rPr>
                <w:rFonts w:ascii="Sakkal Majalla" w:hAnsi="Sakkal Majalla"/>
                <w:b/>
                <w:bCs/>
                <w:sz w:val="52"/>
                <w:szCs w:val="56"/>
                <w:rtl/>
                <w:lang w:bidi="ar-EG"/>
              </w:rPr>
            </w:pPr>
            <w:hyperlink r:id="rId103" w:history="1">
              <w:r w:rsidR="00EC4481" w:rsidRPr="00F9337C">
                <w:rPr>
                  <w:rStyle w:val="Hyperlink"/>
                  <w:rFonts w:ascii="Sakkal Majalla" w:hAnsi="Sakkal Majalla" w:hint="cs"/>
                  <w:b/>
                  <w:bCs/>
                  <w:sz w:val="52"/>
                  <w:szCs w:val="56"/>
                  <w:rtl/>
                  <w:lang w:bidi="ar-EG"/>
                </w:rPr>
                <w:t>محاور الجلسة:</w:t>
              </w:r>
            </w:hyperlink>
          </w:p>
          <w:p w:rsidR="00EC4481" w:rsidRPr="00EC4481" w:rsidRDefault="00EC4481">
            <w:pPr>
              <w:pStyle w:val="NoSpacing"/>
              <w:numPr>
                <w:ilvl w:val="0"/>
                <w:numId w:val="5"/>
              </w:numPr>
              <w:spacing w:line="360" w:lineRule="auto"/>
              <w:jc w:val="both"/>
              <w:rPr>
                <w:color w:val="002060"/>
                <w:sz w:val="32"/>
                <w:szCs w:val="32"/>
                <w:rtl/>
                <w:lang w:bidi="ar-SY"/>
              </w:rPr>
            </w:pPr>
            <w:r w:rsidRPr="00EC4481">
              <w:rPr>
                <w:rFonts w:hint="cs"/>
                <w:color w:val="002060"/>
                <w:sz w:val="32"/>
                <w:szCs w:val="32"/>
                <w:rtl/>
                <w:lang w:bidi="ar-SY"/>
              </w:rPr>
              <w:t>فيديو تدريبي.</w:t>
            </w:r>
          </w:p>
          <w:p w:rsidR="00EC4481" w:rsidRPr="00EC4481" w:rsidRDefault="00EC4481">
            <w:pPr>
              <w:pStyle w:val="NoSpacing"/>
              <w:numPr>
                <w:ilvl w:val="0"/>
                <w:numId w:val="5"/>
              </w:numPr>
              <w:spacing w:line="360" w:lineRule="auto"/>
              <w:jc w:val="both"/>
              <w:rPr>
                <w:color w:val="002060"/>
                <w:sz w:val="32"/>
                <w:szCs w:val="32"/>
                <w:lang w:bidi="ar-SY"/>
              </w:rPr>
            </w:pPr>
            <w:r w:rsidRPr="00EC4481">
              <w:rPr>
                <w:color w:val="002060"/>
                <w:sz w:val="32"/>
                <w:szCs w:val="32"/>
                <w:rtl/>
                <w:lang w:bidi="ar-SY"/>
              </w:rPr>
              <w:t>تدريب فرق الأمن والسلامة.</w:t>
            </w:r>
          </w:p>
          <w:p w:rsidR="00EC4481" w:rsidRPr="00EC4481" w:rsidRDefault="00EC4481">
            <w:pPr>
              <w:pStyle w:val="NoSpacing"/>
              <w:numPr>
                <w:ilvl w:val="0"/>
                <w:numId w:val="5"/>
              </w:numPr>
              <w:spacing w:line="360" w:lineRule="auto"/>
              <w:jc w:val="both"/>
              <w:rPr>
                <w:color w:val="002060"/>
                <w:sz w:val="32"/>
                <w:szCs w:val="32"/>
                <w:lang w:bidi="ar-SY"/>
              </w:rPr>
            </w:pPr>
            <w:r w:rsidRPr="00EC4481">
              <w:rPr>
                <w:color w:val="002060"/>
                <w:sz w:val="32"/>
                <w:szCs w:val="32"/>
                <w:rtl/>
                <w:lang w:bidi="ar-SY"/>
              </w:rPr>
              <w:t>وضع إجراءات التفتيش والرقابة.</w:t>
            </w:r>
          </w:p>
          <w:p w:rsidR="00EC4481" w:rsidRPr="00EC4481" w:rsidRDefault="00EC4481">
            <w:pPr>
              <w:pStyle w:val="NoSpacing"/>
              <w:numPr>
                <w:ilvl w:val="0"/>
                <w:numId w:val="5"/>
              </w:numPr>
              <w:spacing w:line="360" w:lineRule="auto"/>
              <w:jc w:val="both"/>
              <w:rPr>
                <w:color w:val="002060"/>
                <w:sz w:val="32"/>
                <w:szCs w:val="32"/>
                <w:lang w:bidi="ar-SY"/>
              </w:rPr>
            </w:pPr>
            <w:r w:rsidRPr="00EC4481">
              <w:rPr>
                <w:color w:val="002060"/>
                <w:sz w:val="32"/>
                <w:szCs w:val="32"/>
                <w:rtl/>
                <w:lang w:bidi="ar-SY"/>
              </w:rPr>
              <w:t>تنظيم حركة الجمهور والفصل بين الفئات.</w:t>
            </w:r>
          </w:p>
          <w:p w:rsidR="00EC4481" w:rsidRPr="00EC4481" w:rsidRDefault="00EC4481">
            <w:pPr>
              <w:pStyle w:val="NoSpacing"/>
              <w:numPr>
                <w:ilvl w:val="0"/>
                <w:numId w:val="5"/>
              </w:numPr>
              <w:spacing w:line="360" w:lineRule="auto"/>
              <w:jc w:val="both"/>
              <w:rPr>
                <w:color w:val="002060"/>
                <w:sz w:val="32"/>
                <w:szCs w:val="32"/>
                <w:lang w:bidi="ar-SY"/>
              </w:rPr>
            </w:pPr>
            <w:r w:rsidRPr="00EC4481">
              <w:rPr>
                <w:color w:val="002060"/>
                <w:sz w:val="32"/>
                <w:szCs w:val="32"/>
                <w:rtl/>
                <w:lang w:bidi="ar-SY"/>
              </w:rPr>
              <w:t>التعامل مع الحالات الطارئة.</w:t>
            </w:r>
          </w:p>
          <w:p w:rsidR="00EC4481" w:rsidRPr="00EC4481" w:rsidRDefault="00EC4481">
            <w:pPr>
              <w:pStyle w:val="NoSpacing"/>
              <w:numPr>
                <w:ilvl w:val="0"/>
                <w:numId w:val="5"/>
              </w:numPr>
              <w:spacing w:line="360" w:lineRule="auto"/>
              <w:jc w:val="both"/>
              <w:rPr>
                <w:color w:val="002060"/>
                <w:sz w:val="32"/>
                <w:szCs w:val="32"/>
                <w:rtl/>
                <w:lang w:bidi="ar-SY"/>
              </w:rPr>
            </w:pPr>
            <w:r w:rsidRPr="00EC4481">
              <w:rPr>
                <w:color w:val="002060"/>
                <w:sz w:val="32"/>
                <w:szCs w:val="32"/>
                <w:rtl/>
                <w:lang w:bidi="ar-SY"/>
              </w:rPr>
              <w:t>ضمان سرعة الاستجابة للمخاطر.</w:t>
            </w:r>
          </w:p>
          <w:p w:rsidR="00EC4481" w:rsidRPr="00EC4481" w:rsidRDefault="00EC4481">
            <w:pPr>
              <w:pStyle w:val="NoSpacing"/>
              <w:numPr>
                <w:ilvl w:val="0"/>
                <w:numId w:val="5"/>
              </w:numPr>
              <w:spacing w:line="360" w:lineRule="auto"/>
              <w:jc w:val="both"/>
              <w:rPr>
                <w:color w:val="002060"/>
                <w:sz w:val="32"/>
                <w:szCs w:val="32"/>
                <w:lang w:bidi="ar-SY"/>
              </w:rPr>
            </w:pPr>
            <w:r w:rsidRPr="00EC4481">
              <w:rPr>
                <w:rFonts w:hint="cs"/>
                <w:color w:val="002060"/>
                <w:sz w:val="32"/>
                <w:szCs w:val="32"/>
                <w:rtl/>
                <w:lang w:bidi="ar-SY"/>
              </w:rPr>
              <w:t>نشاط تدريبي.</w:t>
            </w:r>
          </w:p>
          <w:p w:rsidR="00EC4481" w:rsidRPr="009F34C6" w:rsidRDefault="00EC4481" w:rsidP="00EC4481">
            <w:pPr>
              <w:spacing w:after="200"/>
              <w:rPr>
                <w:rFonts w:ascii="Sakkal Majalla" w:hAnsi="Sakkal Majalla"/>
                <w:b/>
                <w:bCs/>
                <w:sz w:val="52"/>
                <w:szCs w:val="56"/>
                <w:rtl/>
              </w:rPr>
            </w:pPr>
          </w:p>
        </w:tc>
        <w:tc>
          <w:tcPr>
            <w:tcW w:w="4348" w:type="dxa"/>
          </w:tcPr>
          <w:p w:rsidR="00EC4481" w:rsidRDefault="00F9337C" w:rsidP="00EC4481">
            <w:pPr>
              <w:spacing w:after="160" w:line="254" w:lineRule="auto"/>
              <w:jc w:val="left"/>
              <w:rPr>
                <w:rFonts w:ascii="Sakkal Majalla" w:hAnsi="Sakkal Majalla"/>
                <w:b/>
                <w:bCs/>
                <w:sz w:val="52"/>
                <w:szCs w:val="56"/>
                <w:rtl/>
                <w:lang w:bidi="ar-EG"/>
              </w:rPr>
            </w:pPr>
            <w:hyperlink r:id="rId104" w:history="1">
              <w:r w:rsidR="00EC4481" w:rsidRPr="00F9337C">
                <w:rPr>
                  <w:rStyle w:val="Hyperlink"/>
                  <w:rFonts w:ascii="Sakkal Majalla" w:hAnsi="Sakkal Majalla" w:hint="cs"/>
                  <w:b/>
                  <w:bCs/>
                  <w:sz w:val="52"/>
                  <w:szCs w:val="56"/>
                  <w:rtl/>
                  <w:lang w:bidi="ar-EG"/>
                </w:rPr>
                <w:t>أهداف</w:t>
              </w:r>
              <w:r w:rsidR="00EC4481" w:rsidRPr="00F9337C">
                <w:rPr>
                  <w:rStyle w:val="Hyperlink"/>
                  <w:rFonts w:ascii="Sakkal Majalla" w:hAnsi="Sakkal Majalla"/>
                  <w:b/>
                  <w:bCs/>
                  <w:sz w:val="52"/>
                  <w:szCs w:val="56"/>
                  <w:rtl/>
                  <w:lang w:bidi="ar-EG"/>
                </w:rPr>
                <w:t xml:space="preserve"> الجلسة:</w:t>
              </w:r>
            </w:hyperlink>
          </w:p>
          <w:p w:rsidR="00EC4481" w:rsidRPr="00B4041F" w:rsidRDefault="00EC4481" w:rsidP="00EC4481">
            <w:pPr>
              <w:spacing w:line="240" w:lineRule="auto"/>
              <w:rPr>
                <w:rtl/>
              </w:rPr>
            </w:pPr>
            <w:r w:rsidRPr="00B4041F">
              <w:rPr>
                <w:rtl/>
              </w:rPr>
              <w:t>بعد الانتهاء من المشاركة في أنشطة هذه الجلسة، سيتمكّن المشارك من:</w:t>
            </w:r>
          </w:p>
          <w:p w:rsidR="00EC4481" w:rsidRPr="00EC4481" w:rsidRDefault="00EC4481">
            <w:pPr>
              <w:pStyle w:val="NoSpacing"/>
              <w:numPr>
                <w:ilvl w:val="0"/>
                <w:numId w:val="5"/>
              </w:numPr>
              <w:spacing w:line="192" w:lineRule="auto"/>
              <w:jc w:val="both"/>
              <w:rPr>
                <w:color w:val="002060"/>
                <w:sz w:val="32"/>
                <w:szCs w:val="32"/>
                <w:rtl/>
                <w:lang w:bidi="ar-SY"/>
              </w:rPr>
            </w:pPr>
            <w:r w:rsidRPr="00EC4481">
              <w:rPr>
                <w:rFonts w:hint="cs"/>
                <w:color w:val="002060"/>
                <w:sz w:val="32"/>
                <w:szCs w:val="32"/>
                <w:rtl/>
                <w:lang w:bidi="ar-SY"/>
              </w:rPr>
              <w:t xml:space="preserve">معرفة أهم النقاط التي يشملها </w:t>
            </w:r>
            <w:r w:rsidRPr="00EC4481">
              <w:rPr>
                <w:color w:val="002060"/>
                <w:sz w:val="32"/>
                <w:szCs w:val="32"/>
                <w:rtl/>
                <w:lang w:bidi="ar-SY"/>
              </w:rPr>
              <w:t>تدريب فرق الأمن والسلامة</w:t>
            </w:r>
            <w:r w:rsidRPr="00EC4481">
              <w:rPr>
                <w:rFonts w:hint="cs"/>
                <w:color w:val="002060"/>
                <w:sz w:val="32"/>
                <w:szCs w:val="32"/>
                <w:rtl/>
                <w:lang w:bidi="ar-SY"/>
              </w:rPr>
              <w:t>.</w:t>
            </w:r>
          </w:p>
          <w:p w:rsidR="00EC4481" w:rsidRPr="00EC4481" w:rsidRDefault="00EC4481">
            <w:pPr>
              <w:pStyle w:val="NoSpacing"/>
              <w:numPr>
                <w:ilvl w:val="0"/>
                <w:numId w:val="5"/>
              </w:numPr>
              <w:spacing w:line="192" w:lineRule="auto"/>
              <w:jc w:val="both"/>
              <w:rPr>
                <w:color w:val="002060"/>
                <w:sz w:val="32"/>
                <w:szCs w:val="32"/>
                <w:lang w:bidi="ar-SY"/>
              </w:rPr>
            </w:pPr>
            <w:r w:rsidRPr="00EC4481">
              <w:rPr>
                <w:rFonts w:hint="cs"/>
                <w:color w:val="002060"/>
                <w:sz w:val="32"/>
                <w:szCs w:val="32"/>
                <w:rtl/>
                <w:lang w:bidi="ar-SY"/>
              </w:rPr>
              <w:t xml:space="preserve">تصنيف المعوّقات التي تواجه </w:t>
            </w:r>
            <w:r w:rsidRPr="00EC4481">
              <w:rPr>
                <w:color w:val="002060"/>
                <w:sz w:val="32"/>
                <w:szCs w:val="32"/>
                <w:rtl/>
                <w:lang w:bidi="ar-SY"/>
              </w:rPr>
              <w:t>تدريب فرق الأمن والسلامة</w:t>
            </w:r>
            <w:r w:rsidRPr="00EC4481">
              <w:rPr>
                <w:rFonts w:hint="cs"/>
                <w:color w:val="002060"/>
                <w:sz w:val="32"/>
                <w:szCs w:val="32"/>
                <w:rtl/>
                <w:lang w:bidi="ar-SY"/>
              </w:rPr>
              <w:t xml:space="preserve"> وكيفية التغلّب عليها.</w:t>
            </w:r>
          </w:p>
          <w:p w:rsidR="00EC4481" w:rsidRPr="00EC4481" w:rsidRDefault="00EC4481">
            <w:pPr>
              <w:pStyle w:val="NoSpacing"/>
              <w:numPr>
                <w:ilvl w:val="0"/>
                <w:numId w:val="5"/>
              </w:numPr>
              <w:spacing w:line="192" w:lineRule="auto"/>
              <w:jc w:val="both"/>
              <w:rPr>
                <w:color w:val="002060"/>
                <w:sz w:val="32"/>
                <w:szCs w:val="32"/>
                <w:rtl/>
                <w:lang w:bidi="ar-SY"/>
              </w:rPr>
            </w:pPr>
            <w:r w:rsidRPr="00EC4481">
              <w:rPr>
                <w:rFonts w:hint="cs"/>
                <w:color w:val="002060"/>
                <w:sz w:val="32"/>
                <w:szCs w:val="32"/>
                <w:rtl/>
                <w:lang w:bidi="ar-SY"/>
              </w:rPr>
              <w:t>تعلّم كيفية وضع</w:t>
            </w:r>
            <w:r w:rsidRPr="00EC4481">
              <w:rPr>
                <w:color w:val="002060"/>
                <w:sz w:val="32"/>
                <w:szCs w:val="32"/>
                <w:rtl/>
                <w:lang w:bidi="ar-SY"/>
              </w:rPr>
              <w:t xml:space="preserve"> </w:t>
            </w:r>
            <w:r w:rsidRPr="00EC4481">
              <w:rPr>
                <w:rFonts w:hint="cs"/>
                <w:color w:val="002060"/>
                <w:sz w:val="32"/>
                <w:szCs w:val="32"/>
                <w:rtl/>
                <w:lang w:bidi="ar-SY"/>
              </w:rPr>
              <w:t>إجراءات</w:t>
            </w:r>
            <w:r w:rsidRPr="00EC4481">
              <w:rPr>
                <w:color w:val="002060"/>
                <w:sz w:val="32"/>
                <w:szCs w:val="32"/>
                <w:rtl/>
                <w:lang w:bidi="ar-SY"/>
              </w:rPr>
              <w:t xml:space="preserve"> </w:t>
            </w:r>
            <w:r w:rsidRPr="00EC4481">
              <w:rPr>
                <w:rFonts w:hint="cs"/>
                <w:color w:val="002060"/>
                <w:sz w:val="32"/>
                <w:szCs w:val="32"/>
                <w:rtl/>
                <w:lang w:bidi="ar-SY"/>
              </w:rPr>
              <w:t>فعالة</w:t>
            </w:r>
            <w:r w:rsidRPr="00EC4481">
              <w:rPr>
                <w:color w:val="002060"/>
                <w:sz w:val="32"/>
                <w:szCs w:val="32"/>
                <w:rtl/>
                <w:lang w:bidi="ar-SY"/>
              </w:rPr>
              <w:t xml:space="preserve"> </w:t>
            </w:r>
            <w:r w:rsidRPr="00EC4481">
              <w:rPr>
                <w:rFonts w:hint="cs"/>
                <w:color w:val="002060"/>
                <w:sz w:val="32"/>
                <w:szCs w:val="32"/>
                <w:rtl/>
                <w:lang w:bidi="ar-SY"/>
              </w:rPr>
              <w:t>للتفتيش</w:t>
            </w:r>
            <w:r w:rsidRPr="00EC4481">
              <w:rPr>
                <w:color w:val="002060"/>
                <w:sz w:val="32"/>
                <w:szCs w:val="32"/>
                <w:rtl/>
                <w:lang w:bidi="ar-SY"/>
              </w:rPr>
              <w:t xml:space="preserve"> </w:t>
            </w:r>
            <w:r w:rsidRPr="00EC4481">
              <w:rPr>
                <w:rFonts w:hint="cs"/>
                <w:color w:val="002060"/>
                <w:sz w:val="32"/>
                <w:szCs w:val="32"/>
                <w:rtl/>
                <w:lang w:bidi="ar-SY"/>
              </w:rPr>
              <w:t>والرقابة على الحشود، وأهم فوائدها.</w:t>
            </w:r>
          </w:p>
          <w:p w:rsidR="00EC4481" w:rsidRPr="00EC4481" w:rsidRDefault="00EC4481">
            <w:pPr>
              <w:pStyle w:val="NoSpacing"/>
              <w:numPr>
                <w:ilvl w:val="0"/>
                <w:numId w:val="5"/>
              </w:numPr>
              <w:spacing w:line="192" w:lineRule="auto"/>
              <w:jc w:val="both"/>
              <w:rPr>
                <w:color w:val="002060"/>
                <w:sz w:val="32"/>
                <w:szCs w:val="32"/>
                <w:lang w:bidi="ar-SY"/>
              </w:rPr>
            </w:pPr>
            <w:r w:rsidRPr="00EC4481">
              <w:rPr>
                <w:rFonts w:hint="cs"/>
                <w:color w:val="002060"/>
                <w:sz w:val="32"/>
                <w:szCs w:val="32"/>
                <w:rtl/>
                <w:lang w:bidi="ar-SY"/>
              </w:rPr>
              <w:t xml:space="preserve">الاطلاع على بعض </w:t>
            </w:r>
            <w:r w:rsidRPr="00EC4481">
              <w:rPr>
                <w:color w:val="002060"/>
                <w:sz w:val="32"/>
                <w:szCs w:val="32"/>
                <w:rtl/>
                <w:lang w:bidi="ar-SY"/>
              </w:rPr>
              <w:t>النصائح والإرشادات لتنظيم حركة الجمهور والفصل بين الفئات</w:t>
            </w:r>
            <w:r w:rsidRPr="00EC4481">
              <w:rPr>
                <w:rFonts w:hint="cs"/>
                <w:color w:val="002060"/>
                <w:sz w:val="32"/>
                <w:szCs w:val="32"/>
                <w:rtl/>
                <w:lang w:bidi="ar-SY"/>
              </w:rPr>
              <w:t>.</w:t>
            </w:r>
          </w:p>
          <w:p w:rsidR="00EC4481" w:rsidRPr="00EC4481" w:rsidRDefault="00EC4481">
            <w:pPr>
              <w:pStyle w:val="NoSpacing"/>
              <w:numPr>
                <w:ilvl w:val="0"/>
                <w:numId w:val="5"/>
              </w:numPr>
              <w:spacing w:line="192" w:lineRule="auto"/>
              <w:jc w:val="both"/>
              <w:rPr>
                <w:color w:val="002060"/>
                <w:sz w:val="32"/>
                <w:szCs w:val="32"/>
                <w:lang w:bidi="ar-SY"/>
              </w:rPr>
            </w:pPr>
            <w:r w:rsidRPr="00EC4481">
              <w:rPr>
                <w:rFonts w:hint="cs"/>
                <w:color w:val="002060"/>
                <w:sz w:val="32"/>
                <w:szCs w:val="32"/>
                <w:rtl/>
                <w:lang w:bidi="ar-SY"/>
              </w:rPr>
              <w:t xml:space="preserve">توضيح أهم </w:t>
            </w:r>
            <w:r w:rsidRPr="00EC4481">
              <w:rPr>
                <w:color w:val="002060"/>
                <w:sz w:val="32"/>
                <w:szCs w:val="32"/>
                <w:rtl/>
                <w:lang w:bidi="ar-SY"/>
              </w:rPr>
              <w:t>الخطوات التي يمكن اتباعها للتعامل مع الحالات الطارئة في إدارة الحشود</w:t>
            </w:r>
            <w:r w:rsidRPr="00EC4481">
              <w:rPr>
                <w:rFonts w:hint="cs"/>
                <w:color w:val="002060"/>
                <w:sz w:val="32"/>
                <w:szCs w:val="32"/>
                <w:rtl/>
                <w:lang w:bidi="ar-SY"/>
              </w:rPr>
              <w:t>.</w:t>
            </w:r>
          </w:p>
          <w:p w:rsidR="00EC4481" w:rsidRPr="00EC4481" w:rsidRDefault="00EC4481">
            <w:pPr>
              <w:pStyle w:val="NoSpacing"/>
              <w:numPr>
                <w:ilvl w:val="0"/>
                <w:numId w:val="5"/>
              </w:numPr>
              <w:spacing w:line="192" w:lineRule="auto"/>
              <w:jc w:val="both"/>
              <w:rPr>
                <w:color w:val="002060"/>
                <w:sz w:val="32"/>
                <w:szCs w:val="32"/>
                <w:rtl/>
                <w:lang w:bidi="ar-SY"/>
              </w:rPr>
            </w:pPr>
            <w:r w:rsidRPr="00EC4481">
              <w:rPr>
                <w:rFonts w:hint="cs"/>
                <w:color w:val="002060"/>
                <w:sz w:val="32"/>
                <w:szCs w:val="32"/>
                <w:rtl/>
                <w:lang w:bidi="ar-SY"/>
              </w:rPr>
              <w:t>تحديد أهم فوائد وإيجابيات سرعة الاستجابة للمخاطر.</w:t>
            </w:r>
          </w:p>
          <w:p w:rsidR="00EC4481" w:rsidRPr="00CE77ED" w:rsidRDefault="00EC4481" w:rsidP="00EC4481">
            <w:pPr>
              <w:pStyle w:val="NoSpacing"/>
              <w:ind w:left="360"/>
              <w:rPr>
                <w:b/>
                <w:bCs w:val="0"/>
                <w:color w:val="002060"/>
                <w:rtl/>
              </w:rPr>
            </w:pPr>
          </w:p>
        </w:tc>
      </w:tr>
    </w:tbl>
    <w:p w:rsidR="00986395" w:rsidRPr="00BE0014" w:rsidRDefault="006514A3" w:rsidP="00BE0014">
      <w:pPr>
        <w:bidi w:val="0"/>
        <w:spacing w:after="160" w:line="256" w:lineRule="auto"/>
        <w:jc w:val="left"/>
        <w:rPr>
          <w:rFonts w:cs="PT Bold Heading"/>
          <w:sz w:val="52"/>
          <w:szCs w:val="56"/>
        </w:rPr>
      </w:pPr>
      <w:r>
        <w:rPr>
          <w:rFonts w:cs="PT Bold Heading"/>
          <w:noProof/>
          <w:sz w:val="52"/>
          <w:szCs w:val="56"/>
          <w:rtl/>
        </w:rPr>
        <mc:AlternateContent>
          <mc:Choice Requires="wpg">
            <w:drawing>
              <wp:anchor distT="0" distB="0" distL="114300" distR="114300" simplePos="0" relativeHeight="252700672" behindDoc="0" locked="0" layoutInCell="1" allowOverlap="1" wp14:anchorId="4280C222" wp14:editId="516F37D3">
                <wp:simplePos x="0" y="0"/>
                <wp:positionH relativeFrom="column">
                  <wp:posOffset>4107180</wp:posOffset>
                </wp:positionH>
                <wp:positionV relativeFrom="paragraph">
                  <wp:posOffset>855345</wp:posOffset>
                </wp:positionV>
                <wp:extent cx="2285365" cy="833606"/>
                <wp:effectExtent l="0" t="0" r="0" b="43180"/>
                <wp:wrapNone/>
                <wp:docPr id="769911" name="مجموعة 769911"/>
                <wp:cNvGraphicFramePr/>
                <a:graphic xmlns:a="http://schemas.openxmlformats.org/drawingml/2006/main">
                  <a:graphicData uri="http://schemas.microsoft.com/office/word/2010/wordprocessingGroup">
                    <wpg:wgp>
                      <wpg:cNvGrpSpPr/>
                      <wpg:grpSpPr>
                        <a:xfrm>
                          <a:off x="0" y="0"/>
                          <a:ext cx="2285365" cy="833606"/>
                          <a:chOff x="174172" y="0"/>
                          <a:chExt cx="2285365" cy="833606"/>
                        </a:xfrm>
                      </wpg:grpSpPr>
                      <wps:wsp>
                        <wps:cNvPr id="769912" name="مربع نص 8"/>
                        <wps:cNvSpPr txBox="1">
                          <a:spLocks noChangeAspect="1"/>
                        </wps:cNvSpPr>
                        <wps:spPr>
                          <a:xfrm rot="1380000">
                            <a:off x="174172" y="0"/>
                            <a:ext cx="2285365" cy="450850"/>
                          </a:xfrm>
                          <a:prstGeom prst="rect">
                            <a:avLst/>
                          </a:prstGeom>
                          <a:noFill/>
                        </wps:spPr>
                        <wps:txbx>
                          <w:txbxContent>
                            <w:p w:rsidR="006514A3" w:rsidRPr="00CB5E27" w:rsidRDefault="006514A3" w:rsidP="006514A3">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الجلسة الأولى</w:t>
                              </w:r>
                            </w:p>
                          </w:txbxContent>
                        </wps:txbx>
                        <wps:bodyPr wrap="square" rtlCol="1">
                          <a:spAutoFit/>
                        </wps:bodyPr>
                      </wps:wsp>
                      <pic:pic xmlns:pic="http://schemas.openxmlformats.org/drawingml/2006/picture">
                        <pic:nvPicPr>
                          <pic:cNvPr id="769913" name="صورة 14"/>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1924267" y="404038"/>
                            <a:ext cx="429536" cy="429568"/>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280C222" id="مجموعة 769911" o:spid="_x0000_s2007" style="position:absolute;margin-left:323.4pt;margin-top:67.35pt;width:179.95pt;height:65.65pt;z-index:252700672;mso-position-horizontal-relative:text;mso-position-vertical-relative:text;mso-width-relative:margin;mso-height-relative:margin" coordorigin="1741" coordsize="22853,8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">
                <v:shape id="مربع نص 8" o:spid="_x0000_s2008" type="#_x0000_t202" style="position:absolute;left:1741;width:22854;height:4508;rotation: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" filled="f" stroked="f">
                  <o:lock v:ext="edit" aspectratio="t"/>
                  <v:textbox style="mso-fit-shape-to-text:t">
                    <w:txbxContent>
                      <w:p w14:paraId="569EB79F" w14:textId="77777777" w:rsidR="006514A3" w:rsidRPr="00CB5E27" w:rsidRDefault="006514A3" w:rsidP="006514A3">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الجلسة الأولى</w:t>
                        </w:r>
                      </w:p>
                    </w:txbxContent>
                  </v:textbox>
                </v:shape>
                <v:shape id="صورة 14" o:spid="_x0000_s2009" type="#_x0000_t75" style="position:absolute;left:19242;top:4040;width:4296;height:4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">
                  <v:imagedata r:id="rId62" o:title=""/>
                </v:shape>
              </v:group>
            </w:pict>
          </mc:Fallback>
        </mc:AlternateContent>
      </w:r>
      <w:r w:rsidR="009E7CAF">
        <w:rPr>
          <w:rFonts w:cs="PT Bold Heading" w:hint="cs"/>
          <w:sz w:val="52"/>
          <w:szCs w:val="56"/>
          <w:rtl/>
        </w:rPr>
        <w:br w:type="page"/>
      </w:r>
    </w:p>
    <w:p w:rsidR="00EC4481" w:rsidRDefault="00EC4481" w:rsidP="00EC4481">
      <w:pPr>
        <w:jc w:val="center"/>
        <w:rPr>
          <w:rFonts w:ascii="Sakkal Majalla" w:hAnsi="Sakkal Majalla"/>
          <w:b/>
          <w:bCs/>
          <w:color w:val="002060"/>
          <w:sz w:val="34"/>
          <w:rtl/>
          <w:lang w:bidi="ar-EG"/>
        </w:rPr>
      </w:pPr>
      <w:r w:rsidRPr="00D05800">
        <w:rPr>
          <w:rFonts w:hint="cs"/>
          <w:b/>
          <w:bCs/>
          <w:color w:val="002060"/>
          <w:rtl/>
        </w:rPr>
        <w:lastRenderedPageBreak/>
        <w:t>يرجى متابعة الفيديو الآتي:</w:t>
      </w:r>
    </w:p>
    <w:p w:rsidR="00EC4481" w:rsidRDefault="00EC4481" w:rsidP="00EC4481">
      <w:pPr>
        <w:jc w:val="center"/>
        <w:rPr>
          <w:rFonts w:ascii="Sakkal Majalla" w:hAnsi="Sakkal Majalla"/>
          <w:color w:val="002060"/>
          <w:sz w:val="34"/>
          <w:rtl/>
          <w:lang w:bidi="ar-EG"/>
        </w:rPr>
      </w:pPr>
      <w:r>
        <w:rPr>
          <w:noProof/>
          <w:rtl/>
        </w:rPr>
        <w:drawing>
          <wp:inline distT="0" distB="0" distL="0" distR="0" wp14:anchorId="287B39F3" wp14:editId="50C643B9">
            <wp:extent cx="1037116" cy="719066"/>
            <wp:effectExtent l="0" t="0" r="0" b="5080"/>
            <wp:docPr id="1395634526" name="صورة 1395634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youtube-logo-6019878_640-removebg-preview.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048278" cy="726805"/>
                    </a:xfrm>
                    <a:prstGeom prst="rect">
                      <a:avLst/>
                    </a:prstGeom>
                  </pic:spPr>
                </pic:pic>
              </a:graphicData>
            </a:graphic>
          </wp:inline>
        </w:drawing>
      </w:r>
    </w:p>
    <w:p w:rsidR="00EC4481" w:rsidRDefault="00B07E69" w:rsidP="00EC4481">
      <w:pPr>
        <w:jc w:val="center"/>
        <w:rPr>
          <w:rFonts w:ascii="Sakkal Majalla" w:eastAsia="Times New Roman" w:hAnsi="Sakkal Majalla"/>
          <w:b/>
          <w:bCs/>
          <w:sz w:val="34"/>
          <w:rtl/>
        </w:rPr>
      </w:pPr>
      <w:hyperlink r:id="rId105" w:history="1">
        <w:r w:rsidR="00EC4481" w:rsidRPr="00EC4481">
          <w:rPr>
            <w:rFonts w:ascii="Sakkal Majalla" w:eastAsia="Times New Roman" w:hAnsi="Sakkal Majalla"/>
            <w:b/>
            <w:bCs/>
            <w:color w:val="0563C1"/>
            <w:sz w:val="34"/>
            <w:u w:val="single"/>
          </w:rPr>
          <w:t>https://youtu.be/9zg95NrrUdY</w:t>
        </w:r>
      </w:hyperlink>
    </w:p>
    <w:p w:rsidR="00EC4481" w:rsidRDefault="00EC4481" w:rsidP="00EC4481">
      <w:pPr>
        <w:jc w:val="center"/>
        <w:rPr>
          <w:rFonts w:ascii="Sakkal Majalla" w:eastAsia="Times New Roman" w:hAnsi="Sakkal Majalla"/>
          <w:b/>
          <w:bCs/>
          <w:sz w:val="34"/>
          <w:rtl/>
        </w:rPr>
      </w:pPr>
      <w:r w:rsidRPr="00BD5495">
        <w:rPr>
          <w:rFonts w:ascii="Sakkal Majalla" w:hAnsi="Sakkal Majalla"/>
          <w:noProof/>
          <w:color w:val="002060"/>
          <w:sz w:val="34"/>
        </w:rPr>
        <mc:AlternateContent>
          <mc:Choice Requires="wpg">
            <w:drawing>
              <wp:inline distT="0" distB="0" distL="0" distR="0" wp14:anchorId="0E6CB86B" wp14:editId="6120E9BF">
                <wp:extent cx="5731510" cy="895350"/>
                <wp:effectExtent l="0" t="0" r="21590" b="19050"/>
                <wp:docPr id="120186262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60772612" name="صورة 360772612"/>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59588947" name="مجموعة 1959588947"/>
                        <wpg:cNvGrpSpPr/>
                        <wpg:grpSpPr>
                          <a:xfrm>
                            <a:off x="0" y="0"/>
                            <a:ext cx="5731510" cy="895350"/>
                            <a:chOff x="0" y="0"/>
                            <a:chExt cx="5878196" cy="918845"/>
                          </a:xfrm>
                        </wpg:grpSpPr>
                        <wpg:grpSp>
                          <wpg:cNvPr id="1243997691" name="مجموعة 1243997691"/>
                          <wpg:cNvGrpSpPr/>
                          <wpg:grpSpPr>
                            <a:xfrm>
                              <a:off x="0" y="0"/>
                              <a:ext cx="5878196" cy="918845"/>
                              <a:chOff x="0" y="0"/>
                              <a:chExt cx="6240348" cy="919070"/>
                            </a:xfrm>
                          </wpg:grpSpPr>
                          <wpg:grpSp>
                            <wpg:cNvPr id="820721060" name="مجموعة 820721060"/>
                            <wpg:cNvGrpSpPr/>
                            <wpg:grpSpPr>
                              <a:xfrm>
                                <a:off x="0" y="169208"/>
                                <a:ext cx="5433072" cy="580613"/>
                                <a:chOff x="0" y="169208"/>
                                <a:chExt cx="5433072" cy="580613"/>
                              </a:xfrm>
                            </wpg:grpSpPr>
                            <wps:wsp>
                              <wps:cNvPr id="202784522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23915194"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22619852" name="شكل بيضاوي 722619852"/>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9255278" name="مربع نص 41"/>
                          <wps:cNvSpPr txBox="1"/>
                          <wps:spPr>
                            <a:xfrm>
                              <a:off x="204484" y="256879"/>
                              <a:ext cx="4616071" cy="377965"/>
                            </a:xfrm>
                            <a:prstGeom prst="rect">
                              <a:avLst/>
                            </a:prstGeom>
                            <a:noFill/>
                          </wps:spPr>
                          <wps:txbx>
                            <w:txbxContent>
                              <w:p w:rsidR="00EC4481" w:rsidRPr="00FD172F" w:rsidRDefault="00FD172F" w:rsidP="00FD172F">
                                <w:pPr>
                                  <w:pStyle w:val="a0"/>
                                  <w:rPr>
                                    <w:sz w:val="40"/>
                                    <w:szCs w:val="40"/>
                                  </w:rPr>
                                </w:pPr>
                                <w:r w:rsidRPr="00FD172F">
                                  <w:rPr>
                                    <w:sz w:val="40"/>
                                    <w:szCs w:val="40"/>
                                    <w:rtl/>
                                  </w:rPr>
                                  <w:t>تدريب فرق الأمن والسلامة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E6CB86B" id="_x0000_s201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">
                <v:shape id="صورة 360772612" o:spid="_x0000_s201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">
                  <v:imagedata r:id="rId69" o:title=""/>
                </v:shape>
                <v:group id="مجموعة 1959588947" o:spid="_x0000_s20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">
                  <v:group id="مجموعة 1243997691" o:spid="_x0000_s20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">
                    <v:group id="مجموعة 820721060" o:spid="_x0000_s20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">
                      <v:shape id="شكل حر 42" o:spid="_x0000_s20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0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" fillcolor="#2b5474" stroked="f" strokeweight="1pt">
                        <v:stroke joinstyle="miter"/>
                      </v:roundrect>
                    </v:group>
                    <v:oval id="شكل بيضاوي 722619852" o:spid="_x0000_s20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" filled="f" strokecolor="#579da5" strokeweight="1pt">
                      <v:stroke joinstyle="miter"/>
                    </v:oval>
                  </v:group>
                  <v:shape id="مربع نص 41" o:spid="_x0000_s2018"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" filled="f" stroked="f">
                    <v:textbox style="mso-fit-shape-to-text:t">
                      <w:txbxContent>
                        <w:p w14:paraId="115A2E63" w14:textId="6F1992F7" w:rsidR="00EC4481" w:rsidRPr="00FD172F" w:rsidRDefault="00FD172F" w:rsidP="00FD172F">
                          <w:pPr>
                            <w:pStyle w:val="a0"/>
                            <w:rPr>
                              <w:sz w:val="40"/>
                              <w:szCs w:val="40"/>
                            </w:rPr>
                          </w:pPr>
                          <w:r w:rsidRPr="00FD172F">
                            <w:rPr>
                              <w:sz w:val="40"/>
                              <w:szCs w:val="40"/>
                              <w:rtl/>
                            </w:rPr>
                            <w:t>تدريب فرق الأمن والسلامة</w:t>
                          </w:r>
                        </w:p>
                      </w:txbxContent>
                    </v:textbox>
                  </v:shape>
                </v:group>
                <w10:anchorlock/>
              </v:group>
            </w:pict>
          </mc:Fallback>
        </mc:AlternateContent>
      </w:r>
    </w:p>
    <w:p w:rsidR="00FD172F" w:rsidRPr="00FD172F" w:rsidRDefault="00F9337C" w:rsidP="00FD172F">
      <w:pPr>
        <w:rPr>
          <w:color w:val="C00000"/>
        </w:rPr>
      </w:pPr>
      <w:hyperlink r:id="rId106" w:history="1">
        <w:r w:rsidR="00FD172F" w:rsidRPr="00F9337C">
          <w:rPr>
            <w:rStyle w:val="Hyperlink"/>
            <w:rtl/>
          </w:rPr>
          <w:t>تدريب فرق الأمن والسلامة على إدارة الحشود يمكن أن يشمل النقاط التالية:</w:t>
        </w:r>
      </w:hyperlink>
    </w:p>
    <w:p w:rsidR="00FD172F" w:rsidRPr="006F0844" w:rsidRDefault="00FD172F"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5823458F" wp14:editId="46B4208C">
                <wp:extent cx="5731510" cy="890905"/>
                <wp:effectExtent l="0" t="0" r="2540" b="23495"/>
                <wp:docPr id="147089166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008027876" name="مجموعة 1008027876"/>
                        <wpg:cNvGrpSpPr/>
                        <wpg:grpSpPr>
                          <a:xfrm>
                            <a:off x="0" y="0"/>
                            <a:ext cx="5731510" cy="895351"/>
                            <a:chOff x="0" y="0"/>
                            <a:chExt cx="5878196" cy="918845"/>
                          </a:xfrm>
                        </wpg:grpSpPr>
                        <wpg:grpSp>
                          <wpg:cNvPr id="124065226" name="مجموعة 124065226"/>
                          <wpg:cNvGrpSpPr/>
                          <wpg:grpSpPr>
                            <a:xfrm>
                              <a:off x="0" y="0"/>
                              <a:ext cx="5878196" cy="918845"/>
                              <a:chOff x="0" y="0"/>
                              <a:chExt cx="6240348" cy="919070"/>
                            </a:xfrm>
                          </wpg:grpSpPr>
                          <wpg:grpSp>
                            <wpg:cNvPr id="1351625643" name="مجموعة 1351625643"/>
                            <wpg:cNvGrpSpPr/>
                            <wpg:grpSpPr>
                              <a:xfrm>
                                <a:off x="0" y="169208"/>
                                <a:ext cx="5433072" cy="580613"/>
                                <a:chOff x="0" y="169208"/>
                                <a:chExt cx="5433072" cy="580613"/>
                              </a:xfrm>
                            </wpg:grpSpPr>
                            <wps:wsp>
                              <wps:cNvPr id="161422034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0334467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4409315" name="شكل بيضاوي 164440931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0612058" name="مربع نص 41"/>
                          <wps:cNvSpPr txBox="1"/>
                          <wps:spPr>
                            <a:xfrm>
                              <a:off x="204484" y="256541"/>
                              <a:ext cx="4616122" cy="379598"/>
                            </a:xfrm>
                            <a:prstGeom prst="rect">
                              <a:avLst/>
                            </a:prstGeom>
                            <a:noFill/>
                          </wps:spPr>
                          <wps:txbx>
                            <w:txbxContent>
                              <w:p w:rsidR="00FD172F" w:rsidRPr="00767863" w:rsidRDefault="00FD172F" w:rsidP="00FD172F">
                                <w:pPr>
                                  <w:pStyle w:val="a0"/>
                                  <w:rPr>
                                    <w:sz w:val="40"/>
                                    <w:szCs w:val="40"/>
                                    <w:lang w:bidi="ar-SY"/>
                                  </w:rPr>
                                </w:pPr>
                                <w:r w:rsidRPr="006F0844">
                                  <w:rPr>
                                    <w:sz w:val="40"/>
                                    <w:szCs w:val="40"/>
                                    <w:rtl/>
                                  </w:rPr>
                                  <w:t>تحليل المخاطر:</w:t>
                                </w:r>
                              </w:p>
                            </w:txbxContent>
                          </wps:txbx>
                          <wps:bodyPr wrap="square" rtlCol="1">
                            <a:spAutoFit/>
                          </wps:bodyPr>
                        </wps:wsp>
                      </wpg:grpSp>
                      <pic:pic xmlns:pic="http://schemas.openxmlformats.org/drawingml/2006/picture">
                        <pic:nvPicPr>
                          <pic:cNvPr id="1673480100" name="صورة 167348010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823458F" id="_x0000_s201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HozSwafBwAADx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1008027876" o:spid="_x0000_s20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">
                  <v:group id="مجموعة 124065226" o:spid="_x0000_s20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">
                    <v:group id="مجموعة 1351625643" o:spid="_x0000_s20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">
                      <v:shape id="شكل حر 50" o:spid="_x0000_s20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" fillcolor="#579da5" stroked="f" strokeweight="1pt">
                        <v:stroke joinstyle="miter"/>
                      </v:roundrect>
                    </v:group>
                    <v:oval id="شكل بيضاوي 1644409315" o:spid="_x0000_s20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" filled="f" strokecolor="#2b5474" strokeweight="1pt">
                      <v:stroke joinstyle="miter"/>
                    </v:oval>
                  </v:group>
                  <v:shape id="مربع نص 41" o:spid="_x0000_s2026"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" filled="f" stroked="f">
                    <v:textbox style="mso-fit-shape-to-text:t">
                      <w:txbxContent>
                        <w:p w14:paraId="0A681834" w14:textId="0A409DDB" w:rsidR="00FD172F" w:rsidRPr="00767863" w:rsidRDefault="00FD172F" w:rsidP="00FD172F">
                          <w:pPr>
                            <w:pStyle w:val="a0"/>
                            <w:rPr>
                              <w:sz w:val="40"/>
                              <w:szCs w:val="40"/>
                              <w:lang w:bidi="ar-SY"/>
                            </w:rPr>
                          </w:pPr>
                          <w:r w:rsidRPr="006F0844">
                            <w:rPr>
                              <w:sz w:val="40"/>
                              <w:szCs w:val="40"/>
                              <w:rtl/>
                            </w:rPr>
                            <w:t>تحليل المخاطر:</w:t>
                          </w:r>
                        </w:p>
                      </w:txbxContent>
                    </v:textbox>
                  </v:shape>
                </v:group>
                <v:shape id="صورة 1673480100" o:spid="_x0000_s202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">
                  <v:imagedata r:id="rId74" o:title=""/>
                </v:shape>
                <w10:anchorlock/>
              </v:group>
            </w:pict>
          </mc:Fallback>
        </mc:AlternateContent>
      </w:r>
    </w:p>
    <w:p w:rsidR="00FD172F" w:rsidRPr="006F0844" w:rsidRDefault="00FD172F" w:rsidP="00FD172F">
      <w:r w:rsidRPr="006F0844">
        <w:rPr>
          <w:rtl/>
        </w:rPr>
        <w:t>يجب على فريق الأمن والسلامة أولاً تحليل المخاطر المحتملة التي يمكن أن تواجههم أثناء إدارة الحشود، مثل التدافع والإصابات والسلوكيات العدائية.</w:t>
      </w:r>
    </w:p>
    <w:p w:rsidR="00FD172F" w:rsidRPr="006F0844" w:rsidRDefault="00FD172F"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08A5B049" wp14:editId="075184BD">
                <wp:extent cx="5731510" cy="890905"/>
                <wp:effectExtent l="0" t="0" r="2540" b="23495"/>
                <wp:docPr id="160667616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66823959" name="مجموعة 866823959"/>
                        <wpg:cNvGrpSpPr/>
                        <wpg:grpSpPr>
                          <a:xfrm>
                            <a:off x="0" y="0"/>
                            <a:ext cx="5731510" cy="895351"/>
                            <a:chOff x="0" y="0"/>
                            <a:chExt cx="5878196" cy="918845"/>
                          </a:xfrm>
                        </wpg:grpSpPr>
                        <wpg:grpSp>
                          <wpg:cNvPr id="221245540" name="مجموعة 221245540"/>
                          <wpg:cNvGrpSpPr/>
                          <wpg:grpSpPr>
                            <a:xfrm>
                              <a:off x="0" y="0"/>
                              <a:ext cx="5878196" cy="918845"/>
                              <a:chOff x="0" y="0"/>
                              <a:chExt cx="6240348" cy="919070"/>
                            </a:xfrm>
                          </wpg:grpSpPr>
                          <wpg:grpSp>
                            <wpg:cNvPr id="1164638780" name="مجموعة 1164638780"/>
                            <wpg:cNvGrpSpPr/>
                            <wpg:grpSpPr>
                              <a:xfrm>
                                <a:off x="0" y="169208"/>
                                <a:ext cx="5433072" cy="580613"/>
                                <a:chOff x="0" y="169208"/>
                                <a:chExt cx="5433072" cy="580613"/>
                              </a:xfrm>
                            </wpg:grpSpPr>
                            <wps:wsp>
                              <wps:cNvPr id="14374443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9367108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77324331" name="شكل بيضاوي 197732433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986729" name="مربع نص 41"/>
                          <wps:cNvSpPr txBox="1"/>
                          <wps:spPr>
                            <a:xfrm>
                              <a:off x="204484" y="256541"/>
                              <a:ext cx="4616122" cy="379598"/>
                            </a:xfrm>
                            <a:prstGeom prst="rect">
                              <a:avLst/>
                            </a:prstGeom>
                            <a:noFill/>
                          </wps:spPr>
                          <wps:txbx>
                            <w:txbxContent>
                              <w:p w:rsidR="00FD172F" w:rsidRPr="00767863" w:rsidRDefault="00FD172F" w:rsidP="00FD172F">
                                <w:pPr>
                                  <w:pStyle w:val="a0"/>
                                  <w:rPr>
                                    <w:sz w:val="40"/>
                                    <w:szCs w:val="40"/>
                                    <w:lang w:bidi="ar-SY"/>
                                  </w:rPr>
                                </w:pPr>
                                <w:r w:rsidRPr="006F0844">
                                  <w:rPr>
                                    <w:sz w:val="40"/>
                                    <w:szCs w:val="40"/>
                                    <w:rtl/>
                                  </w:rPr>
                                  <w:t>التخطيط والتنظيم:</w:t>
                                </w:r>
                              </w:p>
                            </w:txbxContent>
                          </wps:txbx>
                          <wps:bodyPr wrap="square" rtlCol="1">
                            <a:spAutoFit/>
                          </wps:bodyPr>
                        </wps:wsp>
                      </wpg:grpSp>
                      <pic:pic xmlns:pic="http://schemas.openxmlformats.org/drawingml/2006/picture">
                        <pic:nvPicPr>
                          <pic:cNvPr id="1069386229" name="صورة 1069386229"/>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8A5B049" id="_x0000_s202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">
                <v:group id="مجموعة 866823959" o:spid="_x0000_s20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">
                  <v:group id="مجموعة 221245540" o:spid="_x0000_s20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">
                    <v:group id="مجموعة 1164638780" o:spid="_x0000_s20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">
                      <v:shape id="شكل حر 50" o:spid="_x0000_s20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" fillcolor="#579da5" stroked="f" strokeweight="1pt">
                        <v:stroke joinstyle="miter"/>
                      </v:roundrect>
                    </v:group>
                    <v:oval id="شكل بيضاوي 1977324331" o:spid="_x0000_s20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" filled="f" strokecolor="#2b5474" strokeweight="1pt">
                      <v:stroke joinstyle="miter"/>
                    </v:oval>
                  </v:group>
                  <v:shape id="مربع نص 41" o:spid="_x0000_s2035"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" filled="f" stroked="f">
                    <v:textbox style="mso-fit-shape-to-text:t">
                      <w:txbxContent>
                        <w:p w14:paraId="17B0A9DE" w14:textId="07265979" w:rsidR="00FD172F" w:rsidRPr="00767863" w:rsidRDefault="00FD172F" w:rsidP="00FD172F">
                          <w:pPr>
                            <w:pStyle w:val="a0"/>
                            <w:rPr>
                              <w:sz w:val="40"/>
                              <w:szCs w:val="40"/>
                              <w:lang w:bidi="ar-SY"/>
                            </w:rPr>
                          </w:pPr>
                          <w:r w:rsidRPr="006F0844">
                            <w:rPr>
                              <w:sz w:val="40"/>
                              <w:szCs w:val="40"/>
                              <w:rtl/>
                            </w:rPr>
                            <w:t>التخطيط والتنظيم:</w:t>
                          </w:r>
                        </w:p>
                      </w:txbxContent>
                    </v:textbox>
                  </v:shape>
                </v:group>
                <v:shape id="صورة 1069386229" o:spid="_x0000_s203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">
                  <v:imagedata r:id="rId74" o:title=""/>
                </v:shape>
                <w10:anchorlock/>
              </v:group>
            </w:pict>
          </mc:Fallback>
        </mc:AlternateContent>
      </w:r>
    </w:p>
    <w:p w:rsidR="00FD172F" w:rsidRPr="006F0844" w:rsidRDefault="00FD172F" w:rsidP="00FD172F">
      <w:r w:rsidRPr="006F0844">
        <w:rPr>
          <w:rtl/>
        </w:rPr>
        <w:t>يجب على الفريق تخطيط وتنظيم إدارة الحشود مسبقاً، بما في ذلك وضع خطط للإخلاء الآمن والمخارج والممرات والمناطق الآمنة.</w:t>
      </w:r>
    </w:p>
    <w:p w:rsidR="00FD172F" w:rsidRPr="006F0844" w:rsidRDefault="00FD172F"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7FE7671B" wp14:editId="5D5DED06">
                <wp:extent cx="5731510" cy="890905"/>
                <wp:effectExtent l="0" t="0" r="2540" b="23495"/>
                <wp:docPr id="209751329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8026988" name="مجموعة 48026988"/>
                        <wpg:cNvGrpSpPr/>
                        <wpg:grpSpPr>
                          <a:xfrm>
                            <a:off x="0" y="0"/>
                            <a:ext cx="5731510" cy="895351"/>
                            <a:chOff x="0" y="0"/>
                            <a:chExt cx="5878196" cy="918845"/>
                          </a:xfrm>
                        </wpg:grpSpPr>
                        <wpg:grpSp>
                          <wpg:cNvPr id="1656134010" name="مجموعة 1656134010"/>
                          <wpg:cNvGrpSpPr/>
                          <wpg:grpSpPr>
                            <a:xfrm>
                              <a:off x="0" y="0"/>
                              <a:ext cx="5878196" cy="918845"/>
                              <a:chOff x="0" y="0"/>
                              <a:chExt cx="6240348" cy="919070"/>
                            </a:xfrm>
                          </wpg:grpSpPr>
                          <wpg:grpSp>
                            <wpg:cNvPr id="2051304480" name="مجموعة 2051304480"/>
                            <wpg:cNvGrpSpPr/>
                            <wpg:grpSpPr>
                              <a:xfrm>
                                <a:off x="0" y="169208"/>
                                <a:ext cx="5433072" cy="580613"/>
                                <a:chOff x="0" y="169208"/>
                                <a:chExt cx="5433072" cy="580613"/>
                              </a:xfrm>
                            </wpg:grpSpPr>
                            <wps:wsp>
                              <wps:cNvPr id="14759047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2302749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6207432" name="شكل بيضاوي 97620743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8964981" name="مربع نص 41"/>
                          <wps:cNvSpPr txBox="1"/>
                          <wps:spPr>
                            <a:xfrm>
                              <a:off x="204484" y="256541"/>
                              <a:ext cx="4616122" cy="379598"/>
                            </a:xfrm>
                            <a:prstGeom prst="rect">
                              <a:avLst/>
                            </a:prstGeom>
                            <a:noFill/>
                          </wps:spPr>
                          <wps:txbx>
                            <w:txbxContent>
                              <w:p w:rsidR="00FD172F" w:rsidRPr="00767863" w:rsidRDefault="00FD172F" w:rsidP="00FD172F">
                                <w:pPr>
                                  <w:pStyle w:val="a0"/>
                                  <w:rPr>
                                    <w:sz w:val="40"/>
                                    <w:szCs w:val="40"/>
                                    <w:lang w:bidi="ar-SY"/>
                                  </w:rPr>
                                </w:pPr>
                                <w:r w:rsidRPr="006F0844">
                                  <w:rPr>
                                    <w:sz w:val="40"/>
                                    <w:szCs w:val="40"/>
                                    <w:rtl/>
                                  </w:rPr>
                                  <w:t>استخدام التكنولوجيا:</w:t>
                                </w:r>
                              </w:p>
                            </w:txbxContent>
                          </wps:txbx>
                          <wps:bodyPr wrap="square" rtlCol="1">
                            <a:spAutoFit/>
                          </wps:bodyPr>
                        </wps:wsp>
                      </wpg:grpSp>
                      <pic:pic xmlns:pic="http://schemas.openxmlformats.org/drawingml/2006/picture">
                        <pic:nvPicPr>
                          <pic:cNvPr id="521637523" name="صورة 521637523"/>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FE7671B" id="_x0000_s203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&#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">
                <v:group id="مجموعة 48026988" o:spid="_x0000_s20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">
                  <v:group id="مجموعة 1656134010" o:spid="_x0000_s20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">
                    <v:group id="مجموعة 2051304480" o:spid="_x0000_s20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">
                      <v:shape id="شكل حر 50" o:spid="_x0000_s20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" fillcolor="#579da5" stroked="f" strokeweight="1pt">
                        <v:stroke joinstyle="miter"/>
                      </v:roundrect>
                    </v:group>
                    <v:oval id="شكل بيضاوي 976207432" o:spid="_x0000_s20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" filled="f" strokecolor="#2b5474" strokeweight="1pt">
                      <v:stroke joinstyle="miter"/>
                    </v:oval>
                  </v:group>
                  <v:shape id="مربع نص 41" o:spid="_x0000_s2044"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" filled="f" stroked="f">
                    <v:textbox style="mso-fit-shape-to-text:t">
                      <w:txbxContent>
                        <w:p w14:paraId="5B57EA82" w14:textId="6D6855A6" w:rsidR="00FD172F" w:rsidRPr="00767863" w:rsidRDefault="00FD172F" w:rsidP="00FD172F">
                          <w:pPr>
                            <w:pStyle w:val="a0"/>
                            <w:rPr>
                              <w:sz w:val="40"/>
                              <w:szCs w:val="40"/>
                              <w:lang w:bidi="ar-SY"/>
                            </w:rPr>
                          </w:pPr>
                          <w:r w:rsidRPr="006F0844">
                            <w:rPr>
                              <w:sz w:val="40"/>
                              <w:szCs w:val="40"/>
                              <w:rtl/>
                            </w:rPr>
                            <w:t>استخدام التكنولوجيا:</w:t>
                          </w:r>
                        </w:p>
                      </w:txbxContent>
                    </v:textbox>
                  </v:shape>
                </v:group>
                <v:shape id="صورة 521637523" o:spid="_x0000_s204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">
                  <v:imagedata r:id="rId74" o:title=""/>
                </v:shape>
                <w10:anchorlock/>
              </v:group>
            </w:pict>
          </mc:Fallback>
        </mc:AlternateContent>
      </w:r>
    </w:p>
    <w:p w:rsidR="00FD172F" w:rsidRPr="006F0844" w:rsidRDefault="00FD172F" w:rsidP="00FD172F">
      <w:r w:rsidRPr="006F0844">
        <w:rPr>
          <w:rtl/>
        </w:rPr>
        <w:t>يمكن استخدام التكنولوجيا المتطورة لتعزيز إدارة الحشود، مثل استخدام كاميرات المراقبة وتقنيات التحليل الذكي لتحديد النقاط الحرجة في الحشود.</w:t>
      </w:r>
    </w:p>
    <w:p w:rsidR="00FD172F" w:rsidRPr="006F0844" w:rsidRDefault="00FD172F" w:rsidP="00FD172F">
      <w:pPr>
        <w:keepNext/>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57BDE14A" wp14:editId="775AD904">
                <wp:extent cx="5731510" cy="890905"/>
                <wp:effectExtent l="0" t="0" r="2540" b="23495"/>
                <wp:docPr id="46469962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64741646" name="مجموعة 964741646"/>
                        <wpg:cNvGrpSpPr/>
                        <wpg:grpSpPr>
                          <a:xfrm>
                            <a:off x="0" y="0"/>
                            <a:ext cx="5731510" cy="895351"/>
                            <a:chOff x="0" y="0"/>
                            <a:chExt cx="5878196" cy="918845"/>
                          </a:xfrm>
                        </wpg:grpSpPr>
                        <wpg:grpSp>
                          <wpg:cNvPr id="2107785160" name="مجموعة 2107785160"/>
                          <wpg:cNvGrpSpPr/>
                          <wpg:grpSpPr>
                            <a:xfrm>
                              <a:off x="0" y="0"/>
                              <a:ext cx="5878196" cy="918845"/>
                              <a:chOff x="0" y="0"/>
                              <a:chExt cx="6240348" cy="919070"/>
                            </a:xfrm>
                          </wpg:grpSpPr>
                          <wpg:grpSp>
                            <wpg:cNvPr id="1397792648" name="مجموعة 1397792648"/>
                            <wpg:cNvGrpSpPr/>
                            <wpg:grpSpPr>
                              <a:xfrm>
                                <a:off x="0" y="169208"/>
                                <a:ext cx="5433072" cy="580613"/>
                                <a:chOff x="0" y="169208"/>
                                <a:chExt cx="5433072" cy="580613"/>
                              </a:xfrm>
                            </wpg:grpSpPr>
                            <wps:wsp>
                              <wps:cNvPr id="19701842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3888027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941395" name="شكل بيضاوي 35794139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5035506" name="مربع نص 41"/>
                          <wps:cNvSpPr txBox="1"/>
                          <wps:spPr>
                            <a:xfrm>
                              <a:off x="204484" y="256541"/>
                              <a:ext cx="4616122" cy="379598"/>
                            </a:xfrm>
                            <a:prstGeom prst="rect">
                              <a:avLst/>
                            </a:prstGeom>
                            <a:noFill/>
                          </wps:spPr>
                          <wps:txbx>
                            <w:txbxContent>
                              <w:p w:rsidR="00FD172F" w:rsidRPr="00767863" w:rsidRDefault="00FD172F" w:rsidP="00FD172F">
                                <w:pPr>
                                  <w:pStyle w:val="a0"/>
                                  <w:rPr>
                                    <w:sz w:val="40"/>
                                    <w:szCs w:val="40"/>
                                    <w:lang w:bidi="ar-SY"/>
                                  </w:rPr>
                                </w:pPr>
                                <w:r w:rsidRPr="006F0844">
                                  <w:rPr>
                                    <w:sz w:val="40"/>
                                    <w:szCs w:val="40"/>
                                    <w:rtl/>
                                  </w:rPr>
                                  <w:t>التواصل مع الجمهور:</w:t>
                                </w:r>
                              </w:p>
                            </w:txbxContent>
                          </wps:txbx>
                          <wps:bodyPr wrap="square" rtlCol="1">
                            <a:spAutoFit/>
                          </wps:bodyPr>
                        </wps:wsp>
                      </wpg:grpSp>
                      <pic:pic xmlns:pic="http://schemas.openxmlformats.org/drawingml/2006/picture">
                        <pic:nvPicPr>
                          <pic:cNvPr id="766861313" name="صورة 766861313"/>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7BDE14A" id="_x0000_s204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yeSRoAcAAAs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964741646" o:spid="_x0000_s20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">
                  <v:group id="مجموعة 2107785160" o:spid="_x0000_s20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">
                    <v:group id="مجموعة 1397792648" o:spid="_x0000_s20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">
                      <v:shape id="شكل حر 50" o:spid="_x0000_s20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" fillcolor="#579da5" stroked="f" strokeweight="1pt">
                        <v:stroke joinstyle="miter"/>
                      </v:roundrect>
                    </v:group>
                    <v:oval id="شكل بيضاوي 357941395" o:spid="_x0000_s20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" filled="f" strokecolor="#2b5474" strokeweight="1pt">
                      <v:stroke joinstyle="miter"/>
                    </v:oval>
                  </v:group>
                  <v:shape id="مربع نص 41" o:spid="_x0000_s2053"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" filled="f" stroked="f">
                    <v:textbox style="mso-fit-shape-to-text:t">
                      <w:txbxContent>
                        <w:p w14:paraId="213B2EB3" w14:textId="035DD85B" w:rsidR="00FD172F" w:rsidRPr="00767863" w:rsidRDefault="00FD172F" w:rsidP="00FD172F">
                          <w:pPr>
                            <w:pStyle w:val="a0"/>
                            <w:rPr>
                              <w:sz w:val="40"/>
                              <w:szCs w:val="40"/>
                              <w:lang w:bidi="ar-SY"/>
                            </w:rPr>
                          </w:pPr>
                          <w:r w:rsidRPr="006F0844">
                            <w:rPr>
                              <w:sz w:val="40"/>
                              <w:szCs w:val="40"/>
                              <w:rtl/>
                            </w:rPr>
                            <w:t>التواصل مع الجمهور:</w:t>
                          </w:r>
                        </w:p>
                      </w:txbxContent>
                    </v:textbox>
                  </v:shape>
                </v:group>
                <v:shape id="صورة 766861313" o:spid="_x0000_s205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">
                  <v:imagedata r:id="rId74" o:title=""/>
                </v:shape>
                <w10:anchorlock/>
              </v:group>
            </w:pict>
          </mc:Fallback>
        </mc:AlternateContent>
      </w:r>
    </w:p>
    <w:p w:rsidR="00FD172F" w:rsidRPr="006F0844" w:rsidRDefault="00FD172F" w:rsidP="00FD172F">
      <w:r w:rsidRPr="006F0844">
        <w:rPr>
          <w:rtl/>
        </w:rPr>
        <w:t>يجب على فريق الأمن والسلامة التواصل مع الجمهور بطريقة فعالة، وتوفير توجيهات وتوضيحات واضحة حول كيفية التصرف في حالات الطوارئ والإخلاء.</w:t>
      </w:r>
    </w:p>
    <w:p w:rsidR="00FD172F" w:rsidRPr="006F0844" w:rsidRDefault="00FD172F"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A45C3DD" wp14:editId="7344667C">
                <wp:extent cx="5731510" cy="890905"/>
                <wp:effectExtent l="0" t="0" r="2540" b="23495"/>
                <wp:docPr id="17178413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25369048" name="مجموعة 1525369048"/>
                        <wpg:cNvGrpSpPr/>
                        <wpg:grpSpPr>
                          <a:xfrm>
                            <a:off x="0" y="0"/>
                            <a:ext cx="5731510" cy="895351"/>
                            <a:chOff x="0" y="0"/>
                            <a:chExt cx="5878196" cy="918845"/>
                          </a:xfrm>
                        </wpg:grpSpPr>
                        <wpg:grpSp>
                          <wpg:cNvPr id="1383853946" name="مجموعة 1383853946"/>
                          <wpg:cNvGrpSpPr/>
                          <wpg:grpSpPr>
                            <a:xfrm>
                              <a:off x="0" y="0"/>
                              <a:ext cx="5878196" cy="918845"/>
                              <a:chOff x="0" y="0"/>
                              <a:chExt cx="6240348" cy="919070"/>
                            </a:xfrm>
                          </wpg:grpSpPr>
                          <wpg:grpSp>
                            <wpg:cNvPr id="1053953773" name="مجموعة 1053953773"/>
                            <wpg:cNvGrpSpPr/>
                            <wpg:grpSpPr>
                              <a:xfrm>
                                <a:off x="0" y="169208"/>
                                <a:ext cx="5433072" cy="580613"/>
                                <a:chOff x="0" y="169208"/>
                                <a:chExt cx="5433072" cy="580613"/>
                              </a:xfrm>
                            </wpg:grpSpPr>
                            <wps:wsp>
                              <wps:cNvPr id="1417729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685078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7218680" name="شكل بيضاوي 95721868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649066" name="مربع نص 41"/>
                          <wps:cNvSpPr txBox="1"/>
                          <wps:spPr>
                            <a:xfrm>
                              <a:off x="204484" y="256541"/>
                              <a:ext cx="4616122" cy="379598"/>
                            </a:xfrm>
                            <a:prstGeom prst="rect">
                              <a:avLst/>
                            </a:prstGeom>
                            <a:noFill/>
                          </wps:spPr>
                          <wps:txbx>
                            <w:txbxContent>
                              <w:p w:rsidR="00FD172F" w:rsidRPr="00767863" w:rsidRDefault="00FD172F" w:rsidP="00FD172F">
                                <w:pPr>
                                  <w:pStyle w:val="a0"/>
                                  <w:rPr>
                                    <w:sz w:val="40"/>
                                    <w:szCs w:val="40"/>
                                    <w:lang w:bidi="ar-SY"/>
                                  </w:rPr>
                                </w:pPr>
                                <w:r w:rsidRPr="006F0844">
                                  <w:rPr>
                                    <w:sz w:val="40"/>
                                    <w:szCs w:val="40"/>
                                    <w:rtl/>
                                  </w:rPr>
                                  <w:t>تدريب الفريق:</w:t>
                                </w:r>
                              </w:p>
                            </w:txbxContent>
                          </wps:txbx>
                          <wps:bodyPr wrap="square" rtlCol="1">
                            <a:spAutoFit/>
                          </wps:bodyPr>
                        </wps:wsp>
                      </wpg:grpSp>
                      <pic:pic xmlns:pic="http://schemas.openxmlformats.org/drawingml/2006/picture">
                        <pic:nvPicPr>
                          <pic:cNvPr id="1604444885" name="صورة 1604444885"/>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A45C3DD" id="_x0000_s205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">
                <v:group id="مجموعة 1525369048" o:spid="_x0000_s20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">
                  <v:group id="مجموعة 1383853946" o:spid="_x0000_s20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">
                    <v:group id="مجموعة 1053953773" o:spid="_x0000_s20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">
                      <v:shape id="شكل حر 50" o:spid="_x0000_s20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" fillcolor="#579da5" stroked="f" strokeweight="1pt">
                        <v:stroke joinstyle="miter"/>
                      </v:roundrect>
                    </v:group>
                    <v:oval id="شكل بيضاوي 957218680" o:spid="_x0000_s20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" filled="f" strokecolor="#2b5474" strokeweight="1pt">
                      <v:stroke joinstyle="miter"/>
                    </v:oval>
                  </v:group>
                  <v:shape id="مربع نص 41" o:spid="_x0000_s2062"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" filled="f" stroked="f">
                    <v:textbox style="mso-fit-shape-to-text:t">
                      <w:txbxContent>
                        <w:p w14:paraId="5EDA8740" w14:textId="618FC6D4" w:rsidR="00FD172F" w:rsidRPr="00767863" w:rsidRDefault="00FD172F" w:rsidP="00FD172F">
                          <w:pPr>
                            <w:pStyle w:val="a0"/>
                            <w:rPr>
                              <w:sz w:val="40"/>
                              <w:szCs w:val="40"/>
                              <w:lang w:bidi="ar-SY"/>
                            </w:rPr>
                          </w:pPr>
                          <w:r w:rsidRPr="006F0844">
                            <w:rPr>
                              <w:sz w:val="40"/>
                              <w:szCs w:val="40"/>
                              <w:rtl/>
                            </w:rPr>
                            <w:t>تدريب الفريق:</w:t>
                          </w:r>
                        </w:p>
                      </w:txbxContent>
                    </v:textbox>
                  </v:shape>
                </v:group>
                <v:shape id="صورة 1604444885" o:spid="_x0000_s206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">
                  <v:imagedata r:id="rId74" o:title=""/>
                </v:shape>
                <w10:anchorlock/>
              </v:group>
            </w:pict>
          </mc:Fallback>
        </mc:AlternateContent>
      </w:r>
    </w:p>
    <w:p w:rsidR="00FD172F" w:rsidRPr="006F0844" w:rsidRDefault="00FD172F" w:rsidP="00FD172F">
      <w:r w:rsidRPr="006F0844">
        <w:rPr>
          <w:rtl/>
        </w:rPr>
        <w:t>يجب تدريب فريق الأمن والسلامة على كيفية التعامل مع الحشود وإدارتها، وتنظيم تدريبات عملية لزيادة مستوى الاستجابة والتأهب في حالات الطوارئ.</w:t>
      </w:r>
    </w:p>
    <w:p w:rsidR="00FD172F" w:rsidRPr="006F0844" w:rsidRDefault="00FD172F"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8700F3B" wp14:editId="221CA2F4">
                <wp:extent cx="5731510" cy="890905"/>
                <wp:effectExtent l="0" t="0" r="2540" b="23495"/>
                <wp:docPr id="53361738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51546720" name="مجموعة 1551546720"/>
                        <wpg:cNvGrpSpPr/>
                        <wpg:grpSpPr>
                          <a:xfrm>
                            <a:off x="0" y="0"/>
                            <a:ext cx="5731510" cy="895351"/>
                            <a:chOff x="0" y="0"/>
                            <a:chExt cx="5878196" cy="918845"/>
                          </a:xfrm>
                        </wpg:grpSpPr>
                        <wpg:grpSp>
                          <wpg:cNvPr id="831025193" name="مجموعة 831025193"/>
                          <wpg:cNvGrpSpPr/>
                          <wpg:grpSpPr>
                            <a:xfrm>
                              <a:off x="0" y="0"/>
                              <a:ext cx="5878196" cy="918845"/>
                              <a:chOff x="0" y="0"/>
                              <a:chExt cx="6240348" cy="919070"/>
                            </a:xfrm>
                          </wpg:grpSpPr>
                          <wpg:grpSp>
                            <wpg:cNvPr id="1743075948" name="مجموعة 1743075948"/>
                            <wpg:cNvGrpSpPr/>
                            <wpg:grpSpPr>
                              <a:xfrm>
                                <a:off x="0" y="169208"/>
                                <a:ext cx="5433072" cy="580613"/>
                                <a:chOff x="0" y="169208"/>
                                <a:chExt cx="5433072" cy="580613"/>
                              </a:xfrm>
                            </wpg:grpSpPr>
                            <wps:wsp>
                              <wps:cNvPr id="12321695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4180042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05498252" name="شكل بيضاوي 90549825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84035454" name="مربع نص 41"/>
                          <wps:cNvSpPr txBox="1"/>
                          <wps:spPr>
                            <a:xfrm>
                              <a:off x="204484" y="256541"/>
                              <a:ext cx="4616122" cy="379598"/>
                            </a:xfrm>
                            <a:prstGeom prst="rect">
                              <a:avLst/>
                            </a:prstGeom>
                            <a:noFill/>
                          </wps:spPr>
                          <wps:txbx>
                            <w:txbxContent>
                              <w:p w:rsidR="00FD172F" w:rsidRPr="00767863" w:rsidRDefault="00FD172F" w:rsidP="00FD172F">
                                <w:pPr>
                                  <w:pStyle w:val="a0"/>
                                  <w:rPr>
                                    <w:sz w:val="40"/>
                                    <w:szCs w:val="40"/>
                                    <w:lang w:bidi="ar-SY"/>
                                  </w:rPr>
                                </w:pPr>
                                <w:r w:rsidRPr="006F0844">
                                  <w:rPr>
                                    <w:sz w:val="40"/>
                                    <w:szCs w:val="40"/>
                                    <w:rtl/>
                                  </w:rPr>
                                  <w:t>التعاون مع الجهات الأخرى:</w:t>
                                </w:r>
                              </w:p>
                            </w:txbxContent>
                          </wps:txbx>
                          <wps:bodyPr wrap="square" rtlCol="1">
                            <a:spAutoFit/>
                          </wps:bodyPr>
                        </wps:wsp>
                      </wpg:grpSp>
                      <pic:pic xmlns:pic="http://schemas.openxmlformats.org/drawingml/2006/picture">
                        <pic:nvPicPr>
                          <pic:cNvPr id="105125197" name="صورة 105125197"/>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8700F3B" id="_x0000_s206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riw8Y6EHAAAK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1551546720" o:spid="_x0000_s20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">
                  <v:group id="مجموعة 831025193" o:spid="_x0000_s20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">
                    <v:group id="مجموعة 1743075948" o:spid="_x0000_s20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">
                      <v:shape id="شكل حر 50" o:spid="_x0000_s20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" fillcolor="#579da5" stroked="f" strokeweight="1pt">
                        <v:stroke joinstyle="miter"/>
                      </v:roundrect>
                    </v:group>
                    <v:oval id="شكل بيضاوي 905498252" o:spid="_x0000_s20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" filled="f" strokecolor="#2b5474" strokeweight="1pt">
                      <v:stroke joinstyle="miter"/>
                    </v:oval>
                  </v:group>
                  <v:shape id="مربع نص 41" o:spid="_x0000_s2071"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" filled="f" stroked="f">
                    <v:textbox style="mso-fit-shape-to-text:t">
                      <w:txbxContent>
                        <w:p w14:paraId="05199AA6" w14:textId="0CDFF37C" w:rsidR="00FD172F" w:rsidRPr="00767863" w:rsidRDefault="00FD172F" w:rsidP="00FD172F">
                          <w:pPr>
                            <w:pStyle w:val="a0"/>
                            <w:rPr>
                              <w:sz w:val="40"/>
                              <w:szCs w:val="40"/>
                              <w:lang w:bidi="ar-SY"/>
                            </w:rPr>
                          </w:pPr>
                          <w:r w:rsidRPr="006F0844">
                            <w:rPr>
                              <w:sz w:val="40"/>
                              <w:szCs w:val="40"/>
                              <w:rtl/>
                            </w:rPr>
                            <w:t>التعاون مع الجهات الأخرى:</w:t>
                          </w:r>
                        </w:p>
                      </w:txbxContent>
                    </v:textbox>
                  </v:shape>
                </v:group>
                <v:shape id="صورة 105125197" o:spid="_x0000_s207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">
                  <v:imagedata r:id="rId74" o:title=""/>
                </v:shape>
                <w10:anchorlock/>
              </v:group>
            </w:pict>
          </mc:Fallback>
        </mc:AlternateContent>
      </w:r>
    </w:p>
    <w:p w:rsidR="00FD172F" w:rsidRPr="006F0844" w:rsidRDefault="00FD172F" w:rsidP="00FD172F">
      <w:r w:rsidRPr="006F0844">
        <w:rPr>
          <w:rtl/>
        </w:rPr>
        <w:t>يجب على فريق الأمن والسلامة التعاون مع الجهات الأخرى المعنية، مثل الشرطة والإسعاف والدفاع المدني، وتنسيق الإجراءات المشتركة لتحقيق أفضل النتائج.</w:t>
      </w:r>
    </w:p>
    <w:p w:rsidR="00FD172F" w:rsidRPr="00FD172F" w:rsidRDefault="00FD172F" w:rsidP="00FD172F">
      <w:pPr>
        <w:rPr>
          <w:rtl/>
        </w:rPr>
      </w:pPr>
      <w:r w:rsidRPr="006F0844">
        <w:rPr>
          <w:rtl/>
        </w:rPr>
        <w:t>بشكل عام، يمكن تحسين إدارة الحشود عن طريق التحليل المسبق للمخاطر والتخطيط والتنظيم واستخدام التكنولوجيا والتواصل مع الجمهور وتدريب الفريق والتعاون مع الجهات الأخرى لتحقيق الأمن والسلامة في الحشود.</w:t>
      </w:r>
    </w:p>
    <w:p w:rsidR="00FD172F" w:rsidRPr="00FD172F" w:rsidRDefault="00FD172F">
      <w:pPr>
        <w:pStyle w:val="bold"/>
        <w:keepNext/>
        <w:numPr>
          <w:ilvl w:val="0"/>
          <w:numId w:val="9"/>
        </w:numPr>
        <w:shd w:val="clear" w:color="auto" w:fill="F2F2F2" w:themeFill="background1" w:themeFillShade="F2"/>
        <w:spacing w:before="240" w:after="240"/>
        <w:jc w:val="both"/>
      </w:pPr>
      <w:r w:rsidRPr="00FD172F">
        <w:rPr>
          <w:rFonts w:hint="cs"/>
          <w:rtl/>
        </w:rPr>
        <w:t>المعوّقات التي يمكن مواجهتها:</w:t>
      </w:r>
    </w:p>
    <w:p w:rsidR="00FD172F" w:rsidRPr="00FD172F" w:rsidRDefault="00FD172F" w:rsidP="00FD172F">
      <w:r w:rsidRPr="006F0844">
        <w:rPr>
          <w:rtl/>
        </w:rPr>
        <w:t>هناك عدة معوقات يمكن أن تواجه فرق الأمن والسلامة أثناء إدارة الحشود، ومن بين هذه المعوقات:</w:t>
      </w:r>
    </w:p>
    <w:p w:rsidR="00FD172F" w:rsidRPr="00FD172F" w:rsidRDefault="00FD172F">
      <w:pPr>
        <w:pStyle w:val="ListParagraph"/>
        <w:numPr>
          <w:ilvl w:val="0"/>
          <w:numId w:val="31"/>
        </w:numPr>
        <w:spacing w:line="360" w:lineRule="auto"/>
        <w:jc w:val="both"/>
        <w:rPr>
          <w:rFonts w:ascii="Adobe Arabic" w:hAnsi="Adobe Arabic" w:cs="Adobe Arabic"/>
          <w:color w:val="002060"/>
          <w:sz w:val="36"/>
          <w:szCs w:val="36"/>
        </w:rPr>
      </w:pPr>
      <w:r w:rsidRPr="00FD172F">
        <w:rPr>
          <w:rFonts w:ascii="Adobe Arabic" w:hAnsi="Adobe Arabic" w:cs="Adobe Arabic"/>
          <w:b/>
          <w:bCs/>
          <w:color w:val="C00000"/>
          <w:sz w:val="36"/>
          <w:szCs w:val="36"/>
          <w:rtl/>
        </w:rPr>
        <w:t>قلة الخبرة والتدريب:</w:t>
      </w:r>
      <w:r w:rsidRPr="00FD172F">
        <w:rPr>
          <w:rFonts w:ascii="Adobe Arabic" w:hAnsi="Adobe Arabic" w:cs="Adobe Arabic"/>
          <w:color w:val="C00000"/>
          <w:sz w:val="36"/>
          <w:szCs w:val="36"/>
          <w:rtl/>
        </w:rPr>
        <w:t xml:space="preserve"> </w:t>
      </w:r>
      <w:r w:rsidRPr="00FD172F">
        <w:rPr>
          <w:rFonts w:ascii="Adobe Arabic" w:hAnsi="Adobe Arabic" w:cs="Adobe Arabic"/>
          <w:color w:val="002060"/>
          <w:sz w:val="36"/>
          <w:szCs w:val="36"/>
          <w:rtl/>
        </w:rPr>
        <w:t>يمكن أن يكون لدى بعض فرق الأمن والسلامة قلة الخبرة والتدريب في إدارة الحشود والتعامل معها، مما يجعلهم غير قادرين على التعامل مع الحشود بطريقة فعالة.</w:t>
      </w:r>
    </w:p>
    <w:p w:rsidR="00FD172F" w:rsidRPr="00FD172F" w:rsidRDefault="00FD172F">
      <w:pPr>
        <w:pStyle w:val="ListParagraph"/>
        <w:numPr>
          <w:ilvl w:val="0"/>
          <w:numId w:val="31"/>
        </w:numPr>
        <w:spacing w:line="360" w:lineRule="auto"/>
        <w:jc w:val="both"/>
        <w:rPr>
          <w:rFonts w:ascii="Adobe Arabic" w:hAnsi="Adobe Arabic" w:cs="Adobe Arabic"/>
          <w:color w:val="002060"/>
          <w:sz w:val="36"/>
          <w:szCs w:val="36"/>
        </w:rPr>
      </w:pPr>
      <w:r w:rsidRPr="00FD172F">
        <w:rPr>
          <w:rFonts w:ascii="Adobe Arabic" w:hAnsi="Adobe Arabic" w:cs="Adobe Arabic"/>
          <w:b/>
          <w:bCs/>
          <w:color w:val="C00000"/>
          <w:sz w:val="36"/>
          <w:szCs w:val="36"/>
          <w:rtl/>
        </w:rPr>
        <w:t>نقص الموارد:</w:t>
      </w:r>
      <w:r w:rsidRPr="00FD172F">
        <w:rPr>
          <w:rFonts w:ascii="Adobe Arabic" w:hAnsi="Adobe Arabic" w:cs="Adobe Arabic"/>
          <w:color w:val="002060"/>
          <w:sz w:val="36"/>
          <w:szCs w:val="36"/>
          <w:rtl/>
        </w:rPr>
        <w:t xml:space="preserve"> يمكن أن يؤدي نقص الموارد المتاحة، مثل الأدوات والمعدات والتكنولوجيا، إلى صعوبة في إدارة الحشود والتعامل معها.</w:t>
      </w:r>
    </w:p>
    <w:p w:rsidR="00FD172F" w:rsidRPr="00FD172F" w:rsidRDefault="00FD172F">
      <w:pPr>
        <w:pStyle w:val="ListParagraph"/>
        <w:numPr>
          <w:ilvl w:val="0"/>
          <w:numId w:val="31"/>
        </w:numPr>
        <w:spacing w:line="360" w:lineRule="auto"/>
        <w:jc w:val="both"/>
        <w:rPr>
          <w:rFonts w:ascii="Adobe Arabic" w:hAnsi="Adobe Arabic" w:cs="Adobe Arabic"/>
          <w:color w:val="002060"/>
          <w:sz w:val="36"/>
          <w:szCs w:val="36"/>
        </w:rPr>
      </w:pPr>
      <w:r w:rsidRPr="00FD172F">
        <w:rPr>
          <w:rFonts w:ascii="Adobe Arabic" w:hAnsi="Adobe Arabic" w:cs="Adobe Arabic"/>
          <w:b/>
          <w:bCs/>
          <w:color w:val="C00000"/>
          <w:sz w:val="36"/>
          <w:szCs w:val="36"/>
          <w:rtl/>
        </w:rPr>
        <w:lastRenderedPageBreak/>
        <w:t>عدم التخطيط الجيد:</w:t>
      </w:r>
      <w:r w:rsidRPr="00FD172F">
        <w:rPr>
          <w:rFonts w:ascii="Adobe Arabic" w:hAnsi="Adobe Arabic" w:cs="Adobe Arabic"/>
          <w:color w:val="002060"/>
          <w:sz w:val="36"/>
          <w:szCs w:val="36"/>
          <w:rtl/>
        </w:rPr>
        <w:t xml:space="preserve"> يمكن أن يؤدي عدم التخطيط الجيد لإدارة الحشود إلى وجود فجوات في الإجراءات والخطط اللازمة، مما يجعل الفريق غير قادر على التعامل مع الحشود بطريقة فعالة.</w:t>
      </w:r>
    </w:p>
    <w:p w:rsidR="00FD172F" w:rsidRPr="00FD172F" w:rsidRDefault="00252F1A">
      <w:pPr>
        <w:pStyle w:val="ListParagraph"/>
        <w:numPr>
          <w:ilvl w:val="0"/>
          <w:numId w:val="31"/>
        </w:numPr>
        <w:spacing w:line="360" w:lineRule="auto"/>
        <w:jc w:val="both"/>
        <w:rPr>
          <w:rFonts w:ascii="Adobe Arabic" w:hAnsi="Adobe Arabic" w:cs="Adobe Arabic"/>
          <w:color w:val="002060"/>
          <w:sz w:val="36"/>
          <w:szCs w:val="36"/>
        </w:rPr>
      </w:pPr>
      <w:r>
        <w:rPr>
          <w:rFonts w:ascii="Adobe Arabic" w:hAnsi="Adobe Arabic" w:cs="Adobe Arabic" w:hint="cs"/>
          <w:noProof/>
          <w:color w:val="002060"/>
          <w:sz w:val="36"/>
          <w:szCs w:val="36"/>
        </w:rPr>
        <w:drawing>
          <wp:anchor distT="0" distB="0" distL="114300" distR="114300" simplePos="0" relativeHeight="252758016" behindDoc="0" locked="0" layoutInCell="1" allowOverlap="1" wp14:anchorId="19F2560D" wp14:editId="3FA42084">
            <wp:simplePos x="0" y="0"/>
            <wp:positionH relativeFrom="margin">
              <wp:align>left</wp:align>
            </wp:positionH>
            <wp:positionV relativeFrom="paragraph">
              <wp:posOffset>656265</wp:posOffset>
            </wp:positionV>
            <wp:extent cx="1285240" cy="903605"/>
            <wp:effectExtent l="0" t="0" r="0" b="0"/>
            <wp:wrapSquare wrapText="bothSides"/>
            <wp:docPr id="1089239873"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l="12615" t="8721" r="11131" b="7267"/>
                    <a:stretch/>
                  </pic:blipFill>
                  <pic:spPr bwMode="auto">
                    <a:xfrm>
                      <a:off x="0" y="0"/>
                      <a:ext cx="1285240" cy="9036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D172F" w:rsidRPr="00FD172F">
        <w:rPr>
          <w:rFonts w:ascii="Adobe Arabic" w:hAnsi="Adobe Arabic" w:cs="Adobe Arabic"/>
          <w:b/>
          <w:bCs/>
          <w:color w:val="C00000"/>
          <w:sz w:val="36"/>
          <w:szCs w:val="36"/>
          <w:rtl/>
        </w:rPr>
        <w:t>العوامل الخارجية:</w:t>
      </w:r>
      <w:r w:rsidR="00FD172F" w:rsidRPr="00FD172F">
        <w:rPr>
          <w:rFonts w:ascii="Adobe Arabic" w:hAnsi="Adobe Arabic" w:cs="Adobe Arabic"/>
          <w:color w:val="002060"/>
          <w:sz w:val="36"/>
          <w:szCs w:val="36"/>
          <w:rtl/>
        </w:rPr>
        <w:t xml:space="preserve"> يمكن أن تؤثر العوامل الخارجية، مثل الطقس والظروف الجوية السيئة، على قدرة الفريق على إدارة الحشود وتعاملها.</w:t>
      </w:r>
    </w:p>
    <w:p w:rsidR="00FD172F" w:rsidRPr="00FD172F" w:rsidRDefault="00FD172F">
      <w:pPr>
        <w:pStyle w:val="ListParagraph"/>
        <w:numPr>
          <w:ilvl w:val="0"/>
          <w:numId w:val="31"/>
        </w:numPr>
        <w:spacing w:line="360" w:lineRule="auto"/>
        <w:jc w:val="both"/>
        <w:rPr>
          <w:rFonts w:ascii="Adobe Arabic" w:hAnsi="Adobe Arabic" w:cs="Adobe Arabic"/>
          <w:color w:val="002060"/>
          <w:sz w:val="36"/>
          <w:szCs w:val="36"/>
        </w:rPr>
      </w:pPr>
      <w:r w:rsidRPr="00FD172F">
        <w:rPr>
          <w:rFonts w:ascii="Adobe Arabic" w:hAnsi="Adobe Arabic" w:cs="Adobe Arabic"/>
          <w:b/>
          <w:bCs/>
          <w:color w:val="C00000"/>
          <w:sz w:val="36"/>
          <w:szCs w:val="36"/>
          <w:rtl/>
        </w:rPr>
        <w:t>السلوكيات العدائية:</w:t>
      </w:r>
      <w:r w:rsidRPr="00FD172F">
        <w:rPr>
          <w:rFonts w:ascii="Adobe Arabic" w:hAnsi="Adobe Arabic" w:cs="Adobe Arabic"/>
          <w:color w:val="002060"/>
          <w:sz w:val="36"/>
          <w:szCs w:val="36"/>
          <w:rtl/>
        </w:rPr>
        <w:t xml:space="preserve"> يمكن أن تواجه فرق الأمن والسلامة سلوكيات عدائية من بعض الأفراد في الحشود، مما يجعل من الصعب إدارة الحشود بطريقة فعالة.</w:t>
      </w:r>
    </w:p>
    <w:p w:rsidR="00FD172F" w:rsidRPr="00FD172F" w:rsidRDefault="00FD172F">
      <w:pPr>
        <w:pStyle w:val="ListParagraph"/>
        <w:numPr>
          <w:ilvl w:val="0"/>
          <w:numId w:val="31"/>
        </w:numPr>
        <w:spacing w:line="360" w:lineRule="auto"/>
        <w:jc w:val="both"/>
        <w:rPr>
          <w:rFonts w:ascii="Adobe Arabic" w:hAnsi="Adobe Arabic" w:cs="Adobe Arabic"/>
          <w:color w:val="002060"/>
          <w:sz w:val="36"/>
          <w:szCs w:val="36"/>
        </w:rPr>
      </w:pPr>
      <w:r w:rsidRPr="00FD172F">
        <w:rPr>
          <w:rFonts w:ascii="Adobe Arabic" w:hAnsi="Adobe Arabic" w:cs="Adobe Arabic"/>
          <w:b/>
          <w:bCs/>
          <w:color w:val="C00000"/>
          <w:sz w:val="36"/>
          <w:szCs w:val="36"/>
          <w:rtl/>
        </w:rPr>
        <w:t>القيود القانونية:</w:t>
      </w:r>
      <w:r w:rsidRPr="00FD172F">
        <w:rPr>
          <w:rFonts w:ascii="Adobe Arabic" w:hAnsi="Adobe Arabic" w:cs="Adobe Arabic"/>
          <w:color w:val="002060"/>
          <w:sz w:val="36"/>
          <w:szCs w:val="36"/>
          <w:rtl/>
        </w:rPr>
        <w:t xml:space="preserve"> يمكن أن تواجه فرق الأمن والسلامة قيودا</w:t>
      </w:r>
      <w:r w:rsidRPr="00FD172F">
        <w:rPr>
          <w:rFonts w:ascii="Adobe Arabic" w:hAnsi="Adobe Arabic" w:cs="Adobe Arabic" w:hint="cs"/>
          <w:color w:val="002060"/>
          <w:sz w:val="36"/>
          <w:szCs w:val="36"/>
          <w:rtl/>
        </w:rPr>
        <w:t>ً</w:t>
      </w:r>
      <w:r w:rsidRPr="00FD172F">
        <w:rPr>
          <w:rFonts w:ascii="Adobe Arabic" w:hAnsi="Adobe Arabic" w:cs="Adobe Arabic"/>
          <w:color w:val="002060"/>
          <w:sz w:val="36"/>
          <w:szCs w:val="36"/>
          <w:rtl/>
        </w:rPr>
        <w:t xml:space="preserve"> قانونية في إدارة الحشود، مثل الحاجة إلى الحفاظ على حقوق الأفراد في التجمع والتظاهر.</w:t>
      </w:r>
    </w:p>
    <w:p w:rsidR="00FD172F" w:rsidRPr="00C87C76" w:rsidRDefault="00FD172F" w:rsidP="00C87C76">
      <w:pPr>
        <w:rPr>
          <w:rtl/>
        </w:rPr>
      </w:pPr>
      <w:r w:rsidRPr="006F0844">
        <w:rPr>
          <w:rtl/>
        </w:rPr>
        <w:t>بشكل عام، يمكن للمعوقات المذكورة أعلاه أن تؤثر على قدرة فرق الأمن والسلامة على إدارة الحشود والتعامل معها، ويمكن تجاوز هذه المعوقات من خلال تحسين التدريب والتخطيط وتوفير الموارد اللازمة والتعامل مع العوامل الخارجية والسلوكيات العدائية والقيود القانونية بطريقة فعالة ومنسقة.</w:t>
      </w:r>
    </w:p>
    <w:p w:rsidR="00FD172F" w:rsidRPr="00C87C76" w:rsidRDefault="00FD172F">
      <w:pPr>
        <w:pStyle w:val="bold"/>
        <w:keepNext/>
        <w:numPr>
          <w:ilvl w:val="0"/>
          <w:numId w:val="9"/>
        </w:numPr>
        <w:shd w:val="clear" w:color="auto" w:fill="F2F2F2" w:themeFill="background1" w:themeFillShade="F2"/>
        <w:spacing w:before="240" w:after="240"/>
        <w:jc w:val="both"/>
      </w:pPr>
      <w:r w:rsidRPr="00C87C76">
        <w:rPr>
          <w:rFonts w:hint="cs"/>
          <w:rtl/>
        </w:rPr>
        <w:t>كيفية التغلّب على المعوّقات:</w:t>
      </w:r>
    </w:p>
    <w:p w:rsidR="00FD172F" w:rsidRPr="006F0844" w:rsidRDefault="00FD172F" w:rsidP="00C87C76">
      <w:r w:rsidRPr="006F0844">
        <w:rPr>
          <w:rtl/>
        </w:rPr>
        <w:t>للتغلب على المعوقات التي تواجه فرق الأمن والسلامة أثناء إدارة الحشود، يمكن اتباع الإجراءات التالية:</w:t>
      </w:r>
    </w:p>
    <w:p w:rsidR="00FD172F" w:rsidRPr="006F0844" w:rsidRDefault="00C87C76"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1D844123" wp14:editId="1680326F">
                <wp:extent cx="5731510" cy="890905"/>
                <wp:effectExtent l="0" t="0" r="2540" b="23495"/>
                <wp:docPr id="45518342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2199044" name="مجموعة 42199044"/>
                        <wpg:cNvGrpSpPr/>
                        <wpg:grpSpPr>
                          <a:xfrm>
                            <a:off x="0" y="0"/>
                            <a:ext cx="5731510" cy="895351"/>
                            <a:chOff x="0" y="0"/>
                            <a:chExt cx="5878196" cy="918845"/>
                          </a:xfrm>
                        </wpg:grpSpPr>
                        <wpg:grpSp>
                          <wpg:cNvPr id="2053838149" name="مجموعة 2053838149"/>
                          <wpg:cNvGrpSpPr/>
                          <wpg:grpSpPr>
                            <a:xfrm>
                              <a:off x="0" y="0"/>
                              <a:ext cx="5878196" cy="918845"/>
                              <a:chOff x="0" y="0"/>
                              <a:chExt cx="6240348" cy="919070"/>
                            </a:xfrm>
                          </wpg:grpSpPr>
                          <wpg:grpSp>
                            <wpg:cNvPr id="236126159" name="مجموعة 236126159"/>
                            <wpg:cNvGrpSpPr/>
                            <wpg:grpSpPr>
                              <a:xfrm>
                                <a:off x="0" y="169208"/>
                                <a:ext cx="5433072" cy="580613"/>
                                <a:chOff x="0" y="169208"/>
                                <a:chExt cx="5433072" cy="580613"/>
                              </a:xfrm>
                            </wpg:grpSpPr>
                            <wps:wsp>
                              <wps:cNvPr id="7892921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8080316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77214052" name="شكل بيضاوي 187721405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113671" name="مربع نص 41"/>
                          <wps:cNvSpPr txBox="1"/>
                          <wps:spPr>
                            <a:xfrm>
                              <a:off x="204484" y="256541"/>
                              <a:ext cx="4616122" cy="379598"/>
                            </a:xfrm>
                            <a:prstGeom prst="rect">
                              <a:avLst/>
                            </a:prstGeom>
                            <a:noFill/>
                          </wps:spPr>
                          <wps:txbx>
                            <w:txbxContent>
                              <w:p w:rsidR="00C87C76" w:rsidRPr="00767863" w:rsidRDefault="00C87C76" w:rsidP="00C87C76">
                                <w:pPr>
                                  <w:pStyle w:val="a0"/>
                                  <w:rPr>
                                    <w:sz w:val="40"/>
                                    <w:szCs w:val="40"/>
                                    <w:lang w:bidi="ar-SY"/>
                                  </w:rPr>
                                </w:pPr>
                                <w:r w:rsidRPr="006F0844">
                                  <w:rPr>
                                    <w:sz w:val="40"/>
                                    <w:szCs w:val="40"/>
                                    <w:rtl/>
                                  </w:rPr>
                                  <w:t>التدريب والتطوير:</w:t>
                                </w:r>
                              </w:p>
                            </w:txbxContent>
                          </wps:txbx>
                          <wps:bodyPr wrap="square" rtlCol="1">
                            <a:spAutoFit/>
                          </wps:bodyPr>
                        </wps:wsp>
                      </wpg:grpSp>
                      <pic:pic xmlns:pic="http://schemas.openxmlformats.org/drawingml/2006/picture">
                        <pic:nvPicPr>
                          <pic:cNvPr id="621564757" name="صورة 621564757"/>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D844123" id="_x0000_s207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RqeRqJsHAAAG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42199044" o:spid="_x0000_s20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">
                  <v:group id="مجموعة 2053838149" o:spid="_x0000_s20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">
                    <v:group id="مجموعة 236126159" o:spid="_x0000_s20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">
                      <v:shape id="شكل حر 50" o:spid="_x0000_s20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" fillcolor="#579da5" stroked="f" strokeweight="1pt">
                        <v:stroke joinstyle="miter"/>
                      </v:roundrect>
                    </v:group>
                    <v:oval id="شكل بيضاوي 1877214052" o:spid="_x0000_s20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" filled="f" strokecolor="#2b5474" strokeweight="1pt">
                      <v:stroke joinstyle="miter"/>
                    </v:oval>
                  </v:group>
                  <v:shape id="مربع نص 41" o:spid="_x0000_s2080"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" filled="f" stroked="f">
                    <v:textbox style="mso-fit-shape-to-text:t">
                      <w:txbxContent>
                        <w:p w14:paraId="0E1FF7AD" w14:textId="48DAB6B4" w:rsidR="00C87C76" w:rsidRPr="00767863" w:rsidRDefault="00C87C76" w:rsidP="00C87C76">
                          <w:pPr>
                            <w:pStyle w:val="a0"/>
                            <w:rPr>
                              <w:sz w:val="40"/>
                              <w:szCs w:val="40"/>
                              <w:lang w:bidi="ar-SY"/>
                            </w:rPr>
                          </w:pPr>
                          <w:r w:rsidRPr="006F0844">
                            <w:rPr>
                              <w:sz w:val="40"/>
                              <w:szCs w:val="40"/>
                              <w:rtl/>
                            </w:rPr>
                            <w:t>التدريب والتطوير:</w:t>
                          </w:r>
                        </w:p>
                      </w:txbxContent>
                    </v:textbox>
                  </v:shape>
                </v:group>
                <v:shape id="صورة 621564757" o:spid="_x0000_s208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">
                  <v:imagedata r:id="rId74" o:title=""/>
                </v:shape>
                <w10:anchorlock/>
              </v:group>
            </w:pict>
          </mc:Fallback>
        </mc:AlternateContent>
      </w:r>
    </w:p>
    <w:p w:rsidR="00FD172F" w:rsidRPr="006F0844" w:rsidRDefault="00FD172F" w:rsidP="00C87C76">
      <w:r w:rsidRPr="006F0844">
        <w:rPr>
          <w:rtl/>
        </w:rPr>
        <w:t>يجب تدريب فرق الأمن والسلامة على كيفية إدارة الحشود والتعامل معها، وتوفير التدريب المتخصص في هذه المجالات، وتطوير مهارات الفريق في التخطيط والتنظيم والتواصل والتعامل مع الحشود.</w:t>
      </w:r>
    </w:p>
    <w:p w:rsidR="00FD172F" w:rsidRPr="006F0844" w:rsidRDefault="00C87C76" w:rsidP="00C87C76">
      <w:pPr>
        <w:keepNext/>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4586798B" wp14:editId="4F1B94EE">
                <wp:extent cx="5731510" cy="890905"/>
                <wp:effectExtent l="0" t="0" r="2540" b="23495"/>
                <wp:docPr id="2800959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68705320" name="مجموعة 768705320"/>
                        <wpg:cNvGrpSpPr/>
                        <wpg:grpSpPr>
                          <a:xfrm>
                            <a:off x="0" y="0"/>
                            <a:ext cx="5731510" cy="895351"/>
                            <a:chOff x="0" y="0"/>
                            <a:chExt cx="5878196" cy="918845"/>
                          </a:xfrm>
                        </wpg:grpSpPr>
                        <wpg:grpSp>
                          <wpg:cNvPr id="1234450878" name="مجموعة 1234450878"/>
                          <wpg:cNvGrpSpPr/>
                          <wpg:grpSpPr>
                            <a:xfrm>
                              <a:off x="0" y="0"/>
                              <a:ext cx="5878196" cy="918845"/>
                              <a:chOff x="0" y="0"/>
                              <a:chExt cx="6240348" cy="919070"/>
                            </a:xfrm>
                          </wpg:grpSpPr>
                          <wpg:grpSp>
                            <wpg:cNvPr id="594696095" name="مجموعة 594696095"/>
                            <wpg:cNvGrpSpPr/>
                            <wpg:grpSpPr>
                              <a:xfrm>
                                <a:off x="0" y="169208"/>
                                <a:ext cx="5433072" cy="580613"/>
                                <a:chOff x="0" y="169208"/>
                                <a:chExt cx="5433072" cy="580613"/>
                              </a:xfrm>
                            </wpg:grpSpPr>
                            <wps:wsp>
                              <wps:cNvPr id="18527471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5171332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35831242" name="شكل بيضاوي 113583124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95025251" name="مربع نص 41"/>
                          <wps:cNvSpPr txBox="1"/>
                          <wps:spPr>
                            <a:xfrm>
                              <a:off x="204484" y="256541"/>
                              <a:ext cx="4616122" cy="379598"/>
                            </a:xfrm>
                            <a:prstGeom prst="rect">
                              <a:avLst/>
                            </a:prstGeom>
                            <a:noFill/>
                          </wps:spPr>
                          <wps:txbx>
                            <w:txbxContent>
                              <w:p w:rsidR="00C87C76" w:rsidRPr="00767863" w:rsidRDefault="00C87C76" w:rsidP="00C87C76">
                                <w:pPr>
                                  <w:pStyle w:val="a0"/>
                                  <w:rPr>
                                    <w:sz w:val="40"/>
                                    <w:szCs w:val="40"/>
                                    <w:lang w:bidi="ar-SY"/>
                                  </w:rPr>
                                </w:pPr>
                                <w:r w:rsidRPr="006F0844">
                                  <w:rPr>
                                    <w:sz w:val="40"/>
                                    <w:szCs w:val="40"/>
                                    <w:rtl/>
                                  </w:rPr>
                                  <w:t>توفير الموارد:</w:t>
                                </w:r>
                              </w:p>
                            </w:txbxContent>
                          </wps:txbx>
                          <wps:bodyPr wrap="square" rtlCol="1">
                            <a:spAutoFit/>
                          </wps:bodyPr>
                        </wps:wsp>
                      </wpg:grpSp>
                      <pic:pic xmlns:pic="http://schemas.openxmlformats.org/drawingml/2006/picture">
                        <pic:nvPicPr>
                          <pic:cNvPr id="1804496473" name="صورة 1804496473"/>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586798B" id="_x0000_s208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vvnL5qEHAAAL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768705320" o:spid="_x0000_s20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">
                  <v:group id="مجموعة 1234450878" o:spid="_x0000_s20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">
                    <v:group id="مجموعة 594696095" o:spid="_x0000_s20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">
                      <v:shape id="شكل حر 50" o:spid="_x0000_s20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" fillcolor="#579da5" stroked="f" strokeweight="1pt">
                        <v:stroke joinstyle="miter"/>
                      </v:roundrect>
                    </v:group>
                    <v:oval id="شكل بيضاوي 1135831242" o:spid="_x0000_s20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" filled="f" strokecolor="#2b5474" strokeweight="1pt">
                      <v:stroke joinstyle="miter"/>
                    </v:oval>
                  </v:group>
                  <v:shape id="مربع نص 41" o:spid="_x0000_s2089"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" filled="f" stroked="f">
                    <v:textbox style="mso-fit-shape-to-text:t">
                      <w:txbxContent>
                        <w:p w14:paraId="710E519B" w14:textId="6B17CEAC" w:rsidR="00C87C76" w:rsidRPr="00767863" w:rsidRDefault="00C87C76" w:rsidP="00C87C76">
                          <w:pPr>
                            <w:pStyle w:val="a0"/>
                            <w:rPr>
                              <w:sz w:val="40"/>
                              <w:szCs w:val="40"/>
                              <w:lang w:bidi="ar-SY"/>
                            </w:rPr>
                          </w:pPr>
                          <w:r w:rsidRPr="006F0844">
                            <w:rPr>
                              <w:sz w:val="40"/>
                              <w:szCs w:val="40"/>
                              <w:rtl/>
                            </w:rPr>
                            <w:t>توفير الموارد:</w:t>
                          </w:r>
                        </w:p>
                      </w:txbxContent>
                    </v:textbox>
                  </v:shape>
                </v:group>
                <v:shape id="صورة 1804496473" o:spid="_x0000_s209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">
                  <v:imagedata r:id="rId74" o:title=""/>
                </v:shape>
                <w10:anchorlock/>
              </v:group>
            </w:pict>
          </mc:Fallback>
        </mc:AlternateContent>
      </w:r>
    </w:p>
    <w:p w:rsidR="00FD172F" w:rsidRPr="006F0844" w:rsidRDefault="00FD172F" w:rsidP="00C87C76">
      <w:r w:rsidRPr="006F0844">
        <w:rPr>
          <w:rtl/>
        </w:rPr>
        <w:t>يجب توفير الموارد اللازمة لفرق الأمن والسلامة، مثل الأدوات والمعدات والتكنولوجيا المتطورة، وتوفير الميزانية الكافية للتدريب والصيانة والتحديث.</w:t>
      </w:r>
    </w:p>
    <w:p w:rsidR="00FD172F" w:rsidRPr="006F0844" w:rsidRDefault="00C87C76"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628C73AF" wp14:editId="702D48AC">
                <wp:extent cx="5731510" cy="890905"/>
                <wp:effectExtent l="0" t="0" r="2540" b="23495"/>
                <wp:docPr id="191191121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43557441" name="مجموعة 1443557441"/>
                        <wpg:cNvGrpSpPr/>
                        <wpg:grpSpPr>
                          <a:xfrm>
                            <a:off x="0" y="0"/>
                            <a:ext cx="5731510" cy="895351"/>
                            <a:chOff x="0" y="0"/>
                            <a:chExt cx="5878196" cy="918845"/>
                          </a:xfrm>
                        </wpg:grpSpPr>
                        <wpg:grpSp>
                          <wpg:cNvPr id="2084105732" name="مجموعة 2084105732"/>
                          <wpg:cNvGrpSpPr/>
                          <wpg:grpSpPr>
                            <a:xfrm>
                              <a:off x="0" y="0"/>
                              <a:ext cx="5878196" cy="918845"/>
                              <a:chOff x="0" y="0"/>
                              <a:chExt cx="6240348" cy="919070"/>
                            </a:xfrm>
                          </wpg:grpSpPr>
                          <wpg:grpSp>
                            <wpg:cNvPr id="428856413" name="مجموعة 428856413"/>
                            <wpg:cNvGrpSpPr/>
                            <wpg:grpSpPr>
                              <a:xfrm>
                                <a:off x="0" y="169208"/>
                                <a:ext cx="5433072" cy="580613"/>
                                <a:chOff x="0" y="169208"/>
                                <a:chExt cx="5433072" cy="580613"/>
                              </a:xfrm>
                            </wpg:grpSpPr>
                            <wps:wsp>
                              <wps:cNvPr id="19457067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3304599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9216821" name="شكل بيضاوي 86921682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22030765" name="مربع نص 41"/>
                          <wps:cNvSpPr txBox="1"/>
                          <wps:spPr>
                            <a:xfrm>
                              <a:off x="204484" y="256541"/>
                              <a:ext cx="4616122" cy="379598"/>
                            </a:xfrm>
                            <a:prstGeom prst="rect">
                              <a:avLst/>
                            </a:prstGeom>
                            <a:noFill/>
                          </wps:spPr>
                          <wps:txbx>
                            <w:txbxContent>
                              <w:p w:rsidR="00C87C76" w:rsidRPr="00767863" w:rsidRDefault="00C87C76" w:rsidP="00C87C76">
                                <w:pPr>
                                  <w:pStyle w:val="a0"/>
                                  <w:rPr>
                                    <w:sz w:val="40"/>
                                    <w:szCs w:val="40"/>
                                    <w:lang w:bidi="ar-SY"/>
                                  </w:rPr>
                                </w:pPr>
                                <w:r w:rsidRPr="006F0844">
                                  <w:rPr>
                                    <w:sz w:val="40"/>
                                    <w:szCs w:val="40"/>
                                    <w:rtl/>
                                  </w:rPr>
                                  <w:t>التخطيط الجيد:</w:t>
                                </w:r>
                              </w:p>
                            </w:txbxContent>
                          </wps:txbx>
                          <wps:bodyPr wrap="square" rtlCol="1">
                            <a:spAutoFit/>
                          </wps:bodyPr>
                        </wps:wsp>
                      </wpg:grpSp>
                      <pic:pic xmlns:pic="http://schemas.openxmlformats.org/drawingml/2006/picture">
                        <pic:nvPicPr>
                          <pic:cNvPr id="1008831836" name="صورة 1008831836"/>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28C73AF" id="_x0000_s209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0+xU/aEHAAAN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1443557441" o:spid="_x0000_s20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">
                  <v:group id="مجموعة 2084105732" o:spid="_x0000_s20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">
                    <v:group id="مجموعة 428856413" o:spid="_x0000_s20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">
                      <v:shape id="شكل حر 50" o:spid="_x0000_s20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" fillcolor="#579da5" stroked="f" strokeweight="1pt">
                        <v:stroke joinstyle="miter"/>
                      </v:roundrect>
                    </v:group>
                    <v:oval id="شكل بيضاوي 869216821" o:spid="_x0000_s20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" filled="f" strokecolor="#2b5474" strokeweight="1pt">
                      <v:stroke joinstyle="miter"/>
                    </v:oval>
                  </v:group>
                  <v:shape id="مربع نص 41" o:spid="_x0000_s2098"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" filled="f" stroked="f">
                    <v:textbox style="mso-fit-shape-to-text:t">
                      <w:txbxContent>
                        <w:p w14:paraId="27C3D111" w14:textId="76A23256" w:rsidR="00C87C76" w:rsidRPr="00767863" w:rsidRDefault="00C87C76" w:rsidP="00C87C76">
                          <w:pPr>
                            <w:pStyle w:val="a0"/>
                            <w:rPr>
                              <w:sz w:val="40"/>
                              <w:szCs w:val="40"/>
                              <w:lang w:bidi="ar-SY"/>
                            </w:rPr>
                          </w:pPr>
                          <w:r w:rsidRPr="006F0844">
                            <w:rPr>
                              <w:sz w:val="40"/>
                              <w:szCs w:val="40"/>
                              <w:rtl/>
                            </w:rPr>
                            <w:t>التخطيط الجيد:</w:t>
                          </w:r>
                        </w:p>
                      </w:txbxContent>
                    </v:textbox>
                  </v:shape>
                </v:group>
                <v:shape id="صورة 1008831836" o:spid="_x0000_s209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">
                  <v:imagedata r:id="rId74" o:title=""/>
                </v:shape>
                <w10:anchorlock/>
              </v:group>
            </w:pict>
          </mc:Fallback>
        </mc:AlternateContent>
      </w:r>
    </w:p>
    <w:p w:rsidR="00FD172F" w:rsidRPr="006F0844" w:rsidRDefault="00FD172F" w:rsidP="00C87C76">
      <w:r w:rsidRPr="006F0844">
        <w:rPr>
          <w:rtl/>
        </w:rPr>
        <w:t>يجب وضع خطط جيدة وتنظيمها مسبقاً، وتحديد الأهداف والمهام والتأكد من توافر الموارد والتعاون مع الجهات الأخرى المعنية.</w:t>
      </w:r>
    </w:p>
    <w:p w:rsidR="00FD172F" w:rsidRPr="006F0844" w:rsidRDefault="00C87C76"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0072931C" wp14:editId="1449E300">
                <wp:extent cx="5731510" cy="890905"/>
                <wp:effectExtent l="0" t="0" r="2540" b="23495"/>
                <wp:docPr id="85252924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36182522" name="مجموعة 836182522"/>
                        <wpg:cNvGrpSpPr/>
                        <wpg:grpSpPr>
                          <a:xfrm>
                            <a:off x="0" y="0"/>
                            <a:ext cx="5731510" cy="895351"/>
                            <a:chOff x="0" y="0"/>
                            <a:chExt cx="5878196" cy="918845"/>
                          </a:xfrm>
                        </wpg:grpSpPr>
                        <wpg:grpSp>
                          <wpg:cNvPr id="816754243" name="مجموعة 816754243"/>
                          <wpg:cNvGrpSpPr/>
                          <wpg:grpSpPr>
                            <a:xfrm>
                              <a:off x="0" y="0"/>
                              <a:ext cx="5878196" cy="918845"/>
                              <a:chOff x="0" y="0"/>
                              <a:chExt cx="6240348" cy="919070"/>
                            </a:xfrm>
                          </wpg:grpSpPr>
                          <wpg:grpSp>
                            <wpg:cNvPr id="339084092" name="مجموعة 339084092"/>
                            <wpg:cNvGrpSpPr/>
                            <wpg:grpSpPr>
                              <a:xfrm>
                                <a:off x="0" y="169208"/>
                                <a:ext cx="5433072" cy="580613"/>
                                <a:chOff x="0" y="169208"/>
                                <a:chExt cx="5433072" cy="580613"/>
                              </a:xfrm>
                            </wpg:grpSpPr>
                            <wps:wsp>
                              <wps:cNvPr id="12739352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5310100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4870108" name="شكل بيضاوي 69487010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5256368" name="مربع نص 41"/>
                          <wps:cNvSpPr txBox="1"/>
                          <wps:spPr>
                            <a:xfrm>
                              <a:off x="204484" y="256541"/>
                              <a:ext cx="4616122" cy="379598"/>
                            </a:xfrm>
                            <a:prstGeom prst="rect">
                              <a:avLst/>
                            </a:prstGeom>
                            <a:noFill/>
                          </wps:spPr>
                          <wps:txbx>
                            <w:txbxContent>
                              <w:p w:rsidR="00C87C76" w:rsidRPr="00767863" w:rsidRDefault="00C87C76" w:rsidP="00C87C76">
                                <w:pPr>
                                  <w:pStyle w:val="a0"/>
                                  <w:rPr>
                                    <w:sz w:val="40"/>
                                    <w:szCs w:val="40"/>
                                    <w:lang w:bidi="ar-SY"/>
                                  </w:rPr>
                                </w:pPr>
                                <w:r w:rsidRPr="006F0844">
                                  <w:rPr>
                                    <w:sz w:val="40"/>
                                    <w:szCs w:val="40"/>
                                    <w:rtl/>
                                  </w:rPr>
                                  <w:t>التعامل مع العوامل الخارجية:</w:t>
                                </w:r>
                              </w:p>
                            </w:txbxContent>
                          </wps:txbx>
                          <wps:bodyPr wrap="square" rtlCol="1">
                            <a:spAutoFit/>
                          </wps:bodyPr>
                        </wps:wsp>
                      </wpg:grpSp>
                      <pic:pic xmlns:pic="http://schemas.openxmlformats.org/drawingml/2006/picture">
                        <pic:nvPicPr>
                          <pic:cNvPr id="690588962" name="صورة 690588962"/>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72931C" id="_x0000_s210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DUI3iicBwAABx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836182522" o:spid="_x0000_s21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">
                  <v:group id="مجموعة 816754243" o:spid="_x0000_s21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">
                    <v:group id="مجموعة 339084092" o:spid="_x0000_s21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">
                      <v:shape id="شكل حر 50" o:spid="_x0000_s21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" fillcolor="#579da5" stroked="f" strokeweight="1pt">
                        <v:stroke joinstyle="miter"/>
                      </v:roundrect>
                    </v:group>
                    <v:oval id="شكل بيضاوي 694870108" o:spid="_x0000_s21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" filled="f" strokecolor="#2b5474" strokeweight="1pt">
                      <v:stroke joinstyle="miter"/>
                    </v:oval>
                  </v:group>
                  <v:shape id="مربع نص 41" o:spid="_x0000_s2107"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" filled="f" stroked="f">
                    <v:textbox style="mso-fit-shape-to-text:t">
                      <w:txbxContent>
                        <w:p w14:paraId="2EC20839" w14:textId="1FD93D66" w:rsidR="00C87C76" w:rsidRPr="00767863" w:rsidRDefault="00C87C76" w:rsidP="00C87C76">
                          <w:pPr>
                            <w:pStyle w:val="a0"/>
                            <w:rPr>
                              <w:sz w:val="40"/>
                              <w:szCs w:val="40"/>
                              <w:lang w:bidi="ar-SY"/>
                            </w:rPr>
                          </w:pPr>
                          <w:r w:rsidRPr="006F0844">
                            <w:rPr>
                              <w:sz w:val="40"/>
                              <w:szCs w:val="40"/>
                              <w:rtl/>
                            </w:rPr>
                            <w:t>التعامل مع العوامل الخارجية:</w:t>
                          </w:r>
                        </w:p>
                      </w:txbxContent>
                    </v:textbox>
                  </v:shape>
                </v:group>
                <v:shape id="صورة 690588962" o:spid="_x0000_s210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">
                  <v:imagedata r:id="rId74" o:title=""/>
                </v:shape>
                <w10:anchorlock/>
              </v:group>
            </w:pict>
          </mc:Fallback>
        </mc:AlternateContent>
      </w:r>
    </w:p>
    <w:p w:rsidR="00FD172F" w:rsidRPr="006F0844" w:rsidRDefault="00FD172F" w:rsidP="00C87C76">
      <w:r w:rsidRPr="006F0844">
        <w:rPr>
          <w:rtl/>
        </w:rPr>
        <w:t>يجب تحديد العوامل الخارجية التي يمكن أن تؤثر على إدارة الحشود، واتخاذ الإجراءات اللازمة للتعامل معها، مثل التخطيط للظروف الجوية السيئة أو التقنيات المتطورة لتحليل البيانات الجوية.</w:t>
      </w:r>
    </w:p>
    <w:p w:rsidR="00FD172F" w:rsidRPr="006F0844" w:rsidRDefault="00C87C76"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10E91102" wp14:editId="71963BDB">
                <wp:extent cx="5731510" cy="890905"/>
                <wp:effectExtent l="0" t="0" r="2540" b="23495"/>
                <wp:docPr id="82276801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30983582" name="مجموعة 1830983582"/>
                        <wpg:cNvGrpSpPr/>
                        <wpg:grpSpPr>
                          <a:xfrm>
                            <a:off x="0" y="0"/>
                            <a:ext cx="5731510" cy="895351"/>
                            <a:chOff x="0" y="0"/>
                            <a:chExt cx="5878196" cy="918845"/>
                          </a:xfrm>
                        </wpg:grpSpPr>
                        <wpg:grpSp>
                          <wpg:cNvPr id="522896959" name="مجموعة 522896959"/>
                          <wpg:cNvGrpSpPr/>
                          <wpg:grpSpPr>
                            <a:xfrm>
                              <a:off x="0" y="0"/>
                              <a:ext cx="5878196" cy="918845"/>
                              <a:chOff x="0" y="0"/>
                              <a:chExt cx="6240348" cy="919070"/>
                            </a:xfrm>
                          </wpg:grpSpPr>
                          <wpg:grpSp>
                            <wpg:cNvPr id="1726363590" name="مجموعة 1726363590"/>
                            <wpg:cNvGrpSpPr/>
                            <wpg:grpSpPr>
                              <a:xfrm>
                                <a:off x="0" y="169208"/>
                                <a:ext cx="5433072" cy="580613"/>
                                <a:chOff x="0" y="169208"/>
                                <a:chExt cx="5433072" cy="580613"/>
                              </a:xfrm>
                            </wpg:grpSpPr>
                            <wps:wsp>
                              <wps:cNvPr id="15110037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8518567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7072158" name="شكل بيضاوي 153707215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486536" name="مربع نص 41"/>
                          <wps:cNvSpPr txBox="1"/>
                          <wps:spPr>
                            <a:xfrm>
                              <a:off x="204484" y="256541"/>
                              <a:ext cx="4616122" cy="379598"/>
                            </a:xfrm>
                            <a:prstGeom prst="rect">
                              <a:avLst/>
                            </a:prstGeom>
                            <a:noFill/>
                          </wps:spPr>
                          <wps:txbx>
                            <w:txbxContent>
                              <w:p w:rsidR="00C87C76" w:rsidRPr="00767863" w:rsidRDefault="00C87C76" w:rsidP="00C87C76">
                                <w:pPr>
                                  <w:pStyle w:val="a0"/>
                                  <w:rPr>
                                    <w:sz w:val="40"/>
                                    <w:szCs w:val="40"/>
                                    <w:lang w:bidi="ar-SY"/>
                                  </w:rPr>
                                </w:pPr>
                                <w:r w:rsidRPr="006F0844">
                                  <w:rPr>
                                    <w:sz w:val="40"/>
                                    <w:szCs w:val="40"/>
                                    <w:rtl/>
                                  </w:rPr>
                                  <w:t>التعامل مع السلوكيات العدائية:</w:t>
                                </w:r>
                              </w:p>
                            </w:txbxContent>
                          </wps:txbx>
                          <wps:bodyPr wrap="square" rtlCol="1">
                            <a:spAutoFit/>
                          </wps:bodyPr>
                        </wps:wsp>
                      </wpg:grpSp>
                      <pic:pic xmlns:pic="http://schemas.openxmlformats.org/drawingml/2006/picture">
                        <pic:nvPicPr>
                          <pic:cNvPr id="1294058178" name="صورة 1294058178"/>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0E91102" id="_x0000_s210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GYk6UycBwAADh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1830983582" o:spid="_x0000_s21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">
                  <v:group id="مجموعة 522896959" o:spid="_x0000_s21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">
                    <v:group id="مجموعة 1726363590" o:spid="_x0000_s21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">
                      <v:shape id="شكل حر 50" o:spid="_x0000_s21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" fillcolor="#579da5" stroked="f" strokeweight="1pt">
                        <v:stroke joinstyle="miter"/>
                      </v:roundrect>
                    </v:group>
                    <v:oval id="شكل بيضاوي 1537072158" o:spid="_x0000_s21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" filled="f" strokecolor="#2b5474" strokeweight="1pt">
                      <v:stroke joinstyle="miter"/>
                    </v:oval>
                  </v:group>
                  <v:shape id="مربع نص 41" o:spid="_x0000_s2116"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" filled="f" stroked="f">
                    <v:textbox style="mso-fit-shape-to-text:t">
                      <w:txbxContent>
                        <w:p w14:paraId="5F2868E2" w14:textId="64E9AEE3" w:rsidR="00C87C76" w:rsidRPr="00767863" w:rsidRDefault="00C87C76" w:rsidP="00C87C76">
                          <w:pPr>
                            <w:pStyle w:val="a0"/>
                            <w:rPr>
                              <w:sz w:val="40"/>
                              <w:szCs w:val="40"/>
                              <w:lang w:bidi="ar-SY"/>
                            </w:rPr>
                          </w:pPr>
                          <w:r w:rsidRPr="006F0844">
                            <w:rPr>
                              <w:sz w:val="40"/>
                              <w:szCs w:val="40"/>
                              <w:rtl/>
                            </w:rPr>
                            <w:t>التعامل مع السلوكيات العدائية:</w:t>
                          </w:r>
                        </w:p>
                      </w:txbxContent>
                    </v:textbox>
                  </v:shape>
                </v:group>
                <v:shape id="صورة 1294058178" o:spid="_x0000_s211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">
                  <v:imagedata r:id="rId74" o:title=""/>
                </v:shape>
                <w10:anchorlock/>
              </v:group>
            </w:pict>
          </mc:Fallback>
        </mc:AlternateContent>
      </w:r>
    </w:p>
    <w:p w:rsidR="00FD172F" w:rsidRPr="006F0844" w:rsidRDefault="00FD172F" w:rsidP="00C87C76">
      <w:r w:rsidRPr="006F0844">
        <w:rPr>
          <w:rtl/>
        </w:rPr>
        <w:t>يجب تدريب الفريق على كيفية التعامل مع السلوكيات العدائية والتصرف السريع لحل الأزمات قبل أن تتفاقم.</w:t>
      </w:r>
    </w:p>
    <w:p w:rsidR="00FD172F" w:rsidRPr="006F0844" w:rsidRDefault="00C87C76"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09D586F5" wp14:editId="2B833DFD">
                <wp:extent cx="5731510" cy="890905"/>
                <wp:effectExtent l="0" t="0" r="2540" b="23495"/>
                <wp:docPr id="70010175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07574177" name="مجموعة 607574177"/>
                        <wpg:cNvGrpSpPr/>
                        <wpg:grpSpPr>
                          <a:xfrm>
                            <a:off x="0" y="0"/>
                            <a:ext cx="5731510" cy="895351"/>
                            <a:chOff x="0" y="0"/>
                            <a:chExt cx="5878196" cy="918845"/>
                          </a:xfrm>
                        </wpg:grpSpPr>
                        <wpg:grpSp>
                          <wpg:cNvPr id="841774771" name="مجموعة 841774771"/>
                          <wpg:cNvGrpSpPr/>
                          <wpg:grpSpPr>
                            <a:xfrm>
                              <a:off x="0" y="0"/>
                              <a:ext cx="5878196" cy="918845"/>
                              <a:chOff x="0" y="0"/>
                              <a:chExt cx="6240348" cy="919070"/>
                            </a:xfrm>
                          </wpg:grpSpPr>
                          <wpg:grpSp>
                            <wpg:cNvPr id="69753399" name="مجموعة 69753399"/>
                            <wpg:cNvGrpSpPr/>
                            <wpg:grpSpPr>
                              <a:xfrm>
                                <a:off x="0" y="169208"/>
                                <a:ext cx="5433072" cy="580613"/>
                                <a:chOff x="0" y="169208"/>
                                <a:chExt cx="5433072" cy="580613"/>
                              </a:xfrm>
                            </wpg:grpSpPr>
                            <wps:wsp>
                              <wps:cNvPr id="6049523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5158405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8571489" name="شكل بيضاوي 51857148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7834814" name="مربع نص 41"/>
                          <wps:cNvSpPr txBox="1"/>
                          <wps:spPr>
                            <a:xfrm>
                              <a:off x="204484" y="256541"/>
                              <a:ext cx="4616122" cy="379598"/>
                            </a:xfrm>
                            <a:prstGeom prst="rect">
                              <a:avLst/>
                            </a:prstGeom>
                            <a:noFill/>
                          </wps:spPr>
                          <wps:txbx>
                            <w:txbxContent>
                              <w:p w:rsidR="00C87C76" w:rsidRPr="00767863" w:rsidRDefault="00C87C76" w:rsidP="00C87C76">
                                <w:pPr>
                                  <w:pStyle w:val="a0"/>
                                  <w:rPr>
                                    <w:sz w:val="40"/>
                                    <w:szCs w:val="40"/>
                                    <w:rtl/>
                                    <w:lang w:bidi="ar-SY"/>
                                  </w:rPr>
                                </w:pPr>
                                <w:r w:rsidRPr="006F0844">
                                  <w:rPr>
                                    <w:sz w:val="40"/>
                                    <w:szCs w:val="40"/>
                                    <w:rtl/>
                                  </w:rPr>
                                  <w:t>القانون والتشريعات:</w:t>
                                </w:r>
                              </w:p>
                            </w:txbxContent>
                          </wps:txbx>
                          <wps:bodyPr wrap="square" rtlCol="1">
                            <a:spAutoFit/>
                          </wps:bodyPr>
                        </wps:wsp>
                      </wpg:grpSp>
                      <pic:pic xmlns:pic="http://schemas.openxmlformats.org/drawingml/2006/picture">
                        <pic:nvPicPr>
                          <pic:cNvPr id="1524934310" name="صورة 152493431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9D586F5" id="_x0000_s211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">
                <v:group id="مجموعة 607574177" o:spid="_x0000_s21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">
                  <v:group id="مجموعة 841774771" o:spid="_x0000_s21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">
                    <v:group id="مجموعة 69753399" o:spid="_x0000_s21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">
                      <v:shape id="شكل حر 50" o:spid="_x0000_s21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" fillcolor="#579da5" stroked="f" strokeweight="1pt">
                        <v:stroke joinstyle="miter"/>
                      </v:roundrect>
                    </v:group>
                    <v:oval id="شكل بيضاوي 518571489" o:spid="_x0000_s21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" filled="f" strokecolor="#2b5474" strokeweight="1pt">
                      <v:stroke joinstyle="miter"/>
                    </v:oval>
                  </v:group>
                  <v:shape id="مربع نص 41" o:spid="_x0000_s2125"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" filled="f" stroked="f">
                    <v:textbox style="mso-fit-shape-to-text:t">
                      <w:txbxContent>
                        <w:p w14:paraId="75DB68C6" w14:textId="6B70D588" w:rsidR="00C87C76" w:rsidRPr="00767863" w:rsidRDefault="00C87C76" w:rsidP="00C87C76">
                          <w:pPr>
                            <w:pStyle w:val="a0"/>
                            <w:rPr>
                              <w:sz w:val="40"/>
                              <w:szCs w:val="40"/>
                              <w:rtl/>
                              <w:lang w:bidi="ar-SY"/>
                            </w:rPr>
                          </w:pPr>
                          <w:r w:rsidRPr="006F0844">
                            <w:rPr>
                              <w:sz w:val="40"/>
                              <w:szCs w:val="40"/>
                              <w:rtl/>
                            </w:rPr>
                            <w:t>القانون والتشريعات:</w:t>
                          </w:r>
                        </w:p>
                      </w:txbxContent>
                    </v:textbox>
                  </v:shape>
                </v:group>
                <v:shape id="صورة 1524934310" o:spid="_x0000_s212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">
                  <v:imagedata r:id="rId74" o:title=""/>
                </v:shape>
                <w10:anchorlock/>
              </v:group>
            </w:pict>
          </mc:Fallback>
        </mc:AlternateContent>
      </w:r>
    </w:p>
    <w:p w:rsidR="00FD172F" w:rsidRPr="006F0844" w:rsidRDefault="00FD172F" w:rsidP="00C87C76">
      <w:r w:rsidRPr="006F0844">
        <w:rPr>
          <w:rtl/>
        </w:rPr>
        <w:t>يجب فهم القوانين والتشريعات المتعلقة بإدارة الحشود والتعامل معها، والتعاون مع السلطات المحلية والوطنية لتحديد الإجراءات الملائمة والمسموح بها.</w:t>
      </w:r>
    </w:p>
    <w:p w:rsidR="00FD172F" w:rsidRDefault="00FD172F" w:rsidP="00C87C76">
      <w:pPr>
        <w:rPr>
          <w:b/>
          <w:bCs/>
          <w:color w:val="FF0000"/>
          <w:rtl/>
        </w:rPr>
      </w:pPr>
      <w:r w:rsidRPr="006F0844">
        <w:rPr>
          <w:rtl/>
        </w:rPr>
        <w:lastRenderedPageBreak/>
        <w:t>بشكل عام، يمكن التغلب على المعوقات التي تواجه فرق الأمن والسلامة في إدارة الحشود، من خلال تطوير المهارات والمعرفة وتوفير الموارد اللازمة والتخطيط الجيد والتعامل مع العوامل الخارجية والسلوكيات العدائية والقانون والتشريعات بطريقة فعالة ومنسقة.</w:t>
      </w:r>
    </w:p>
    <w:p w:rsidR="00FD172F" w:rsidRDefault="00C87C76" w:rsidP="00FD172F">
      <w:pPr>
        <w:rPr>
          <w:rFonts w:ascii="Adobe Arabic" w:hAnsi="Adobe Arabic" w:cs="Adobe Arabic"/>
          <w:b/>
          <w:bCs/>
          <w:color w:val="FF0000"/>
          <w:sz w:val="40"/>
          <w:szCs w:val="40"/>
          <w:rtl/>
        </w:rPr>
      </w:pPr>
      <w:r w:rsidRPr="00BD5495">
        <w:rPr>
          <w:rFonts w:ascii="Sakkal Majalla" w:hAnsi="Sakkal Majalla"/>
          <w:noProof/>
          <w:color w:val="002060"/>
          <w:sz w:val="34"/>
        </w:rPr>
        <mc:AlternateContent>
          <mc:Choice Requires="wpg">
            <w:drawing>
              <wp:inline distT="0" distB="0" distL="0" distR="0" wp14:anchorId="78F0973F" wp14:editId="64EDEF72">
                <wp:extent cx="5731510" cy="895350"/>
                <wp:effectExtent l="0" t="0" r="21590" b="19050"/>
                <wp:docPr id="29926728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90198532" name="صورة 890198532"/>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54545685" name="مجموعة 854545685"/>
                        <wpg:cNvGrpSpPr/>
                        <wpg:grpSpPr>
                          <a:xfrm>
                            <a:off x="0" y="0"/>
                            <a:ext cx="5731510" cy="895350"/>
                            <a:chOff x="0" y="0"/>
                            <a:chExt cx="5878196" cy="918845"/>
                          </a:xfrm>
                        </wpg:grpSpPr>
                        <wpg:grpSp>
                          <wpg:cNvPr id="550585769" name="مجموعة 550585769"/>
                          <wpg:cNvGrpSpPr/>
                          <wpg:grpSpPr>
                            <a:xfrm>
                              <a:off x="0" y="0"/>
                              <a:ext cx="5878196" cy="918845"/>
                              <a:chOff x="0" y="0"/>
                              <a:chExt cx="6240348" cy="919070"/>
                            </a:xfrm>
                          </wpg:grpSpPr>
                          <wpg:grpSp>
                            <wpg:cNvPr id="1255517544" name="مجموعة 1255517544"/>
                            <wpg:cNvGrpSpPr/>
                            <wpg:grpSpPr>
                              <a:xfrm>
                                <a:off x="0" y="169208"/>
                                <a:ext cx="5433072" cy="580613"/>
                                <a:chOff x="0" y="169208"/>
                                <a:chExt cx="5433072" cy="580613"/>
                              </a:xfrm>
                            </wpg:grpSpPr>
                            <wps:wsp>
                              <wps:cNvPr id="24959156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70082480"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9006396" name="شكل بيضاوي 1519006396"/>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28255963" name="مربع نص 41"/>
                          <wps:cNvSpPr txBox="1"/>
                          <wps:spPr>
                            <a:xfrm>
                              <a:off x="204484" y="256849"/>
                              <a:ext cx="4616071" cy="377965"/>
                            </a:xfrm>
                            <a:prstGeom prst="rect">
                              <a:avLst/>
                            </a:prstGeom>
                            <a:noFill/>
                          </wps:spPr>
                          <wps:txbx>
                            <w:txbxContent>
                              <w:p w:rsidR="00C87C76" w:rsidRPr="00C87C76" w:rsidRDefault="00C87C76" w:rsidP="00C87C76">
                                <w:pPr>
                                  <w:pStyle w:val="a0"/>
                                  <w:rPr>
                                    <w:sz w:val="40"/>
                                    <w:szCs w:val="40"/>
                                  </w:rPr>
                                </w:pPr>
                                <w:r w:rsidRPr="00C87C76">
                                  <w:rPr>
                                    <w:sz w:val="40"/>
                                    <w:szCs w:val="40"/>
                                    <w:rtl/>
                                  </w:rPr>
                                  <w:t>وضع إجراءات التفتيش والرقابة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8F0973F" id="_x0000_s212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">
                <v:shape id="صورة 890198532" o:spid="_x0000_s212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">
                  <v:imagedata r:id="rId69" o:title=""/>
                </v:shape>
                <v:group id="مجموعة 854545685" o:spid="_x0000_s21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">
                  <v:group id="مجموعة 550585769" o:spid="_x0000_s21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">
                    <v:group id="مجموعة 1255517544" o:spid="_x0000_s21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">
                      <v:shape id="شكل حر 42" o:spid="_x0000_s21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1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" fillcolor="#2b5474" stroked="f" strokeweight="1pt">
                        <v:stroke joinstyle="miter"/>
                      </v:roundrect>
                    </v:group>
                    <v:oval id="شكل بيضاوي 1519006396" o:spid="_x0000_s21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" filled="f" strokecolor="#579da5" strokeweight="1pt">
                      <v:stroke joinstyle="miter"/>
                    </v:oval>
                  </v:group>
                  <v:shape id="مربع نص 41" o:spid="_x0000_s2135"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" filled="f" stroked="f">
                    <v:textbox style="mso-fit-shape-to-text:t">
                      <w:txbxContent>
                        <w:p w14:paraId="49FE5392" w14:textId="0EBE2101" w:rsidR="00C87C76" w:rsidRPr="00C87C76" w:rsidRDefault="00C87C76" w:rsidP="00C87C76">
                          <w:pPr>
                            <w:pStyle w:val="a0"/>
                            <w:rPr>
                              <w:sz w:val="40"/>
                              <w:szCs w:val="40"/>
                            </w:rPr>
                          </w:pPr>
                          <w:r w:rsidRPr="00C87C76">
                            <w:rPr>
                              <w:sz w:val="40"/>
                              <w:szCs w:val="40"/>
                              <w:rtl/>
                            </w:rPr>
                            <w:t>وضع إجراءات التفتيش والرقابة</w:t>
                          </w:r>
                        </w:p>
                      </w:txbxContent>
                    </v:textbox>
                  </v:shape>
                </v:group>
                <w10:anchorlock/>
              </v:group>
            </w:pict>
          </mc:Fallback>
        </mc:AlternateContent>
      </w:r>
    </w:p>
    <w:p w:rsidR="00FD172F" w:rsidRPr="00F55FDB" w:rsidRDefault="00FD172F" w:rsidP="00C87C76">
      <w:r w:rsidRPr="00F55FDB">
        <w:rPr>
          <w:rFonts w:hint="cs"/>
          <w:rtl/>
        </w:rPr>
        <w:t>إدارة</w:t>
      </w:r>
      <w:r w:rsidRPr="00F55FDB">
        <w:rPr>
          <w:rtl/>
        </w:rPr>
        <w:t xml:space="preserve"> </w:t>
      </w:r>
      <w:r w:rsidRPr="00F55FDB">
        <w:rPr>
          <w:rFonts w:hint="cs"/>
          <w:rtl/>
        </w:rPr>
        <w:t>الحشود</w:t>
      </w:r>
      <w:r w:rsidRPr="00F55FDB">
        <w:rPr>
          <w:rtl/>
        </w:rPr>
        <w:t xml:space="preserve"> </w:t>
      </w:r>
      <w:r w:rsidRPr="00F55FDB">
        <w:rPr>
          <w:rFonts w:hint="cs"/>
          <w:rtl/>
        </w:rPr>
        <w:t>تتطلب</w:t>
      </w:r>
      <w:r w:rsidRPr="00F55FDB">
        <w:rPr>
          <w:rtl/>
        </w:rPr>
        <w:t xml:space="preserve"> </w:t>
      </w:r>
      <w:r w:rsidRPr="00F55FDB">
        <w:rPr>
          <w:rFonts w:hint="cs"/>
          <w:rtl/>
        </w:rPr>
        <w:t>وضع</w:t>
      </w:r>
      <w:r w:rsidRPr="00F55FDB">
        <w:rPr>
          <w:rtl/>
        </w:rPr>
        <w:t xml:space="preserve"> </w:t>
      </w:r>
      <w:r w:rsidRPr="00F55FDB">
        <w:rPr>
          <w:rFonts w:hint="cs"/>
          <w:rtl/>
        </w:rPr>
        <w:t>إجراءات</w:t>
      </w:r>
      <w:r w:rsidRPr="00F55FDB">
        <w:rPr>
          <w:rtl/>
        </w:rPr>
        <w:t xml:space="preserve"> </w:t>
      </w:r>
      <w:r w:rsidRPr="00F55FDB">
        <w:rPr>
          <w:rFonts w:hint="cs"/>
          <w:rtl/>
        </w:rPr>
        <w:t>فعالة</w:t>
      </w:r>
      <w:r w:rsidRPr="00F55FDB">
        <w:rPr>
          <w:rtl/>
        </w:rPr>
        <w:t xml:space="preserve"> </w:t>
      </w:r>
      <w:r w:rsidRPr="00F55FDB">
        <w:rPr>
          <w:rFonts w:hint="cs"/>
          <w:rtl/>
        </w:rPr>
        <w:t>للتفتيش</w:t>
      </w:r>
      <w:r w:rsidRPr="00F55FDB">
        <w:rPr>
          <w:rtl/>
        </w:rPr>
        <w:t xml:space="preserve"> </w:t>
      </w:r>
      <w:r w:rsidRPr="00F55FDB">
        <w:rPr>
          <w:rFonts w:hint="cs"/>
          <w:rtl/>
        </w:rPr>
        <w:t>والرقابة،</w:t>
      </w:r>
      <w:r w:rsidRPr="00F55FDB">
        <w:rPr>
          <w:rtl/>
        </w:rPr>
        <w:t xml:space="preserve"> </w:t>
      </w:r>
      <w:r w:rsidRPr="00F55FDB">
        <w:rPr>
          <w:rFonts w:hint="cs"/>
          <w:rtl/>
        </w:rPr>
        <w:t>ويمكن</w:t>
      </w:r>
      <w:r w:rsidRPr="00F55FDB">
        <w:rPr>
          <w:rtl/>
        </w:rPr>
        <w:t xml:space="preserve"> </w:t>
      </w:r>
      <w:r w:rsidRPr="00F55FDB">
        <w:rPr>
          <w:rFonts w:hint="cs"/>
          <w:rtl/>
        </w:rPr>
        <w:t>تحقيق</w:t>
      </w:r>
      <w:r w:rsidRPr="00F55FDB">
        <w:rPr>
          <w:rtl/>
        </w:rPr>
        <w:t xml:space="preserve"> </w:t>
      </w:r>
      <w:r w:rsidRPr="00F55FDB">
        <w:rPr>
          <w:rFonts w:hint="cs"/>
          <w:rtl/>
        </w:rPr>
        <w:t>ذلك</w:t>
      </w:r>
      <w:r w:rsidRPr="00F55FDB">
        <w:rPr>
          <w:rtl/>
        </w:rPr>
        <w:t xml:space="preserve"> </w:t>
      </w:r>
      <w:r w:rsidRPr="00F55FDB">
        <w:rPr>
          <w:rFonts w:hint="cs"/>
          <w:rtl/>
        </w:rPr>
        <w:t>من</w:t>
      </w:r>
      <w:r w:rsidRPr="00F55FDB">
        <w:rPr>
          <w:rtl/>
        </w:rPr>
        <w:t xml:space="preserve"> </w:t>
      </w:r>
      <w:r w:rsidRPr="00F55FDB">
        <w:rPr>
          <w:rFonts w:hint="cs"/>
          <w:rtl/>
        </w:rPr>
        <w:t>خلال</w:t>
      </w:r>
      <w:r w:rsidRPr="00F55FDB">
        <w:rPr>
          <w:rtl/>
        </w:rPr>
        <w:t xml:space="preserve"> </w:t>
      </w:r>
      <w:r w:rsidRPr="00F55FDB">
        <w:rPr>
          <w:rFonts w:hint="cs"/>
          <w:rtl/>
        </w:rPr>
        <w:t>الخطوات</w:t>
      </w:r>
      <w:r w:rsidRPr="00F55FDB">
        <w:rPr>
          <w:rtl/>
        </w:rPr>
        <w:t xml:space="preserve"> </w:t>
      </w:r>
      <w:r w:rsidRPr="00F55FDB">
        <w:rPr>
          <w:rFonts w:hint="cs"/>
          <w:rtl/>
        </w:rPr>
        <w:t>التالية</w:t>
      </w:r>
      <w:r w:rsidRPr="00F55FDB">
        <w:rPr>
          <w:rtl/>
        </w:rPr>
        <w:t>:</w:t>
      </w:r>
    </w:p>
    <w:p w:rsidR="00FD172F" w:rsidRDefault="00C87C76" w:rsidP="00FD172F">
      <w:pPr>
        <w:spacing w:line="259" w:lineRule="auto"/>
        <w:rPr>
          <w:rFonts w:ascii="Adobe Arabic" w:eastAsia="Times New Roman" w:hAnsi="Adobe Arabic" w:cs="Adobe Arabic"/>
          <w:sz w:val="40"/>
          <w:szCs w:val="40"/>
          <w:rtl/>
        </w:rPr>
      </w:pPr>
      <w:r w:rsidRPr="004E4B21">
        <w:rPr>
          <w:noProof/>
        </w:rPr>
        <mc:AlternateContent>
          <mc:Choice Requires="wpg">
            <w:drawing>
              <wp:inline distT="0" distB="0" distL="0" distR="0" wp14:anchorId="47371B22" wp14:editId="1707CEC5">
                <wp:extent cx="5596329" cy="1319976"/>
                <wp:effectExtent l="0" t="0" r="0" b="0"/>
                <wp:docPr id="783214" name="مجموعة 22"/>
                <wp:cNvGraphicFramePr/>
                <a:graphic xmlns:a="http://schemas.openxmlformats.org/drawingml/2006/main">
                  <a:graphicData uri="http://schemas.microsoft.com/office/word/2010/wordprocessingGroup">
                    <wpg:wgp>
                      <wpg:cNvGrpSpPr/>
                      <wpg:grpSpPr>
                        <a:xfrm>
                          <a:off x="0" y="0"/>
                          <a:ext cx="5596329" cy="1319976"/>
                          <a:chOff x="-91440" y="24061"/>
                          <a:chExt cx="5351809" cy="1319976"/>
                        </a:xfrm>
                      </wpg:grpSpPr>
                      <wpg:grpSp>
                        <wpg:cNvPr id="783215" name="مجموعة 783215"/>
                        <wpg:cNvGrpSpPr/>
                        <wpg:grpSpPr>
                          <a:xfrm flipH="1">
                            <a:off x="1" y="24061"/>
                            <a:ext cx="2567978" cy="441136"/>
                            <a:chOff x="0" y="47834"/>
                            <a:chExt cx="5235058" cy="899897"/>
                          </a:xfrm>
                        </wpg:grpSpPr>
                        <wpg:grpSp>
                          <wpg:cNvPr id="783216" name="مجموعة 783216"/>
                          <wpg:cNvGrpSpPr/>
                          <wpg:grpSpPr>
                            <a:xfrm flipH="1">
                              <a:off x="0" y="105976"/>
                              <a:ext cx="5235058" cy="589022"/>
                              <a:chOff x="0" y="105976"/>
                              <a:chExt cx="3625653" cy="695785"/>
                            </a:xfrm>
                          </wpg:grpSpPr>
                          <wps:wsp>
                            <wps:cNvPr id="783217" name="Pentagon 2"/>
                            <wps:cNvSpPr/>
                            <wps:spPr>
                              <a:xfrm>
                                <a:off x="468745" y="105976"/>
                                <a:ext cx="3156908" cy="695785"/>
                              </a:xfrm>
                              <a:prstGeom prst="homePlate">
                                <a:avLst/>
                              </a:prstGeom>
                              <a:solidFill>
                                <a:srgbClr val="31394C">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83218" name="Pentagon 40"/>
                            <wps:cNvSpPr/>
                            <wps:spPr>
                              <a:xfrm>
                                <a:off x="0" y="105976"/>
                                <a:ext cx="3415666" cy="695785"/>
                              </a:xfrm>
                              <a:prstGeom prst="homePlat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783219" name="مربع نص 215"/>
                          <wps:cNvSpPr txBox="1"/>
                          <wps:spPr>
                            <a:xfrm>
                              <a:off x="676818" y="47834"/>
                              <a:ext cx="4558239" cy="899897"/>
                            </a:xfrm>
                            <a:prstGeom prst="rect">
                              <a:avLst/>
                            </a:prstGeom>
                            <a:noFill/>
                          </wps:spPr>
                          <wps:txbx>
                            <w:txbxContent>
                              <w:p w:rsidR="00C87C76" w:rsidRPr="00303D8B" w:rsidRDefault="00C87C76"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تدريب</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الفريق</w:t>
                                </w:r>
                              </w:p>
                            </w:txbxContent>
                          </wps:txbx>
                          <wps:bodyPr wrap="square" rtlCol="1">
                            <a:noAutofit/>
                          </wps:bodyPr>
                        </wps:wsp>
                      </wpg:grpSp>
                      <wpg:grpSp>
                        <wpg:cNvPr id="783222" name="مجموعة 783222"/>
                        <wpg:cNvGrpSpPr/>
                        <wpg:grpSpPr>
                          <a:xfrm>
                            <a:off x="-91440" y="480679"/>
                            <a:ext cx="2659419" cy="308564"/>
                            <a:chOff x="-91440" y="480679"/>
                            <a:chExt cx="2659419" cy="308564"/>
                          </a:xfrm>
                        </wpg:grpSpPr>
                        <wps:wsp>
                          <wps:cNvPr id="783223" name="Pentagon 24"/>
                          <wps:cNvSpPr/>
                          <wps:spPr>
                            <a:xfrm>
                              <a:off x="332003" y="500501"/>
                              <a:ext cx="2235976" cy="288742"/>
                            </a:xfrm>
                            <a:prstGeom prst="homePlate">
                              <a:avLst/>
                            </a:prstGeom>
                            <a:solidFill>
                              <a:srgbClr val="2B5474">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83224" name="Pentagon 41"/>
                          <wps:cNvSpPr/>
                          <wps:spPr>
                            <a:xfrm>
                              <a:off x="1" y="500501"/>
                              <a:ext cx="2419250" cy="288742"/>
                            </a:xfrm>
                            <a:prstGeom prst="homePlat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83225" name="مربع نص 220"/>
                          <wps:cNvSpPr txBox="1"/>
                          <wps:spPr>
                            <a:xfrm flipH="1">
                              <a:off x="-91440" y="480679"/>
                              <a:ext cx="2571736" cy="308564"/>
                            </a:xfrm>
                            <a:prstGeom prst="rect">
                              <a:avLst/>
                            </a:prstGeom>
                            <a:noFill/>
                          </wps:spPr>
                          <wps:txbx>
                            <w:txbxContent>
                              <w:p w:rsidR="00C87C76" w:rsidRPr="00303D8B" w:rsidRDefault="00C87C76"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تحليل</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البيانات</w:t>
                                </w:r>
                              </w:p>
                            </w:txbxContent>
                          </wps:txbx>
                          <wps:bodyPr wrap="square" rtlCol="1">
                            <a:noAutofit/>
                          </wps:bodyPr>
                        </wps:wsp>
                      </wpg:grpSp>
                      <wpg:grpSp>
                        <wpg:cNvPr id="783227" name="مجموعة 783227"/>
                        <wpg:cNvGrpSpPr/>
                        <wpg:grpSpPr>
                          <a:xfrm flipH="1">
                            <a:off x="1" y="921215"/>
                            <a:ext cx="2567978" cy="360719"/>
                            <a:chOff x="1" y="930659"/>
                            <a:chExt cx="5235057" cy="735850"/>
                          </a:xfrm>
                        </wpg:grpSpPr>
                        <wpg:grpSp>
                          <wpg:cNvPr id="783228" name="مجموعة 783228"/>
                          <wpg:cNvGrpSpPr/>
                          <wpg:grpSpPr>
                            <a:xfrm flipH="1">
                              <a:off x="1" y="986191"/>
                              <a:ext cx="5235057" cy="589022"/>
                              <a:chOff x="1" y="986191"/>
                              <a:chExt cx="3625652" cy="695786"/>
                            </a:xfrm>
                          </wpg:grpSpPr>
                          <wps:wsp>
                            <wps:cNvPr id="783229" name="Pentagon 25"/>
                            <wps:cNvSpPr/>
                            <wps:spPr>
                              <a:xfrm>
                                <a:off x="468745" y="986191"/>
                                <a:ext cx="3156908" cy="695785"/>
                              </a:xfrm>
                              <a:prstGeom prst="homePlate">
                                <a:avLst/>
                              </a:prstGeom>
                              <a:solidFill>
                                <a:srgbClr val="579DA5">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83230" name="Pentagon 42"/>
                            <wps:cNvSpPr/>
                            <wps:spPr>
                              <a:xfrm>
                                <a:off x="1" y="986191"/>
                                <a:ext cx="3415667" cy="695786"/>
                              </a:xfrm>
                              <a:prstGeom prst="homePlate">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783231" name="مربع نص 235"/>
                          <wps:cNvSpPr txBox="1"/>
                          <wps:spPr>
                            <a:xfrm>
                              <a:off x="978729" y="930659"/>
                              <a:ext cx="4085220" cy="735850"/>
                            </a:xfrm>
                            <a:prstGeom prst="rect">
                              <a:avLst/>
                            </a:prstGeom>
                            <a:noFill/>
                          </wps:spPr>
                          <wps:txbx>
                            <w:txbxContent>
                              <w:p w:rsidR="00C87C76" w:rsidRPr="00303D8B" w:rsidRDefault="00C87C76"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التقييم</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والتحسين</w:t>
                                </w:r>
                              </w:p>
                            </w:txbxContent>
                          </wps:txbx>
                          <wps:bodyPr wrap="square" rtlCol="1">
                            <a:noAutofit/>
                          </wps:bodyPr>
                        </wps:wsp>
                      </wpg:grpSp>
                      <wpg:grpSp>
                        <wpg:cNvPr id="783232" name="مجموعة 783232"/>
                        <wpg:cNvGrpSpPr/>
                        <wpg:grpSpPr>
                          <a:xfrm>
                            <a:off x="2567978" y="39427"/>
                            <a:ext cx="2692391" cy="441247"/>
                            <a:chOff x="2567978" y="80429"/>
                            <a:chExt cx="5488685" cy="900122"/>
                          </a:xfrm>
                        </wpg:grpSpPr>
                        <wpg:grpSp>
                          <wpg:cNvPr id="783233" name="مجموعة 783233"/>
                          <wpg:cNvGrpSpPr/>
                          <wpg:grpSpPr>
                            <a:xfrm flipH="1">
                              <a:off x="2567978" y="107228"/>
                              <a:ext cx="5231649" cy="589024"/>
                              <a:chOff x="2567978" y="107228"/>
                              <a:chExt cx="3623292" cy="695787"/>
                            </a:xfrm>
                          </wpg:grpSpPr>
                          <wps:wsp>
                            <wps:cNvPr id="783234" name="Pentagon 2"/>
                            <wps:cNvSpPr/>
                            <wps:spPr>
                              <a:xfrm>
                                <a:off x="3034362" y="107228"/>
                                <a:ext cx="3156908" cy="695785"/>
                              </a:xfrm>
                              <a:prstGeom prst="homePlate">
                                <a:avLst/>
                              </a:prstGeom>
                              <a:solidFill>
                                <a:srgbClr val="31394C">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83235" name="Pentagon 40"/>
                            <wps:cNvSpPr/>
                            <wps:spPr>
                              <a:xfrm>
                                <a:off x="2567978" y="107228"/>
                                <a:ext cx="3418021" cy="695787"/>
                              </a:xfrm>
                              <a:prstGeom prst="homePlat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783236" name="مربع نص 262"/>
                          <wps:cNvSpPr txBox="1"/>
                          <wps:spPr>
                            <a:xfrm>
                              <a:off x="2797350" y="80429"/>
                              <a:ext cx="5259313" cy="900122"/>
                            </a:xfrm>
                            <a:prstGeom prst="rect">
                              <a:avLst/>
                            </a:prstGeom>
                            <a:noFill/>
                          </wps:spPr>
                          <wps:txbx>
                            <w:txbxContent>
                              <w:p w:rsidR="00C87C76" w:rsidRPr="00303D8B" w:rsidRDefault="00C87C76"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تحديد</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نقاط</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التفتيش</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والرقابة</w:t>
                                </w:r>
                              </w:p>
                            </w:txbxContent>
                          </wps:txbx>
                          <wps:bodyPr wrap="square" rtlCol="1">
                            <a:noAutofit/>
                          </wps:bodyPr>
                        </wps:wsp>
                      </wpg:grpSp>
                      <wpg:grpSp>
                        <wpg:cNvPr id="783239" name="مجموعة 783239"/>
                        <wpg:cNvGrpSpPr/>
                        <wpg:grpSpPr>
                          <a:xfrm>
                            <a:off x="2567979" y="480677"/>
                            <a:ext cx="2620018" cy="401031"/>
                            <a:chOff x="2567979" y="480677"/>
                            <a:chExt cx="2620018" cy="401031"/>
                          </a:xfrm>
                        </wpg:grpSpPr>
                        <wps:wsp>
                          <wps:cNvPr id="783240" name="Pentagon 24"/>
                          <wps:cNvSpPr/>
                          <wps:spPr>
                            <a:xfrm flipH="1">
                              <a:off x="2567979" y="500501"/>
                              <a:ext cx="2235976" cy="288742"/>
                            </a:xfrm>
                            <a:prstGeom prst="homePlate">
                              <a:avLst/>
                            </a:prstGeom>
                            <a:solidFill>
                              <a:srgbClr val="2B5474">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83241" name="Pentagon 41"/>
                          <wps:cNvSpPr/>
                          <wps:spPr>
                            <a:xfrm flipH="1">
                              <a:off x="2715036" y="500501"/>
                              <a:ext cx="2419250" cy="288742"/>
                            </a:xfrm>
                            <a:prstGeom prst="homePlat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83242" name="مربع نص 258"/>
                          <wps:cNvSpPr txBox="1"/>
                          <wps:spPr>
                            <a:xfrm>
                              <a:off x="2630184" y="480677"/>
                              <a:ext cx="2557813" cy="401031"/>
                            </a:xfrm>
                            <a:prstGeom prst="rect">
                              <a:avLst/>
                            </a:prstGeom>
                            <a:noFill/>
                          </wps:spPr>
                          <wps:txbx>
                            <w:txbxContent>
                              <w:p w:rsidR="00C87C76" w:rsidRPr="00303D8B" w:rsidRDefault="00C87C76"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استخدام</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التكنولوجيا</w:t>
                                </w:r>
                              </w:p>
                            </w:txbxContent>
                          </wps:txbx>
                          <wps:bodyPr wrap="square" rtlCol="1">
                            <a:noAutofit/>
                          </wps:bodyPr>
                        </wps:wsp>
                      </wpg:grpSp>
                      <wpg:grpSp>
                        <wpg:cNvPr id="783244" name="مجموعة 783244"/>
                        <wpg:cNvGrpSpPr/>
                        <wpg:grpSpPr>
                          <a:xfrm>
                            <a:off x="2567979" y="921217"/>
                            <a:ext cx="2566307" cy="422820"/>
                            <a:chOff x="2567979" y="951138"/>
                            <a:chExt cx="5231650" cy="862535"/>
                          </a:xfrm>
                        </wpg:grpSpPr>
                        <wpg:grpSp>
                          <wpg:cNvPr id="783245" name="مجموعة 783245"/>
                          <wpg:cNvGrpSpPr/>
                          <wpg:grpSpPr>
                            <a:xfrm flipH="1">
                              <a:off x="2567979" y="1006669"/>
                              <a:ext cx="5231650" cy="589022"/>
                              <a:chOff x="2567979" y="1006669"/>
                              <a:chExt cx="3623293" cy="695786"/>
                            </a:xfrm>
                          </wpg:grpSpPr>
                          <wps:wsp>
                            <wps:cNvPr id="783246" name="Pentagon 25"/>
                            <wps:cNvSpPr/>
                            <wps:spPr>
                              <a:xfrm>
                                <a:off x="3034364" y="1006669"/>
                                <a:ext cx="3156908" cy="695785"/>
                              </a:xfrm>
                              <a:prstGeom prst="homePlate">
                                <a:avLst/>
                              </a:prstGeom>
                              <a:solidFill>
                                <a:srgbClr val="579DA5">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83247" name="Pentagon 42"/>
                            <wps:cNvSpPr/>
                            <wps:spPr>
                              <a:xfrm>
                                <a:off x="2567979" y="1006669"/>
                                <a:ext cx="3415665" cy="695786"/>
                              </a:xfrm>
                              <a:prstGeom prst="homePlate">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783248" name="مربع نص 246"/>
                          <wps:cNvSpPr txBox="1"/>
                          <wps:spPr>
                            <a:xfrm>
                              <a:off x="2929464" y="951138"/>
                              <a:ext cx="4729243" cy="862535"/>
                            </a:xfrm>
                            <a:prstGeom prst="rect">
                              <a:avLst/>
                            </a:prstGeom>
                            <a:noFill/>
                          </wps:spPr>
                          <wps:txbx>
                            <w:txbxContent>
                              <w:p w:rsidR="00C87C76" w:rsidRPr="00303D8B" w:rsidRDefault="00C87C76"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الاتصال</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والتواصل</w:t>
                                </w:r>
                              </w:p>
                            </w:txbxContent>
                          </wps:txbx>
                          <wps:bodyPr wrap="square" rtlCol="1">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7371B22" id="_x0000_s2136" style="width:440.65pt;height:103.95pt;mso-position-horizontal-relative:char;mso-position-vertical-relative:line" coordorigin="-914,240" coordsize="53518,13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">
                <v:group id="مجموعة 783215" o:spid="_x0000_s2137" style="position:absolute;top:240;width:25679;height:4411;flip:x" coordorigin=",478" coordsize="52350,8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">
                  <v:group id="مجموعة 783216" o:spid="_x0000_s2138" style="position:absolute;top:1059;width:52350;height:5890;flip:x" coordorigin=",1059" coordsize="36256,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">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2" o:spid="_x0000_s2139" type="#_x0000_t15" style="position:absolute;left:4687;top:1059;width:31569;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" adj="19220" fillcolor="#31394c" stroked="f" strokeweight="1pt">
                      <v:fill opacity="26214f"/>
                    </v:shape>
                    <v:shape id="Pentagon 40" o:spid="_x0000_s2140" type="#_x0000_t15" style="position:absolute;top:1059;width:34156;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" adj="19400" fillcolor="#31394c" stroked="f" strokeweight="1pt"/>
                  </v:group>
                  <v:shape id="مربع نص 215" o:spid="_x0000_s2141" type="#_x0000_t202" style="position:absolute;left:6768;top:478;width:45582;height:8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" filled="f" stroked="f">
                    <v:textbox>
                      <w:txbxContent>
                        <w:p w14:paraId="2143ADE6" w14:textId="7C1F6960" w:rsidR="00C87C76" w:rsidRPr="00303D8B" w:rsidRDefault="00C87C76"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تدريب</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الفريق</w:t>
                          </w:r>
                        </w:p>
                      </w:txbxContent>
                    </v:textbox>
                  </v:shape>
                </v:group>
                <v:group id="مجموعة 783222" o:spid="_x0000_s2142" style="position:absolute;left:-914;top:4806;width:26593;height:3086" coordorigin="-914,4806" coordsize="26594,3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">
                  <v:shape id="Pentagon 24" o:spid="_x0000_s2143" type="#_x0000_t15" style="position:absolute;left:3320;top:5005;width:22359;height:2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" adj="20205" fillcolor="#2b5474" stroked="f" strokeweight="1pt">
                    <v:fill opacity="26214f"/>
                  </v:shape>
                  <v:shape id="Pentagon 41" o:spid="_x0000_s2144" type="#_x0000_t15" style="position:absolute;top:5005;width:24192;height:2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" adj="20311" fillcolor="#2b5474" stroked="f" strokeweight="1pt"/>
                  <v:shape id="مربع نص 220" o:spid="_x0000_s2145" type="#_x0000_t202" style="position:absolute;left:-914;top:4806;width:25716;height:308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" filled="f" stroked="f">
                    <v:textbox>
                      <w:txbxContent>
                        <w:p w14:paraId="2506A637" w14:textId="5F54DE96" w:rsidR="00C87C76" w:rsidRPr="00303D8B" w:rsidRDefault="00C87C76"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تحليل</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البيانات</w:t>
                          </w:r>
                        </w:p>
                      </w:txbxContent>
                    </v:textbox>
                  </v:shape>
                </v:group>
                <v:group id="مجموعة 783227" o:spid="_x0000_s2146" style="position:absolute;top:9212;width:25679;height:3607;flip:x" coordorigin=",9306" coordsize="52350,7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">
                  <v:group id="مجموعة 783228" o:spid="_x0000_s2147" style="position:absolute;top:9861;width:52350;height:5891;flip:x" coordorigin=",9861" coordsize="36256,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">
                    <v:shape id="Pentagon 25" o:spid="_x0000_s2148" type="#_x0000_t15" style="position:absolute;left:4687;top:9861;width:31569;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" adj="19220" fillcolor="#579da5" stroked="f" strokeweight="1pt">
                      <v:fill opacity="26214f"/>
                    </v:shape>
                    <v:shape id="Pentagon 42" o:spid="_x0000_s2149" type="#_x0000_t15" style="position:absolute;top:9861;width:34156;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" adj="19400" fillcolor="#579da5" stroked="f" strokeweight="1pt"/>
                  </v:group>
                  <v:shape id="مربع نص 235" o:spid="_x0000_s2150" type="#_x0000_t202" style="position:absolute;left:9787;top:9306;width:40852;height:7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" filled="f" stroked="f">
                    <v:textbox>
                      <w:txbxContent>
                        <w:p w14:paraId="667F0C8C" w14:textId="73B8A7BF" w:rsidR="00C87C76" w:rsidRPr="00303D8B" w:rsidRDefault="00C87C76"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التقييم</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والتحسين</w:t>
                          </w:r>
                        </w:p>
                      </w:txbxContent>
                    </v:textbox>
                  </v:shape>
                </v:group>
                <v:group id="مجموعة 783232" o:spid="_x0000_s2151" style="position:absolute;left:25679;top:394;width:26924;height:4412" coordorigin="25679,804" coordsize="54886,9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">
                  <v:group id="مجموعة 783233" o:spid="_x0000_s2152" style="position:absolute;left:25679;top:1072;width:52317;height:5890;flip:x" coordorigin="25679,1072" coordsize="36232,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">
                    <v:shape id="Pentagon 2" o:spid="_x0000_s2153" type="#_x0000_t15" style="position:absolute;left:30343;top:1072;width:31569;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" adj="19220" fillcolor="#31394c" stroked="f" strokeweight="1pt">
                      <v:fill opacity="26214f"/>
                    </v:shape>
                    <v:shape id="Pentagon 40" o:spid="_x0000_s2154" type="#_x0000_t15" style="position:absolute;left:25679;top:1072;width:34180;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" adj="19402" fillcolor="#31394c" stroked="f" strokeweight="1pt"/>
                  </v:group>
                  <v:shape id="مربع نص 262" o:spid="_x0000_s2155" type="#_x0000_t202" style="position:absolute;left:27973;top:804;width:52593;height:9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" filled="f" stroked="f">
                    <v:textbox>
                      <w:txbxContent>
                        <w:p w14:paraId="38F5AD20" w14:textId="77A9DB1B" w:rsidR="00C87C76" w:rsidRPr="00303D8B" w:rsidRDefault="00C87C76"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تحديد</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نقاط</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التفتيش</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والرقابة</w:t>
                          </w:r>
                        </w:p>
                      </w:txbxContent>
                    </v:textbox>
                  </v:shape>
                </v:group>
                <v:group id="مجموعة 783239" o:spid="_x0000_s2156" style="position:absolute;left:25679;top:4806;width:26200;height:4011" coordorigin="25679,4806" coordsize="26200,4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">
                  <v:shape id="Pentagon 24" o:spid="_x0000_s2157" type="#_x0000_t15" style="position:absolute;left:25679;top:5005;width:22360;height:288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" adj="20205" fillcolor="#2b5474" stroked="f" strokeweight="1pt">
                    <v:fill opacity="26214f"/>
                  </v:shape>
                  <v:shape id="Pentagon 41" o:spid="_x0000_s2158" type="#_x0000_t15" style="position:absolute;left:27150;top:5005;width:24192;height:288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" adj="20311" fillcolor="#2b5474" stroked="f" strokeweight="1pt"/>
                  <v:shape id="مربع نص 258" o:spid="_x0000_s2159" type="#_x0000_t202" style="position:absolute;left:26301;top:4806;width:25578;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" filled="f" stroked="f">
                    <v:textbox>
                      <w:txbxContent>
                        <w:p w14:paraId="3C4FE525" w14:textId="59B51D2B" w:rsidR="00C87C76" w:rsidRPr="00303D8B" w:rsidRDefault="00C87C76"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استخدام</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التكنولوجيا</w:t>
                          </w:r>
                        </w:p>
                      </w:txbxContent>
                    </v:textbox>
                  </v:shape>
                </v:group>
                <v:group id="مجموعة 783244" o:spid="_x0000_s2160" style="position:absolute;left:25679;top:9212;width:25663;height:4228" coordorigin="25679,9511" coordsize="52316,8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">
                  <v:group id="مجموعة 783245" o:spid="_x0000_s2161" style="position:absolute;left:25679;top:10066;width:52317;height:5890;flip:x" coordorigin="25679,10066" coordsize="36232,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">
                    <v:shape id="Pentagon 25" o:spid="_x0000_s2162" type="#_x0000_t15" style="position:absolute;left:30343;top:10066;width:31569;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" adj="19220" fillcolor="#579da5" stroked="f" strokeweight="1pt">
                      <v:fill opacity="26214f"/>
                    </v:shape>
                    <v:shape id="Pentagon 42" o:spid="_x0000_s2163" type="#_x0000_t15" style="position:absolute;left:25679;top:10066;width:34157;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" adj="19400" fillcolor="#579da5" stroked="f" strokeweight="1pt"/>
                  </v:group>
                  <v:shape id="مربع نص 246" o:spid="_x0000_s2164" type="#_x0000_t202" style="position:absolute;left:29294;top:9511;width:47293;height:8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" filled="f" stroked="f">
                    <v:textbox>
                      <w:txbxContent>
                        <w:p w14:paraId="5AEF7817" w14:textId="1341DCB4" w:rsidR="00C87C76" w:rsidRPr="00303D8B" w:rsidRDefault="00C87C76"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الاتصال</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والتواصل</w:t>
                          </w:r>
                        </w:p>
                      </w:txbxContent>
                    </v:textbox>
                  </v:shape>
                </v:group>
                <w10:anchorlock/>
              </v:group>
            </w:pict>
          </mc:Fallback>
        </mc:AlternateContent>
      </w:r>
    </w:p>
    <w:p w:rsidR="00C87C76" w:rsidRPr="00F55FDB" w:rsidRDefault="00C87C76" w:rsidP="00FD172F">
      <w:pPr>
        <w:spacing w:line="259" w:lineRule="auto"/>
        <w:rPr>
          <w:rFonts w:ascii="Adobe Arabic" w:eastAsia="Times New Roman" w:hAnsi="Adobe Arabic" w:cs="Adobe Arabic"/>
          <w:sz w:val="40"/>
          <w:szCs w:val="40"/>
        </w:rPr>
      </w:pPr>
      <w:r w:rsidRPr="00BD5495">
        <w:rPr>
          <w:rFonts w:ascii="Sakkal Majalla" w:hAnsi="Sakkal Majalla"/>
          <w:noProof/>
          <w:sz w:val="34"/>
        </w:rPr>
        <mc:AlternateContent>
          <mc:Choice Requires="wpg">
            <w:drawing>
              <wp:inline distT="0" distB="0" distL="0" distR="0" wp14:anchorId="1CE14071" wp14:editId="219413B1">
                <wp:extent cx="5731510" cy="890905"/>
                <wp:effectExtent l="0" t="0" r="2540" b="23495"/>
                <wp:docPr id="27622394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92041122" name="مجموعة 1992041122"/>
                        <wpg:cNvGrpSpPr/>
                        <wpg:grpSpPr>
                          <a:xfrm>
                            <a:off x="0" y="0"/>
                            <a:ext cx="5731510" cy="895351"/>
                            <a:chOff x="0" y="0"/>
                            <a:chExt cx="5878196" cy="918845"/>
                          </a:xfrm>
                        </wpg:grpSpPr>
                        <wpg:grpSp>
                          <wpg:cNvPr id="2112883132" name="مجموعة 2112883132"/>
                          <wpg:cNvGrpSpPr/>
                          <wpg:grpSpPr>
                            <a:xfrm>
                              <a:off x="0" y="0"/>
                              <a:ext cx="5878196" cy="918845"/>
                              <a:chOff x="0" y="0"/>
                              <a:chExt cx="6240348" cy="919070"/>
                            </a:xfrm>
                          </wpg:grpSpPr>
                          <wpg:grpSp>
                            <wpg:cNvPr id="1209768235" name="مجموعة 1209768235"/>
                            <wpg:cNvGrpSpPr/>
                            <wpg:grpSpPr>
                              <a:xfrm>
                                <a:off x="0" y="169208"/>
                                <a:ext cx="5433072" cy="580613"/>
                                <a:chOff x="0" y="169208"/>
                                <a:chExt cx="5433072" cy="580613"/>
                              </a:xfrm>
                            </wpg:grpSpPr>
                            <wps:wsp>
                              <wps:cNvPr id="195363024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988904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52423877" name="شكل بيضاوي 65242387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9332507" name="مربع نص 41"/>
                          <wps:cNvSpPr txBox="1"/>
                          <wps:spPr>
                            <a:xfrm>
                              <a:off x="204484" y="256541"/>
                              <a:ext cx="4616122" cy="379598"/>
                            </a:xfrm>
                            <a:prstGeom prst="rect">
                              <a:avLst/>
                            </a:prstGeom>
                            <a:noFill/>
                          </wps:spPr>
                          <wps:txbx>
                            <w:txbxContent>
                              <w:p w:rsidR="00C87C76" w:rsidRPr="00767863" w:rsidRDefault="00C87C76" w:rsidP="00C87C76">
                                <w:pPr>
                                  <w:pStyle w:val="a0"/>
                                  <w:rPr>
                                    <w:sz w:val="40"/>
                                    <w:szCs w:val="40"/>
                                    <w:lang w:bidi="ar-SY"/>
                                  </w:rPr>
                                </w:pPr>
                                <w:r w:rsidRPr="00F55FDB">
                                  <w:rPr>
                                    <w:rFonts w:eastAsia="Times New Roman" w:hint="cs"/>
                                    <w:sz w:val="40"/>
                                    <w:szCs w:val="40"/>
                                    <w:rtl/>
                                  </w:rPr>
                                  <w:t>تحديد</w:t>
                                </w:r>
                                <w:r w:rsidRPr="00F55FDB">
                                  <w:rPr>
                                    <w:rFonts w:eastAsia="Times New Roman"/>
                                    <w:sz w:val="40"/>
                                    <w:szCs w:val="40"/>
                                    <w:rtl/>
                                  </w:rPr>
                                  <w:t xml:space="preserve"> </w:t>
                                </w:r>
                                <w:r w:rsidRPr="00F55FDB">
                                  <w:rPr>
                                    <w:rFonts w:eastAsia="Times New Roman" w:hint="cs"/>
                                    <w:sz w:val="40"/>
                                    <w:szCs w:val="40"/>
                                    <w:rtl/>
                                  </w:rPr>
                                  <w:t>نقاط</w:t>
                                </w:r>
                                <w:r w:rsidRPr="00F55FDB">
                                  <w:rPr>
                                    <w:rFonts w:eastAsia="Times New Roman"/>
                                    <w:sz w:val="40"/>
                                    <w:szCs w:val="40"/>
                                    <w:rtl/>
                                  </w:rPr>
                                  <w:t xml:space="preserve"> </w:t>
                                </w:r>
                                <w:r w:rsidRPr="00F55FDB">
                                  <w:rPr>
                                    <w:rFonts w:eastAsia="Times New Roman" w:hint="cs"/>
                                    <w:sz w:val="40"/>
                                    <w:szCs w:val="40"/>
                                    <w:rtl/>
                                  </w:rPr>
                                  <w:t>التفتيش</w:t>
                                </w:r>
                                <w:r w:rsidRPr="00F55FDB">
                                  <w:rPr>
                                    <w:rFonts w:eastAsia="Times New Roman"/>
                                    <w:sz w:val="40"/>
                                    <w:szCs w:val="40"/>
                                    <w:rtl/>
                                  </w:rPr>
                                  <w:t xml:space="preserve"> </w:t>
                                </w:r>
                                <w:r w:rsidRPr="00F55FDB">
                                  <w:rPr>
                                    <w:rFonts w:eastAsia="Times New Roman" w:hint="cs"/>
                                    <w:sz w:val="40"/>
                                    <w:szCs w:val="40"/>
                                    <w:rtl/>
                                  </w:rPr>
                                  <w:t>والرقابة</w:t>
                                </w:r>
                                <w:r w:rsidRPr="00F55FDB">
                                  <w:rPr>
                                    <w:rFonts w:eastAsia="Times New Roman"/>
                                    <w:sz w:val="40"/>
                                    <w:szCs w:val="40"/>
                                    <w:rtl/>
                                  </w:rPr>
                                  <w:t>:</w:t>
                                </w:r>
                              </w:p>
                            </w:txbxContent>
                          </wps:txbx>
                          <wps:bodyPr wrap="square" rtlCol="1">
                            <a:spAutoFit/>
                          </wps:bodyPr>
                        </wps:wsp>
                      </wpg:grpSp>
                      <pic:pic xmlns:pic="http://schemas.openxmlformats.org/drawingml/2006/picture">
                        <pic:nvPicPr>
                          <pic:cNvPr id="247238468" name="صورة 247238468"/>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CE14071" id="_x0000_s216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s5NRoqEHAAAN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1992041122" o:spid="_x0000_s21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">
                  <v:group id="مجموعة 2112883132" o:spid="_x0000_s21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">
                    <v:group id="مجموعة 1209768235" o:spid="_x0000_s21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">
                      <v:shape id="شكل حر 50" o:spid="_x0000_s21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" fillcolor="#579da5" stroked="f" strokeweight="1pt">
                        <v:stroke joinstyle="miter"/>
                      </v:roundrect>
                    </v:group>
                    <v:oval id="شكل بيضاوي 652423877" o:spid="_x0000_s21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" filled="f" strokecolor="#2b5474" strokeweight="1pt">
                      <v:stroke joinstyle="miter"/>
                    </v:oval>
                  </v:group>
                  <v:shape id="مربع نص 41" o:spid="_x0000_s2172"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" filled="f" stroked="f">
                    <v:textbox style="mso-fit-shape-to-text:t">
                      <w:txbxContent>
                        <w:p w14:paraId="697C2461" w14:textId="577167DB" w:rsidR="00C87C76" w:rsidRPr="00767863" w:rsidRDefault="00C87C76" w:rsidP="00C87C76">
                          <w:pPr>
                            <w:pStyle w:val="a0"/>
                            <w:rPr>
                              <w:sz w:val="40"/>
                              <w:szCs w:val="40"/>
                              <w:lang w:bidi="ar-SY"/>
                            </w:rPr>
                          </w:pPr>
                          <w:r w:rsidRPr="00F55FDB">
                            <w:rPr>
                              <w:rFonts w:eastAsia="Times New Roman" w:hint="cs"/>
                              <w:sz w:val="40"/>
                              <w:szCs w:val="40"/>
                              <w:rtl/>
                            </w:rPr>
                            <w:t>تحديد</w:t>
                          </w:r>
                          <w:r w:rsidRPr="00F55FDB">
                            <w:rPr>
                              <w:rFonts w:eastAsia="Times New Roman"/>
                              <w:sz w:val="40"/>
                              <w:szCs w:val="40"/>
                              <w:rtl/>
                            </w:rPr>
                            <w:t xml:space="preserve"> </w:t>
                          </w:r>
                          <w:r w:rsidRPr="00F55FDB">
                            <w:rPr>
                              <w:rFonts w:eastAsia="Times New Roman" w:hint="cs"/>
                              <w:sz w:val="40"/>
                              <w:szCs w:val="40"/>
                              <w:rtl/>
                            </w:rPr>
                            <w:t>نقاط</w:t>
                          </w:r>
                          <w:r w:rsidRPr="00F55FDB">
                            <w:rPr>
                              <w:rFonts w:eastAsia="Times New Roman"/>
                              <w:sz w:val="40"/>
                              <w:szCs w:val="40"/>
                              <w:rtl/>
                            </w:rPr>
                            <w:t xml:space="preserve"> </w:t>
                          </w:r>
                          <w:r w:rsidRPr="00F55FDB">
                            <w:rPr>
                              <w:rFonts w:eastAsia="Times New Roman" w:hint="cs"/>
                              <w:sz w:val="40"/>
                              <w:szCs w:val="40"/>
                              <w:rtl/>
                            </w:rPr>
                            <w:t>التفتيش</w:t>
                          </w:r>
                          <w:r w:rsidRPr="00F55FDB">
                            <w:rPr>
                              <w:rFonts w:eastAsia="Times New Roman"/>
                              <w:sz w:val="40"/>
                              <w:szCs w:val="40"/>
                              <w:rtl/>
                            </w:rPr>
                            <w:t xml:space="preserve"> </w:t>
                          </w:r>
                          <w:r w:rsidRPr="00F55FDB">
                            <w:rPr>
                              <w:rFonts w:eastAsia="Times New Roman" w:hint="cs"/>
                              <w:sz w:val="40"/>
                              <w:szCs w:val="40"/>
                              <w:rtl/>
                            </w:rPr>
                            <w:t>والرقابة</w:t>
                          </w:r>
                          <w:r w:rsidRPr="00F55FDB">
                            <w:rPr>
                              <w:rFonts w:eastAsia="Times New Roman"/>
                              <w:sz w:val="40"/>
                              <w:szCs w:val="40"/>
                              <w:rtl/>
                            </w:rPr>
                            <w:t>:</w:t>
                          </w:r>
                        </w:p>
                      </w:txbxContent>
                    </v:textbox>
                  </v:shape>
                </v:group>
                <v:shape id="صورة 247238468" o:spid="_x0000_s217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">
                  <v:imagedata r:id="rId74" o:title=""/>
                </v:shape>
                <w10:anchorlock/>
              </v:group>
            </w:pict>
          </mc:Fallback>
        </mc:AlternateContent>
      </w:r>
    </w:p>
    <w:p w:rsidR="00FD172F" w:rsidRPr="00F55FDB" w:rsidRDefault="00FD172F" w:rsidP="00C87C76">
      <w:r w:rsidRPr="00F55FDB">
        <w:rPr>
          <w:rFonts w:hint="cs"/>
          <w:rtl/>
        </w:rPr>
        <w:t>يجب</w:t>
      </w:r>
      <w:r w:rsidRPr="00F55FDB">
        <w:rPr>
          <w:rtl/>
        </w:rPr>
        <w:t xml:space="preserve"> </w:t>
      </w:r>
      <w:r w:rsidRPr="00F55FDB">
        <w:rPr>
          <w:rFonts w:hint="cs"/>
          <w:rtl/>
        </w:rPr>
        <w:t>تحديد</w:t>
      </w:r>
      <w:r w:rsidRPr="00F55FDB">
        <w:rPr>
          <w:rtl/>
        </w:rPr>
        <w:t xml:space="preserve"> </w:t>
      </w:r>
      <w:r w:rsidRPr="00F55FDB">
        <w:rPr>
          <w:rFonts w:hint="cs"/>
          <w:rtl/>
        </w:rPr>
        <w:t>نقاط</w:t>
      </w:r>
      <w:r w:rsidRPr="00F55FDB">
        <w:rPr>
          <w:rtl/>
        </w:rPr>
        <w:t xml:space="preserve"> </w:t>
      </w:r>
      <w:r w:rsidRPr="00F55FDB">
        <w:rPr>
          <w:rFonts w:hint="cs"/>
          <w:rtl/>
        </w:rPr>
        <w:t>التفتيش</w:t>
      </w:r>
      <w:r w:rsidRPr="00F55FDB">
        <w:rPr>
          <w:rtl/>
        </w:rPr>
        <w:t xml:space="preserve"> </w:t>
      </w:r>
      <w:r w:rsidRPr="00F55FDB">
        <w:rPr>
          <w:rFonts w:hint="cs"/>
          <w:rtl/>
        </w:rPr>
        <w:t>والرقابة</w:t>
      </w:r>
      <w:r w:rsidRPr="00F55FDB">
        <w:rPr>
          <w:rtl/>
        </w:rPr>
        <w:t xml:space="preserve"> </w:t>
      </w:r>
      <w:r w:rsidRPr="00F55FDB">
        <w:rPr>
          <w:rFonts w:hint="cs"/>
          <w:rtl/>
        </w:rPr>
        <w:t>في</w:t>
      </w:r>
      <w:r w:rsidRPr="00F55FDB">
        <w:rPr>
          <w:rtl/>
        </w:rPr>
        <w:t xml:space="preserve"> </w:t>
      </w:r>
      <w:r w:rsidRPr="00F55FDB">
        <w:rPr>
          <w:rFonts w:hint="cs"/>
          <w:rtl/>
        </w:rPr>
        <w:t>المكان</w:t>
      </w:r>
      <w:r w:rsidRPr="00F55FDB">
        <w:rPr>
          <w:rtl/>
        </w:rPr>
        <w:t xml:space="preserve"> </w:t>
      </w:r>
      <w:r w:rsidRPr="00F55FDB">
        <w:rPr>
          <w:rFonts w:hint="cs"/>
          <w:rtl/>
        </w:rPr>
        <w:t>الذي</w:t>
      </w:r>
      <w:r w:rsidRPr="00F55FDB">
        <w:rPr>
          <w:rtl/>
        </w:rPr>
        <w:t xml:space="preserve"> </w:t>
      </w:r>
      <w:r w:rsidRPr="00F55FDB">
        <w:rPr>
          <w:rFonts w:hint="cs"/>
          <w:rtl/>
        </w:rPr>
        <w:t>سيتم</w:t>
      </w:r>
      <w:r w:rsidRPr="00F55FDB">
        <w:rPr>
          <w:rtl/>
        </w:rPr>
        <w:t xml:space="preserve"> </w:t>
      </w:r>
      <w:r w:rsidRPr="00F55FDB">
        <w:rPr>
          <w:rFonts w:hint="cs"/>
          <w:rtl/>
        </w:rPr>
        <w:t>فيه</w:t>
      </w:r>
      <w:r w:rsidRPr="00F55FDB">
        <w:rPr>
          <w:rtl/>
        </w:rPr>
        <w:t xml:space="preserve"> </w:t>
      </w:r>
      <w:r w:rsidRPr="00F55FDB">
        <w:rPr>
          <w:rFonts w:hint="cs"/>
          <w:rtl/>
        </w:rPr>
        <w:t>إدارة</w:t>
      </w:r>
      <w:r w:rsidRPr="00F55FDB">
        <w:rPr>
          <w:rtl/>
        </w:rPr>
        <w:t xml:space="preserve"> </w:t>
      </w:r>
      <w:r w:rsidRPr="00F55FDB">
        <w:rPr>
          <w:rFonts w:hint="cs"/>
          <w:rtl/>
        </w:rPr>
        <w:t>الحشود،</w:t>
      </w:r>
      <w:r w:rsidRPr="00F55FDB">
        <w:rPr>
          <w:rtl/>
        </w:rPr>
        <w:t xml:space="preserve"> </w:t>
      </w:r>
      <w:r w:rsidRPr="00F55FDB">
        <w:rPr>
          <w:rFonts w:hint="cs"/>
          <w:rtl/>
        </w:rPr>
        <w:t>ويجب</w:t>
      </w:r>
      <w:r w:rsidRPr="00F55FDB">
        <w:rPr>
          <w:rtl/>
        </w:rPr>
        <w:t xml:space="preserve"> </w:t>
      </w:r>
      <w:r w:rsidRPr="00F55FDB">
        <w:rPr>
          <w:rFonts w:hint="cs"/>
          <w:rtl/>
        </w:rPr>
        <w:t>تحديد</w:t>
      </w:r>
      <w:r w:rsidRPr="00F55FDB">
        <w:rPr>
          <w:rtl/>
        </w:rPr>
        <w:t xml:space="preserve"> </w:t>
      </w:r>
      <w:r w:rsidRPr="00F55FDB">
        <w:rPr>
          <w:rFonts w:hint="cs"/>
          <w:rtl/>
        </w:rPr>
        <w:t>نوعية</w:t>
      </w:r>
      <w:r w:rsidRPr="00F55FDB">
        <w:rPr>
          <w:rtl/>
        </w:rPr>
        <w:t xml:space="preserve"> </w:t>
      </w:r>
      <w:r w:rsidRPr="00F55FDB">
        <w:rPr>
          <w:rFonts w:hint="cs"/>
          <w:rtl/>
        </w:rPr>
        <w:t>الأدوات</w:t>
      </w:r>
      <w:r w:rsidRPr="00F55FDB">
        <w:rPr>
          <w:rtl/>
        </w:rPr>
        <w:t xml:space="preserve"> </w:t>
      </w:r>
      <w:r w:rsidRPr="00F55FDB">
        <w:rPr>
          <w:rFonts w:hint="cs"/>
          <w:rtl/>
        </w:rPr>
        <w:t>والمعدات</w:t>
      </w:r>
      <w:r w:rsidRPr="00F55FDB">
        <w:rPr>
          <w:rtl/>
        </w:rPr>
        <w:t xml:space="preserve"> </w:t>
      </w:r>
      <w:r w:rsidRPr="00F55FDB">
        <w:rPr>
          <w:rFonts w:hint="cs"/>
          <w:rtl/>
        </w:rPr>
        <w:t>المستخدمة</w:t>
      </w:r>
      <w:r w:rsidRPr="00F55FDB">
        <w:rPr>
          <w:rtl/>
        </w:rPr>
        <w:t xml:space="preserve"> </w:t>
      </w:r>
      <w:r w:rsidRPr="00F55FDB">
        <w:rPr>
          <w:rFonts w:hint="cs"/>
          <w:rtl/>
        </w:rPr>
        <w:t>في</w:t>
      </w:r>
      <w:r w:rsidRPr="00F55FDB">
        <w:rPr>
          <w:rtl/>
        </w:rPr>
        <w:t xml:space="preserve"> </w:t>
      </w:r>
      <w:r w:rsidRPr="00F55FDB">
        <w:rPr>
          <w:rFonts w:hint="cs"/>
          <w:rtl/>
        </w:rPr>
        <w:t>التفتيش</w:t>
      </w:r>
      <w:r w:rsidRPr="00F55FDB">
        <w:rPr>
          <w:rtl/>
        </w:rPr>
        <w:t xml:space="preserve"> </w:t>
      </w:r>
      <w:r w:rsidRPr="00F55FDB">
        <w:rPr>
          <w:rFonts w:hint="cs"/>
          <w:rtl/>
        </w:rPr>
        <w:t>والرقابة</w:t>
      </w:r>
      <w:r w:rsidRPr="00F55FDB">
        <w:rPr>
          <w:rtl/>
        </w:rPr>
        <w:t>.</w:t>
      </w:r>
    </w:p>
    <w:p w:rsidR="00FD172F" w:rsidRPr="00F55FDB" w:rsidRDefault="00C87C76" w:rsidP="00FD172F">
      <w:pPr>
        <w:spacing w:line="259" w:lineRule="auto"/>
        <w:rPr>
          <w:rFonts w:ascii="Adobe Arabic" w:eastAsia="Times New Roman" w:hAnsi="Adobe Arabic" w:cs="Adobe Arabic"/>
          <w:sz w:val="40"/>
          <w:szCs w:val="40"/>
        </w:rPr>
      </w:pPr>
      <w:r w:rsidRPr="00BD5495">
        <w:rPr>
          <w:rFonts w:ascii="Sakkal Majalla" w:hAnsi="Sakkal Majalla"/>
          <w:noProof/>
          <w:sz w:val="34"/>
        </w:rPr>
        <mc:AlternateContent>
          <mc:Choice Requires="wpg">
            <w:drawing>
              <wp:inline distT="0" distB="0" distL="0" distR="0" wp14:anchorId="4EA85A6E" wp14:editId="48C422A6">
                <wp:extent cx="5731510" cy="890905"/>
                <wp:effectExtent l="0" t="0" r="2540" b="23495"/>
                <wp:docPr id="187465905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27137319" name="مجموعة 227137319"/>
                        <wpg:cNvGrpSpPr/>
                        <wpg:grpSpPr>
                          <a:xfrm>
                            <a:off x="0" y="0"/>
                            <a:ext cx="5731510" cy="895351"/>
                            <a:chOff x="0" y="0"/>
                            <a:chExt cx="5878196" cy="918845"/>
                          </a:xfrm>
                        </wpg:grpSpPr>
                        <wpg:grpSp>
                          <wpg:cNvPr id="373005625" name="مجموعة 373005625"/>
                          <wpg:cNvGrpSpPr/>
                          <wpg:grpSpPr>
                            <a:xfrm>
                              <a:off x="0" y="0"/>
                              <a:ext cx="5878196" cy="918845"/>
                              <a:chOff x="0" y="0"/>
                              <a:chExt cx="6240348" cy="919070"/>
                            </a:xfrm>
                          </wpg:grpSpPr>
                          <wpg:grpSp>
                            <wpg:cNvPr id="359125673" name="مجموعة 359125673"/>
                            <wpg:cNvGrpSpPr/>
                            <wpg:grpSpPr>
                              <a:xfrm>
                                <a:off x="0" y="169208"/>
                                <a:ext cx="5433072" cy="580613"/>
                                <a:chOff x="0" y="169208"/>
                                <a:chExt cx="5433072" cy="580613"/>
                              </a:xfrm>
                            </wpg:grpSpPr>
                            <wps:wsp>
                              <wps:cNvPr id="7353221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383319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49536193" name="شكل بيضاوي 114953619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71279307" name="مربع نص 41"/>
                          <wps:cNvSpPr txBox="1"/>
                          <wps:spPr>
                            <a:xfrm>
                              <a:off x="204484" y="256541"/>
                              <a:ext cx="4616122" cy="379598"/>
                            </a:xfrm>
                            <a:prstGeom prst="rect">
                              <a:avLst/>
                            </a:prstGeom>
                            <a:noFill/>
                          </wps:spPr>
                          <wps:txbx>
                            <w:txbxContent>
                              <w:p w:rsidR="00C87C76" w:rsidRPr="00767863" w:rsidRDefault="00C87C76" w:rsidP="00C87C76">
                                <w:pPr>
                                  <w:pStyle w:val="a0"/>
                                  <w:rPr>
                                    <w:sz w:val="40"/>
                                    <w:szCs w:val="40"/>
                                    <w:lang w:bidi="ar-SY"/>
                                  </w:rPr>
                                </w:pPr>
                                <w:r w:rsidRPr="00F55FDB">
                                  <w:rPr>
                                    <w:rFonts w:eastAsia="Times New Roman" w:hint="cs"/>
                                    <w:sz w:val="40"/>
                                    <w:szCs w:val="40"/>
                                    <w:rtl/>
                                  </w:rPr>
                                  <w:t>تدريب</w:t>
                                </w:r>
                                <w:r w:rsidRPr="00F55FDB">
                                  <w:rPr>
                                    <w:rFonts w:eastAsia="Times New Roman"/>
                                    <w:sz w:val="40"/>
                                    <w:szCs w:val="40"/>
                                    <w:rtl/>
                                  </w:rPr>
                                  <w:t xml:space="preserve"> </w:t>
                                </w:r>
                                <w:r w:rsidRPr="00F55FDB">
                                  <w:rPr>
                                    <w:rFonts w:eastAsia="Times New Roman" w:hint="cs"/>
                                    <w:sz w:val="40"/>
                                    <w:szCs w:val="40"/>
                                    <w:rtl/>
                                  </w:rPr>
                                  <w:t>الفريق</w:t>
                                </w:r>
                                <w:r w:rsidRPr="00F55FDB">
                                  <w:rPr>
                                    <w:rFonts w:eastAsia="Times New Roman"/>
                                    <w:sz w:val="40"/>
                                    <w:szCs w:val="40"/>
                                    <w:rtl/>
                                  </w:rPr>
                                  <w:t>:</w:t>
                                </w:r>
                              </w:p>
                            </w:txbxContent>
                          </wps:txbx>
                          <wps:bodyPr wrap="square" rtlCol="1">
                            <a:spAutoFit/>
                          </wps:bodyPr>
                        </wps:wsp>
                      </wpg:grpSp>
                      <pic:pic xmlns:pic="http://schemas.openxmlformats.org/drawingml/2006/picture">
                        <pic:nvPicPr>
                          <pic:cNvPr id="1308686381" name="صورة 1308686381"/>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EA85A6E" id="_x0000_s217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">
                <v:group id="مجموعة 227137319" o:spid="_x0000_s21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">
                  <v:group id="مجموعة 373005625" o:spid="_x0000_s21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">
                    <v:group id="مجموعة 359125673" o:spid="_x0000_s21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">
                      <v:shape id="شكل حر 50" o:spid="_x0000_s21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" fillcolor="#579da5" stroked="f" strokeweight="1pt">
                        <v:stroke joinstyle="miter"/>
                      </v:roundrect>
                    </v:group>
                    <v:oval id="شكل بيضاوي 1149536193" o:spid="_x0000_s21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" filled="f" strokecolor="#2b5474" strokeweight="1pt">
                      <v:stroke joinstyle="miter"/>
                    </v:oval>
                  </v:group>
                  <v:shape id="مربع نص 41" o:spid="_x0000_s2181"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" filled="f" stroked="f">
                    <v:textbox style="mso-fit-shape-to-text:t">
                      <w:txbxContent>
                        <w:p w14:paraId="0399D122" w14:textId="454FC352" w:rsidR="00C87C76" w:rsidRPr="00767863" w:rsidRDefault="00C87C76" w:rsidP="00C87C76">
                          <w:pPr>
                            <w:pStyle w:val="a0"/>
                            <w:rPr>
                              <w:sz w:val="40"/>
                              <w:szCs w:val="40"/>
                              <w:lang w:bidi="ar-SY"/>
                            </w:rPr>
                          </w:pPr>
                          <w:r w:rsidRPr="00F55FDB">
                            <w:rPr>
                              <w:rFonts w:eastAsia="Times New Roman" w:hint="cs"/>
                              <w:sz w:val="40"/>
                              <w:szCs w:val="40"/>
                              <w:rtl/>
                            </w:rPr>
                            <w:t>تدريب</w:t>
                          </w:r>
                          <w:r w:rsidRPr="00F55FDB">
                            <w:rPr>
                              <w:rFonts w:eastAsia="Times New Roman"/>
                              <w:sz w:val="40"/>
                              <w:szCs w:val="40"/>
                              <w:rtl/>
                            </w:rPr>
                            <w:t xml:space="preserve"> </w:t>
                          </w:r>
                          <w:r w:rsidRPr="00F55FDB">
                            <w:rPr>
                              <w:rFonts w:eastAsia="Times New Roman" w:hint="cs"/>
                              <w:sz w:val="40"/>
                              <w:szCs w:val="40"/>
                              <w:rtl/>
                            </w:rPr>
                            <w:t>الفريق</w:t>
                          </w:r>
                          <w:r w:rsidRPr="00F55FDB">
                            <w:rPr>
                              <w:rFonts w:eastAsia="Times New Roman"/>
                              <w:sz w:val="40"/>
                              <w:szCs w:val="40"/>
                              <w:rtl/>
                            </w:rPr>
                            <w:t>:</w:t>
                          </w:r>
                        </w:p>
                      </w:txbxContent>
                    </v:textbox>
                  </v:shape>
                </v:group>
                <v:shape id="صورة 1308686381" o:spid="_x0000_s218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">
                  <v:imagedata r:id="rId74" o:title=""/>
                </v:shape>
                <w10:anchorlock/>
              </v:group>
            </w:pict>
          </mc:Fallback>
        </mc:AlternateContent>
      </w:r>
    </w:p>
    <w:p w:rsidR="00FD172F" w:rsidRPr="00F9337C" w:rsidRDefault="00FD172F" w:rsidP="00F9337C">
      <w:pPr>
        <w:jc w:val="lowKashida"/>
        <w:rPr>
          <w:b/>
          <w:bCs/>
          <w:sz w:val="31"/>
          <w:szCs w:val="31"/>
        </w:rPr>
      </w:pPr>
      <w:r w:rsidRPr="00F9337C">
        <w:rPr>
          <w:rFonts w:hint="cs"/>
          <w:b/>
          <w:bCs/>
          <w:sz w:val="31"/>
          <w:szCs w:val="31"/>
          <w:rtl/>
        </w:rPr>
        <w:t>يجب</w:t>
      </w:r>
      <w:r w:rsidRPr="00F9337C">
        <w:rPr>
          <w:b/>
          <w:bCs/>
          <w:sz w:val="31"/>
          <w:szCs w:val="31"/>
          <w:rtl/>
        </w:rPr>
        <w:t xml:space="preserve"> </w:t>
      </w:r>
      <w:r w:rsidRPr="00F9337C">
        <w:rPr>
          <w:rFonts w:hint="cs"/>
          <w:b/>
          <w:bCs/>
          <w:sz w:val="31"/>
          <w:szCs w:val="31"/>
          <w:rtl/>
        </w:rPr>
        <w:t>تدريب</w:t>
      </w:r>
      <w:r w:rsidRPr="00F9337C">
        <w:rPr>
          <w:b/>
          <w:bCs/>
          <w:sz w:val="31"/>
          <w:szCs w:val="31"/>
          <w:rtl/>
        </w:rPr>
        <w:t xml:space="preserve"> </w:t>
      </w:r>
      <w:r w:rsidRPr="00F9337C">
        <w:rPr>
          <w:rFonts w:hint="cs"/>
          <w:b/>
          <w:bCs/>
          <w:sz w:val="31"/>
          <w:szCs w:val="31"/>
          <w:rtl/>
        </w:rPr>
        <w:t>الفريق</w:t>
      </w:r>
      <w:r w:rsidRPr="00F9337C">
        <w:rPr>
          <w:b/>
          <w:bCs/>
          <w:sz w:val="31"/>
          <w:szCs w:val="31"/>
          <w:rtl/>
        </w:rPr>
        <w:t xml:space="preserve"> </w:t>
      </w:r>
      <w:r w:rsidRPr="00F9337C">
        <w:rPr>
          <w:rFonts w:hint="cs"/>
          <w:b/>
          <w:bCs/>
          <w:sz w:val="31"/>
          <w:szCs w:val="31"/>
          <w:rtl/>
        </w:rPr>
        <w:t>المسؤول</w:t>
      </w:r>
      <w:r w:rsidRPr="00F9337C">
        <w:rPr>
          <w:b/>
          <w:bCs/>
          <w:sz w:val="31"/>
          <w:szCs w:val="31"/>
          <w:rtl/>
        </w:rPr>
        <w:t xml:space="preserve"> </w:t>
      </w:r>
      <w:r w:rsidRPr="00F9337C">
        <w:rPr>
          <w:rFonts w:hint="cs"/>
          <w:b/>
          <w:bCs/>
          <w:sz w:val="31"/>
          <w:szCs w:val="31"/>
          <w:rtl/>
        </w:rPr>
        <w:t>عن</w:t>
      </w:r>
      <w:r w:rsidRPr="00F9337C">
        <w:rPr>
          <w:b/>
          <w:bCs/>
          <w:sz w:val="31"/>
          <w:szCs w:val="31"/>
          <w:rtl/>
        </w:rPr>
        <w:t xml:space="preserve"> </w:t>
      </w:r>
      <w:r w:rsidRPr="00F9337C">
        <w:rPr>
          <w:rFonts w:hint="cs"/>
          <w:b/>
          <w:bCs/>
          <w:sz w:val="31"/>
          <w:szCs w:val="31"/>
          <w:rtl/>
        </w:rPr>
        <w:t>التفتيش</w:t>
      </w:r>
      <w:r w:rsidRPr="00F9337C">
        <w:rPr>
          <w:b/>
          <w:bCs/>
          <w:sz w:val="31"/>
          <w:szCs w:val="31"/>
          <w:rtl/>
        </w:rPr>
        <w:t xml:space="preserve"> </w:t>
      </w:r>
      <w:r w:rsidRPr="00F9337C">
        <w:rPr>
          <w:rFonts w:hint="cs"/>
          <w:b/>
          <w:bCs/>
          <w:sz w:val="31"/>
          <w:szCs w:val="31"/>
          <w:rtl/>
        </w:rPr>
        <w:t>والرقابة</w:t>
      </w:r>
      <w:r w:rsidRPr="00F9337C">
        <w:rPr>
          <w:b/>
          <w:bCs/>
          <w:sz w:val="31"/>
          <w:szCs w:val="31"/>
          <w:rtl/>
        </w:rPr>
        <w:t xml:space="preserve"> </w:t>
      </w:r>
      <w:r w:rsidRPr="00F9337C">
        <w:rPr>
          <w:rFonts w:hint="cs"/>
          <w:b/>
          <w:bCs/>
          <w:sz w:val="31"/>
          <w:szCs w:val="31"/>
          <w:rtl/>
        </w:rPr>
        <w:t>على</w:t>
      </w:r>
      <w:r w:rsidRPr="00F9337C">
        <w:rPr>
          <w:b/>
          <w:bCs/>
          <w:sz w:val="31"/>
          <w:szCs w:val="31"/>
          <w:rtl/>
        </w:rPr>
        <w:t xml:space="preserve"> </w:t>
      </w:r>
      <w:r w:rsidRPr="00F9337C">
        <w:rPr>
          <w:rFonts w:hint="cs"/>
          <w:b/>
          <w:bCs/>
          <w:sz w:val="31"/>
          <w:szCs w:val="31"/>
          <w:rtl/>
        </w:rPr>
        <w:t>كيفية</w:t>
      </w:r>
      <w:r w:rsidRPr="00F9337C">
        <w:rPr>
          <w:b/>
          <w:bCs/>
          <w:sz w:val="31"/>
          <w:szCs w:val="31"/>
          <w:rtl/>
        </w:rPr>
        <w:t xml:space="preserve"> </w:t>
      </w:r>
      <w:r w:rsidRPr="00F9337C">
        <w:rPr>
          <w:rFonts w:hint="cs"/>
          <w:b/>
          <w:bCs/>
          <w:sz w:val="31"/>
          <w:szCs w:val="31"/>
          <w:rtl/>
        </w:rPr>
        <w:t>استخدام</w:t>
      </w:r>
      <w:r w:rsidRPr="00F9337C">
        <w:rPr>
          <w:b/>
          <w:bCs/>
          <w:sz w:val="31"/>
          <w:szCs w:val="31"/>
          <w:rtl/>
        </w:rPr>
        <w:t xml:space="preserve"> </w:t>
      </w:r>
      <w:r w:rsidRPr="00F9337C">
        <w:rPr>
          <w:rFonts w:hint="cs"/>
          <w:b/>
          <w:bCs/>
          <w:sz w:val="31"/>
          <w:szCs w:val="31"/>
          <w:rtl/>
        </w:rPr>
        <w:t>الأدوات</w:t>
      </w:r>
      <w:r w:rsidRPr="00F9337C">
        <w:rPr>
          <w:b/>
          <w:bCs/>
          <w:sz w:val="31"/>
          <w:szCs w:val="31"/>
          <w:rtl/>
        </w:rPr>
        <w:t xml:space="preserve"> </w:t>
      </w:r>
      <w:r w:rsidRPr="00F9337C">
        <w:rPr>
          <w:rFonts w:hint="cs"/>
          <w:b/>
          <w:bCs/>
          <w:sz w:val="31"/>
          <w:szCs w:val="31"/>
          <w:rtl/>
        </w:rPr>
        <w:t>والمعدات</w:t>
      </w:r>
      <w:r w:rsidRPr="00F9337C">
        <w:rPr>
          <w:b/>
          <w:bCs/>
          <w:sz w:val="31"/>
          <w:szCs w:val="31"/>
          <w:rtl/>
        </w:rPr>
        <w:t xml:space="preserve"> </w:t>
      </w:r>
      <w:r w:rsidRPr="00F9337C">
        <w:rPr>
          <w:rFonts w:hint="cs"/>
          <w:b/>
          <w:bCs/>
          <w:sz w:val="31"/>
          <w:szCs w:val="31"/>
          <w:rtl/>
        </w:rPr>
        <w:t>المستخدمة</w:t>
      </w:r>
      <w:r w:rsidRPr="00F9337C">
        <w:rPr>
          <w:b/>
          <w:bCs/>
          <w:sz w:val="31"/>
          <w:szCs w:val="31"/>
          <w:rtl/>
        </w:rPr>
        <w:t xml:space="preserve"> </w:t>
      </w:r>
      <w:r w:rsidRPr="00F9337C">
        <w:rPr>
          <w:rFonts w:hint="cs"/>
          <w:b/>
          <w:bCs/>
          <w:sz w:val="31"/>
          <w:szCs w:val="31"/>
          <w:rtl/>
        </w:rPr>
        <w:t>في</w:t>
      </w:r>
      <w:r w:rsidRPr="00F9337C">
        <w:rPr>
          <w:b/>
          <w:bCs/>
          <w:sz w:val="31"/>
          <w:szCs w:val="31"/>
          <w:rtl/>
        </w:rPr>
        <w:t xml:space="preserve"> </w:t>
      </w:r>
      <w:r w:rsidRPr="00F9337C">
        <w:rPr>
          <w:rFonts w:hint="cs"/>
          <w:b/>
          <w:bCs/>
          <w:sz w:val="31"/>
          <w:szCs w:val="31"/>
          <w:rtl/>
        </w:rPr>
        <w:t>التفتيش،</w:t>
      </w:r>
      <w:r w:rsidRPr="00F9337C">
        <w:rPr>
          <w:b/>
          <w:bCs/>
          <w:sz w:val="31"/>
          <w:szCs w:val="31"/>
          <w:rtl/>
        </w:rPr>
        <w:t xml:space="preserve"> </w:t>
      </w:r>
      <w:r w:rsidRPr="00F9337C">
        <w:rPr>
          <w:rFonts w:hint="cs"/>
          <w:b/>
          <w:bCs/>
          <w:sz w:val="31"/>
          <w:szCs w:val="31"/>
          <w:rtl/>
        </w:rPr>
        <w:t>وكذلك</w:t>
      </w:r>
      <w:r w:rsidRPr="00F9337C">
        <w:rPr>
          <w:b/>
          <w:bCs/>
          <w:sz w:val="31"/>
          <w:szCs w:val="31"/>
          <w:rtl/>
        </w:rPr>
        <w:t xml:space="preserve"> </w:t>
      </w:r>
      <w:r w:rsidRPr="00F9337C">
        <w:rPr>
          <w:rFonts w:hint="cs"/>
          <w:b/>
          <w:bCs/>
          <w:sz w:val="31"/>
          <w:szCs w:val="31"/>
          <w:rtl/>
        </w:rPr>
        <w:t>تدريبهم</w:t>
      </w:r>
      <w:r w:rsidRPr="00F9337C">
        <w:rPr>
          <w:b/>
          <w:bCs/>
          <w:sz w:val="31"/>
          <w:szCs w:val="31"/>
          <w:rtl/>
        </w:rPr>
        <w:t xml:space="preserve"> </w:t>
      </w:r>
      <w:r w:rsidRPr="00F9337C">
        <w:rPr>
          <w:rFonts w:hint="cs"/>
          <w:b/>
          <w:bCs/>
          <w:sz w:val="31"/>
          <w:szCs w:val="31"/>
          <w:rtl/>
        </w:rPr>
        <w:t>على</w:t>
      </w:r>
      <w:r w:rsidRPr="00F9337C">
        <w:rPr>
          <w:b/>
          <w:bCs/>
          <w:sz w:val="31"/>
          <w:szCs w:val="31"/>
          <w:rtl/>
        </w:rPr>
        <w:t xml:space="preserve"> </w:t>
      </w:r>
      <w:r w:rsidRPr="00F9337C">
        <w:rPr>
          <w:rFonts w:hint="cs"/>
          <w:b/>
          <w:bCs/>
          <w:sz w:val="31"/>
          <w:szCs w:val="31"/>
          <w:rtl/>
        </w:rPr>
        <w:t>كيفية</w:t>
      </w:r>
      <w:r w:rsidRPr="00F9337C">
        <w:rPr>
          <w:b/>
          <w:bCs/>
          <w:sz w:val="31"/>
          <w:szCs w:val="31"/>
          <w:rtl/>
        </w:rPr>
        <w:t xml:space="preserve"> </w:t>
      </w:r>
      <w:r w:rsidRPr="00F9337C">
        <w:rPr>
          <w:rFonts w:hint="cs"/>
          <w:b/>
          <w:bCs/>
          <w:sz w:val="31"/>
          <w:szCs w:val="31"/>
          <w:rtl/>
        </w:rPr>
        <w:t>التعامل</w:t>
      </w:r>
      <w:r w:rsidRPr="00F9337C">
        <w:rPr>
          <w:b/>
          <w:bCs/>
          <w:sz w:val="31"/>
          <w:szCs w:val="31"/>
          <w:rtl/>
        </w:rPr>
        <w:t xml:space="preserve"> </w:t>
      </w:r>
      <w:r w:rsidRPr="00F9337C">
        <w:rPr>
          <w:rFonts w:hint="cs"/>
          <w:b/>
          <w:bCs/>
          <w:sz w:val="31"/>
          <w:szCs w:val="31"/>
          <w:rtl/>
        </w:rPr>
        <w:t>مع</w:t>
      </w:r>
      <w:r w:rsidRPr="00F9337C">
        <w:rPr>
          <w:b/>
          <w:bCs/>
          <w:sz w:val="31"/>
          <w:szCs w:val="31"/>
          <w:rtl/>
        </w:rPr>
        <w:t xml:space="preserve"> </w:t>
      </w:r>
      <w:r w:rsidRPr="00F9337C">
        <w:rPr>
          <w:rFonts w:hint="cs"/>
          <w:b/>
          <w:bCs/>
          <w:sz w:val="31"/>
          <w:szCs w:val="31"/>
          <w:rtl/>
        </w:rPr>
        <w:t>الحشود</w:t>
      </w:r>
      <w:r w:rsidRPr="00F9337C">
        <w:rPr>
          <w:b/>
          <w:bCs/>
          <w:sz w:val="31"/>
          <w:szCs w:val="31"/>
          <w:rtl/>
        </w:rPr>
        <w:t xml:space="preserve"> </w:t>
      </w:r>
      <w:r w:rsidRPr="00F9337C">
        <w:rPr>
          <w:rFonts w:hint="cs"/>
          <w:b/>
          <w:bCs/>
          <w:sz w:val="31"/>
          <w:szCs w:val="31"/>
          <w:rtl/>
        </w:rPr>
        <w:t>والتعامل</w:t>
      </w:r>
      <w:r w:rsidRPr="00F9337C">
        <w:rPr>
          <w:b/>
          <w:bCs/>
          <w:sz w:val="31"/>
          <w:szCs w:val="31"/>
          <w:rtl/>
        </w:rPr>
        <w:t xml:space="preserve"> </w:t>
      </w:r>
      <w:r w:rsidRPr="00F9337C">
        <w:rPr>
          <w:rFonts w:hint="cs"/>
          <w:b/>
          <w:bCs/>
          <w:sz w:val="31"/>
          <w:szCs w:val="31"/>
          <w:rtl/>
        </w:rPr>
        <w:t>مع</w:t>
      </w:r>
      <w:r w:rsidRPr="00F9337C">
        <w:rPr>
          <w:b/>
          <w:bCs/>
          <w:sz w:val="31"/>
          <w:szCs w:val="31"/>
          <w:rtl/>
        </w:rPr>
        <w:t xml:space="preserve"> </w:t>
      </w:r>
      <w:r w:rsidRPr="00F9337C">
        <w:rPr>
          <w:rFonts w:hint="cs"/>
          <w:b/>
          <w:bCs/>
          <w:sz w:val="31"/>
          <w:szCs w:val="31"/>
          <w:rtl/>
        </w:rPr>
        <w:t>الحالات</w:t>
      </w:r>
      <w:r w:rsidRPr="00F9337C">
        <w:rPr>
          <w:b/>
          <w:bCs/>
          <w:sz w:val="31"/>
          <w:szCs w:val="31"/>
          <w:rtl/>
        </w:rPr>
        <w:t xml:space="preserve"> </w:t>
      </w:r>
      <w:r w:rsidRPr="00F9337C">
        <w:rPr>
          <w:rFonts w:hint="cs"/>
          <w:b/>
          <w:bCs/>
          <w:sz w:val="31"/>
          <w:szCs w:val="31"/>
          <w:rtl/>
        </w:rPr>
        <w:t>الطارئة</w:t>
      </w:r>
      <w:r w:rsidRPr="00F9337C">
        <w:rPr>
          <w:b/>
          <w:bCs/>
          <w:sz w:val="31"/>
          <w:szCs w:val="31"/>
          <w:rtl/>
        </w:rPr>
        <w:t>.</w:t>
      </w:r>
    </w:p>
    <w:p w:rsidR="00C87C76" w:rsidRDefault="00C87C76" w:rsidP="00C87C76">
      <w:pPr>
        <w:keepNext/>
        <w:spacing w:line="259" w:lineRule="auto"/>
        <w:rPr>
          <w:rFonts w:ascii="Adobe Arabic" w:eastAsia="Times New Roman" w:hAnsi="Adobe Arabic" w:cs="Adobe Arabic"/>
          <w:sz w:val="40"/>
          <w:szCs w:val="40"/>
          <w:rtl/>
        </w:rPr>
      </w:pPr>
      <w:r w:rsidRPr="00BD5495">
        <w:rPr>
          <w:rFonts w:ascii="Sakkal Majalla" w:hAnsi="Sakkal Majalla"/>
          <w:noProof/>
          <w:sz w:val="34"/>
        </w:rPr>
        <mc:AlternateContent>
          <mc:Choice Requires="wpg">
            <w:drawing>
              <wp:inline distT="0" distB="0" distL="0" distR="0" wp14:anchorId="0C21909C" wp14:editId="277220BC">
                <wp:extent cx="5731510" cy="890905"/>
                <wp:effectExtent l="0" t="0" r="2540" b="23495"/>
                <wp:docPr id="42476550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38978546" name="مجموعة 238978546"/>
                        <wpg:cNvGrpSpPr/>
                        <wpg:grpSpPr>
                          <a:xfrm>
                            <a:off x="0" y="0"/>
                            <a:ext cx="5731510" cy="895351"/>
                            <a:chOff x="0" y="0"/>
                            <a:chExt cx="5878196" cy="918845"/>
                          </a:xfrm>
                        </wpg:grpSpPr>
                        <wpg:grpSp>
                          <wpg:cNvPr id="1033993411" name="مجموعة 1033993411"/>
                          <wpg:cNvGrpSpPr/>
                          <wpg:grpSpPr>
                            <a:xfrm>
                              <a:off x="0" y="0"/>
                              <a:ext cx="5878196" cy="918845"/>
                              <a:chOff x="0" y="0"/>
                              <a:chExt cx="6240348" cy="919070"/>
                            </a:xfrm>
                          </wpg:grpSpPr>
                          <wpg:grpSp>
                            <wpg:cNvPr id="4055161" name="مجموعة 4055161"/>
                            <wpg:cNvGrpSpPr/>
                            <wpg:grpSpPr>
                              <a:xfrm>
                                <a:off x="0" y="169208"/>
                                <a:ext cx="5433072" cy="580613"/>
                                <a:chOff x="0" y="169208"/>
                                <a:chExt cx="5433072" cy="580613"/>
                              </a:xfrm>
                            </wpg:grpSpPr>
                            <wps:wsp>
                              <wps:cNvPr id="14575722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265383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4757007" name="شكل بيضاوي 39475700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3065992" name="مربع نص 41"/>
                          <wps:cNvSpPr txBox="1"/>
                          <wps:spPr>
                            <a:xfrm>
                              <a:off x="204484" y="256541"/>
                              <a:ext cx="4616122" cy="379598"/>
                            </a:xfrm>
                            <a:prstGeom prst="rect">
                              <a:avLst/>
                            </a:prstGeom>
                            <a:noFill/>
                          </wps:spPr>
                          <wps:txbx>
                            <w:txbxContent>
                              <w:p w:rsidR="00C87C76" w:rsidRPr="00767863" w:rsidRDefault="00C87C76" w:rsidP="00C87C76">
                                <w:pPr>
                                  <w:pStyle w:val="a0"/>
                                  <w:rPr>
                                    <w:sz w:val="40"/>
                                    <w:szCs w:val="40"/>
                                    <w:lang w:bidi="ar-SY"/>
                                  </w:rPr>
                                </w:pPr>
                                <w:r w:rsidRPr="00F55FDB">
                                  <w:rPr>
                                    <w:rFonts w:eastAsia="Times New Roman" w:hint="cs"/>
                                    <w:sz w:val="40"/>
                                    <w:szCs w:val="40"/>
                                    <w:rtl/>
                                  </w:rPr>
                                  <w:t>استخدام</w:t>
                                </w:r>
                                <w:r w:rsidRPr="00F55FDB">
                                  <w:rPr>
                                    <w:rFonts w:eastAsia="Times New Roman"/>
                                    <w:sz w:val="40"/>
                                    <w:szCs w:val="40"/>
                                    <w:rtl/>
                                  </w:rPr>
                                  <w:t xml:space="preserve"> </w:t>
                                </w:r>
                                <w:r w:rsidRPr="00F55FDB">
                                  <w:rPr>
                                    <w:rFonts w:eastAsia="Times New Roman" w:hint="cs"/>
                                    <w:sz w:val="40"/>
                                    <w:szCs w:val="40"/>
                                    <w:rtl/>
                                  </w:rPr>
                                  <w:t>التكنولوجيا</w:t>
                                </w:r>
                                <w:r w:rsidRPr="00F55FDB">
                                  <w:rPr>
                                    <w:rFonts w:eastAsia="Times New Roman"/>
                                    <w:sz w:val="40"/>
                                    <w:szCs w:val="40"/>
                                    <w:rtl/>
                                  </w:rPr>
                                  <w:t>:</w:t>
                                </w:r>
                              </w:p>
                            </w:txbxContent>
                          </wps:txbx>
                          <wps:bodyPr wrap="square" rtlCol="1">
                            <a:spAutoFit/>
                          </wps:bodyPr>
                        </wps:wsp>
                      </wpg:grpSp>
                      <pic:pic xmlns:pic="http://schemas.openxmlformats.org/drawingml/2006/picture">
                        <pic:nvPicPr>
                          <pic:cNvPr id="1962135396" name="صورة 1962135396"/>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C21909C" id="_x0000_s218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Rdb3Kd0AAAAFAQAADwAAAGRycy9kb3ducmV2&#10;LnhtbEyPQUvDQBCF74L/YRnBm91Nq8XGbEop6qkIbQXpbZqdJqHZ2ZDdJum/d/WilwfDe7z3TbYc&#10;bSN66nztWEMyUSCIC2dqLjV87t8enkH4gGywcUwaruRhmd/eZJgaN/CW+l0oRSxhn6KGKoQ2ldIX&#10;FVn0E9cSR+/kOoshnl0pTYdDLLeNnCo1lxZrjgsVtrSuqDjvLlbD+4DDapa89pvzaX097J8+vjYJ&#10;aX1/N65eQAQaw18YfvAjOuSR6egubLxoNMRHwq9Gb6GmcxDHGHpU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">
                <v:group id="مجموعة 238978546" o:spid="_x0000_s21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">
                  <v:group id="مجموعة 1033993411" o:spid="_x0000_s21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">
                    <v:group id="مجموعة 4055161" o:spid="_x0000_s21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">
                      <v:shape id="شكل حر 50" o:spid="_x0000_s21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" fillcolor="#579da5" stroked="f" strokeweight="1pt">
                        <v:stroke joinstyle="miter"/>
                      </v:roundrect>
                    </v:group>
                    <v:oval id="شكل بيضاوي 394757007" o:spid="_x0000_s21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" filled="f" strokecolor="#2b5474" strokeweight="1pt">
                      <v:stroke joinstyle="miter"/>
                    </v:oval>
                  </v:group>
                  <v:shape id="مربع نص 41" o:spid="_x0000_s2190"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" filled="f" stroked="f">
                    <v:textbox style="mso-fit-shape-to-text:t">
                      <w:txbxContent>
                        <w:p w14:paraId="59D99D98" w14:textId="29E72BE1" w:rsidR="00C87C76" w:rsidRPr="00767863" w:rsidRDefault="00C87C76" w:rsidP="00C87C76">
                          <w:pPr>
                            <w:pStyle w:val="a0"/>
                            <w:rPr>
                              <w:sz w:val="40"/>
                              <w:szCs w:val="40"/>
                              <w:lang w:bidi="ar-SY"/>
                            </w:rPr>
                          </w:pPr>
                          <w:r w:rsidRPr="00F55FDB">
                            <w:rPr>
                              <w:rFonts w:eastAsia="Times New Roman" w:hint="cs"/>
                              <w:sz w:val="40"/>
                              <w:szCs w:val="40"/>
                              <w:rtl/>
                            </w:rPr>
                            <w:t>استخدام</w:t>
                          </w:r>
                          <w:r w:rsidRPr="00F55FDB">
                            <w:rPr>
                              <w:rFonts w:eastAsia="Times New Roman"/>
                              <w:sz w:val="40"/>
                              <w:szCs w:val="40"/>
                              <w:rtl/>
                            </w:rPr>
                            <w:t xml:space="preserve"> </w:t>
                          </w:r>
                          <w:r w:rsidRPr="00F55FDB">
                            <w:rPr>
                              <w:rFonts w:eastAsia="Times New Roman" w:hint="cs"/>
                              <w:sz w:val="40"/>
                              <w:szCs w:val="40"/>
                              <w:rtl/>
                            </w:rPr>
                            <w:t>التكنولوجيا</w:t>
                          </w:r>
                          <w:r w:rsidRPr="00F55FDB">
                            <w:rPr>
                              <w:rFonts w:eastAsia="Times New Roman"/>
                              <w:sz w:val="40"/>
                              <w:szCs w:val="40"/>
                              <w:rtl/>
                            </w:rPr>
                            <w:t>:</w:t>
                          </w:r>
                        </w:p>
                      </w:txbxContent>
                    </v:textbox>
                  </v:shape>
                </v:group>
                <v:shape id="صورة 1962135396" o:spid="_x0000_s219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">
                  <v:imagedata r:id="rId74" o:title=""/>
                </v:shape>
                <w10:anchorlock/>
              </v:group>
            </w:pict>
          </mc:Fallback>
        </mc:AlternateContent>
      </w:r>
    </w:p>
    <w:p w:rsidR="00FD172F" w:rsidRPr="00F55FDB" w:rsidRDefault="00FD172F" w:rsidP="00C87C76">
      <w:r w:rsidRPr="00F55FDB">
        <w:rPr>
          <w:rFonts w:hint="cs"/>
          <w:rtl/>
        </w:rPr>
        <w:t>يمكن</w:t>
      </w:r>
      <w:r w:rsidRPr="00F55FDB">
        <w:rPr>
          <w:rtl/>
        </w:rPr>
        <w:t xml:space="preserve"> </w:t>
      </w:r>
      <w:r w:rsidRPr="00F55FDB">
        <w:rPr>
          <w:rFonts w:hint="cs"/>
          <w:rtl/>
        </w:rPr>
        <w:t>استخدام</w:t>
      </w:r>
      <w:r w:rsidRPr="00F55FDB">
        <w:rPr>
          <w:rtl/>
        </w:rPr>
        <w:t xml:space="preserve"> </w:t>
      </w:r>
      <w:r w:rsidRPr="00F55FDB">
        <w:rPr>
          <w:rFonts w:hint="cs"/>
          <w:rtl/>
        </w:rPr>
        <w:t>التكنولوجيا</w:t>
      </w:r>
      <w:r w:rsidRPr="00F55FDB">
        <w:rPr>
          <w:rtl/>
        </w:rPr>
        <w:t xml:space="preserve"> </w:t>
      </w:r>
      <w:r w:rsidRPr="00F55FDB">
        <w:rPr>
          <w:rFonts w:hint="cs"/>
          <w:rtl/>
        </w:rPr>
        <w:t>المتطورة،</w:t>
      </w:r>
      <w:r w:rsidRPr="00F55FDB">
        <w:rPr>
          <w:rtl/>
        </w:rPr>
        <w:t xml:space="preserve"> </w:t>
      </w:r>
      <w:r w:rsidRPr="00F55FDB">
        <w:rPr>
          <w:rFonts w:hint="cs"/>
          <w:rtl/>
        </w:rPr>
        <w:t>مثل</w:t>
      </w:r>
      <w:r w:rsidRPr="00F55FDB">
        <w:rPr>
          <w:rtl/>
        </w:rPr>
        <w:t xml:space="preserve"> </w:t>
      </w:r>
      <w:r w:rsidRPr="00F55FDB">
        <w:rPr>
          <w:rFonts w:hint="cs"/>
          <w:rtl/>
        </w:rPr>
        <w:t>الكاميرات</w:t>
      </w:r>
      <w:r w:rsidRPr="00F55FDB">
        <w:rPr>
          <w:rtl/>
        </w:rPr>
        <w:t xml:space="preserve"> </w:t>
      </w:r>
      <w:r w:rsidRPr="00F55FDB">
        <w:rPr>
          <w:rFonts w:hint="cs"/>
          <w:rtl/>
        </w:rPr>
        <w:t>وأجهزة</w:t>
      </w:r>
      <w:r w:rsidRPr="00F55FDB">
        <w:rPr>
          <w:rtl/>
        </w:rPr>
        <w:t xml:space="preserve"> </w:t>
      </w:r>
      <w:r w:rsidRPr="00F55FDB">
        <w:rPr>
          <w:rFonts w:hint="cs"/>
          <w:rtl/>
        </w:rPr>
        <w:t>الكشف</w:t>
      </w:r>
      <w:r w:rsidRPr="00F55FDB">
        <w:rPr>
          <w:rtl/>
        </w:rPr>
        <w:t xml:space="preserve"> </w:t>
      </w:r>
      <w:r w:rsidRPr="00F55FDB">
        <w:rPr>
          <w:rFonts w:hint="cs"/>
          <w:rtl/>
        </w:rPr>
        <w:t>عن</w:t>
      </w:r>
      <w:r w:rsidRPr="00F55FDB">
        <w:rPr>
          <w:rtl/>
        </w:rPr>
        <w:t xml:space="preserve"> </w:t>
      </w:r>
      <w:r w:rsidRPr="00F55FDB">
        <w:rPr>
          <w:rFonts w:hint="cs"/>
          <w:rtl/>
        </w:rPr>
        <w:t>المعادن</w:t>
      </w:r>
      <w:r w:rsidRPr="00F55FDB">
        <w:rPr>
          <w:rtl/>
        </w:rPr>
        <w:t xml:space="preserve"> </w:t>
      </w:r>
      <w:r w:rsidRPr="00F55FDB">
        <w:rPr>
          <w:rFonts w:hint="cs"/>
          <w:rtl/>
        </w:rPr>
        <w:t>والأدوات</w:t>
      </w:r>
      <w:r w:rsidRPr="00F55FDB">
        <w:rPr>
          <w:rtl/>
        </w:rPr>
        <w:t xml:space="preserve"> </w:t>
      </w:r>
      <w:r w:rsidRPr="00F55FDB">
        <w:rPr>
          <w:rFonts w:hint="cs"/>
          <w:rtl/>
        </w:rPr>
        <w:t>الأخرى،</w:t>
      </w:r>
      <w:r w:rsidRPr="00F55FDB">
        <w:rPr>
          <w:rtl/>
        </w:rPr>
        <w:t xml:space="preserve"> </w:t>
      </w:r>
      <w:r w:rsidRPr="00F55FDB">
        <w:rPr>
          <w:rFonts w:hint="cs"/>
          <w:rtl/>
        </w:rPr>
        <w:t>لتسهيل</w:t>
      </w:r>
      <w:r w:rsidRPr="00F55FDB">
        <w:rPr>
          <w:rtl/>
        </w:rPr>
        <w:t xml:space="preserve"> </w:t>
      </w:r>
      <w:r w:rsidRPr="00F55FDB">
        <w:rPr>
          <w:rFonts w:hint="cs"/>
          <w:rtl/>
        </w:rPr>
        <w:t>عملية</w:t>
      </w:r>
      <w:r w:rsidRPr="00F55FDB">
        <w:rPr>
          <w:rtl/>
        </w:rPr>
        <w:t xml:space="preserve"> </w:t>
      </w:r>
      <w:r w:rsidRPr="00F55FDB">
        <w:rPr>
          <w:rFonts w:hint="cs"/>
          <w:rtl/>
        </w:rPr>
        <w:t>التفتيش</w:t>
      </w:r>
      <w:r w:rsidRPr="00F55FDB">
        <w:rPr>
          <w:rtl/>
        </w:rPr>
        <w:t xml:space="preserve"> </w:t>
      </w:r>
      <w:r w:rsidRPr="00F55FDB">
        <w:rPr>
          <w:rFonts w:hint="cs"/>
          <w:rtl/>
        </w:rPr>
        <w:t>والرقابة</w:t>
      </w:r>
      <w:r w:rsidRPr="00F55FDB">
        <w:rPr>
          <w:rtl/>
        </w:rPr>
        <w:t>.</w:t>
      </w:r>
    </w:p>
    <w:p w:rsidR="00FD172F" w:rsidRPr="00F55FDB" w:rsidRDefault="00C87C76" w:rsidP="00FD172F">
      <w:pPr>
        <w:spacing w:line="259" w:lineRule="auto"/>
        <w:rPr>
          <w:rFonts w:ascii="Adobe Arabic" w:eastAsia="Times New Roman"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6B6CE987" wp14:editId="605E8B63">
                <wp:extent cx="5731510" cy="890905"/>
                <wp:effectExtent l="0" t="0" r="2540" b="23495"/>
                <wp:docPr id="11907125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96484357" name="مجموعة 1496484357"/>
                        <wpg:cNvGrpSpPr/>
                        <wpg:grpSpPr>
                          <a:xfrm>
                            <a:off x="0" y="0"/>
                            <a:ext cx="5731510" cy="895351"/>
                            <a:chOff x="0" y="0"/>
                            <a:chExt cx="5878196" cy="918845"/>
                          </a:xfrm>
                        </wpg:grpSpPr>
                        <wpg:grpSp>
                          <wpg:cNvPr id="1095218216" name="مجموعة 1095218216"/>
                          <wpg:cNvGrpSpPr/>
                          <wpg:grpSpPr>
                            <a:xfrm>
                              <a:off x="0" y="0"/>
                              <a:ext cx="5878196" cy="918845"/>
                              <a:chOff x="0" y="0"/>
                              <a:chExt cx="6240348" cy="919070"/>
                            </a:xfrm>
                          </wpg:grpSpPr>
                          <wpg:grpSp>
                            <wpg:cNvPr id="1382374293" name="مجموعة 1382374293"/>
                            <wpg:cNvGrpSpPr/>
                            <wpg:grpSpPr>
                              <a:xfrm>
                                <a:off x="0" y="169208"/>
                                <a:ext cx="5433072" cy="580613"/>
                                <a:chOff x="0" y="169208"/>
                                <a:chExt cx="5433072" cy="580613"/>
                              </a:xfrm>
                            </wpg:grpSpPr>
                            <wps:wsp>
                              <wps:cNvPr id="4451075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116740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63625179" name="شكل بيضاوي 116362517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138176" name="مربع نص 41"/>
                          <wps:cNvSpPr txBox="1"/>
                          <wps:spPr>
                            <a:xfrm>
                              <a:off x="204484" y="256541"/>
                              <a:ext cx="4616122" cy="379598"/>
                            </a:xfrm>
                            <a:prstGeom prst="rect">
                              <a:avLst/>
                            </a:prstGeom>
                            <a:noFill/>
                          </wps:spPr>
                          <wps:txbx>
                            <w:txbxContent>
                              <w:p w:rsidR="00C87C76" w:rsidRPr="00767863" w:rsidRDefault="00C87C76" w:rsidP="00C87C76">
                                <w:pPr>
                                  <w:pStyle w:val="a0"/>
                                  <w:rPr>
                                    <w:sz w:val="40"/>
                                    <w:szCs w:val="40"/>
                                    <w:lang w:bidi="ar-SY"/>
                                  </w:rPr>
                                </w:pPr>
                                <w:r w:rsidRPr="00F55FDB">
                                  <w:rPr>
                                    <w:rFonts w:eastAsia="Times New Roman" w:hint="cs"/>
                                    <w:sz w:val="40"/>
                                    <w:szCs w:val="40"/>
                                    <w:rtl/>
                                  </w:rPr>
                                  <w:t>تحليل</w:t>
                                </w:r>
                                <w:r w:rsidRPr="00F55FDB">
                                  <w:rPr>
                                    <w:rFonts w:eastAsia="Times New Roman"/>
                                    <w:sz w:val="40"/>
                                    <w:szCs w:val="40"/>
                                    <w:rtl/>
                                  </w:rPr>
                                  <w:t xml:space="preserve"> </w:t>
                                </w:r>
                                <w:r w:rsidRPr="00F55FDB">
                                  <w:rPr>
                                    <w:rFonts w:eastAsia="Times New Roman" w:hint="cs"/>
                                    <w:sz w:val="40"/>
                                    <w:szCs w:val="40"/>
                                    <w:rtl/>
                                  </w:rPr>
                                  <w:t>البيانات</w:t>
                                </w:r>
                                <w:r w:rsidRPr="00F55FDB">
                                  <w:rPr>
                                    <w:rFonts w:eastAsia="Times New Roman"/>
                                    <w:sz w:val="40"/>
                                    <w:szCs w:val="40"/>
                                    <w:rtl/>
                                  </w:rPr>
                                  <w:t>:</w:t>
                                </w:r>
                              </w:p>
                            </w:txbxContent>
                          </wps:txbx>
                          <wps:bodyPr wrap="square" rtlCol="1">
                            <a:spAutoFit/>
                          </wps:bodyPr>
                        </wps:wsp>
                      </wpg:grpSp>
                      <pic:pic xmlns:pic="http://schemas.openxmlformats.org/drawingml/2006/picture">
                        <pic:nvPicPr>
                          <pic:cNvPr id="277950263" name="صورة 277950263"/>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B6CE987" id="_x0000_s219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mxa2N6EHAAAM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1496484357" o:spid="_x0000_s21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">
                  <v:group id="مجموعة 1095218216" o:spid="_x0000_s21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">
                    <v:group id="مجموعة 1382374293" o:spid="_x0000_s21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">
                      <v:shape id="شكل حر 50" o:spid="_x0000_s21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" fillcolor="#579da5" stroked="f" strokeweight="1pt">
                        <v:stroke joinstyle="miter"/>
                      </v:roundrect>
                    </v:group>
                    <v:oval id="شكل بيضاوي 1163625179" o:spid="_x0000_s21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" filled="f" strokecolor="#2b5474" strokeweight="1pt">
                      <v:stroke joinstyle="miter"/>
                    </v:oval>
                  </v:group>
                  <v:shape id="مربع نص 41" o:spid="_x0000_s2199"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" filled="f" stroked="f">
                    <v:textbox style="mso-fit-shape-to-text:t">
                      <w:txbxContent>
                        <w:p w14:paraId="20BDA857" w14:textId="2A2A81AB" w:rsidR="00C87C76" w:rsidRPr="00767863" w:rsidRDefault="00C87C76" w:rsidP="00C87C76">
                          <w:pPr>
                            <w:pStyle w:val="a0"/>
                            <w:rPr>
                              <w:sz w:val="40"/>
                              <w:szCs w:val="40"/>
                              <w:lang w:bidi="ar-SY"/>
                            </w:rPr>
                          </w:pPr>
                          <w:r w:rsidRPr="00F55FDB">
                            <w:rPr>
                              <w:rFonts w:eastAsia="Times New Roman" w:hint="cs"/>
                              <w:sz w:val="40"/>
                              <w:szCs w:val="40"/>
                              <w:rtl/>
                            </w:rPr>
                            <w:t>تحليل</w:t>
                          </w:r>
                          <w:r w:rsidRPr="00F55FDB">
                            <w:rPr>
                              <w:rFonts w:eastAsia="Times New Roman"/>
                              <w:sz w:val="40"/>
                              <w:szCs w:val="40"/>
                              <w:rtl/>
                            </w:rPr>
                            <w:t xml:space="preserve"> </w:t>
                          </w:r>
                          <w:r w:rsidRPr="00F55FDB">
                            <w:rPr>
                              <w:rFonts w:eastAsia="Times New Roman" w:hint="cs"/>
                              <w:sz w:val="40"/>
                              <w:szCs w:val="40"/>
                              <w:rtl/>
                            </w:rPr>
                            <w:t>البيانات</w:t>
                          </w:r>
                          <w:r w:rsidRPr="00F55FDB">
                            <w:rPr>
                              <w:rFonts w:eastAsia="Times New Roman"/>
                              <w:sz w:val="40"/>
                              <w:szCs w:val="40"/>
                              <w:rtl/>
                            </w:rPr>
                            <w:t>:</w:t>
                          </w:r>
                        </w:p>
                      </w:txbxContent>
                    </v:textbox>
                  </v:shape>
                </v:group>
                <v:shape id="صورة 277950263" o:spid="_x0000_s220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">
                  <v:imagedata r:id="rId74" o:title=""/>
                </v:shape>
                <w10:anchorlock/>
              </v:group>
            </w:pict>
          </mc:Fallback>
        </mc:AlternateContent>
      </w:r>
    </w:p>
    <w:p w:rsidR="00FD172F" w:rsidRPr="00F55FDB" w:rsidRDefault="00FD172F" w:rsidP="00C87C76">
      <w:r w:rsidRPr="00F55FDB">
        <w:rPr>
          <w:rFonts w:hint="cs"/>
          <w:rtl/>
        </w:rPr>
        <w:t>يمكن</w:t>
      </w:r>
      <w:r w:rsidRPr="00F55FDB">
        <w:rPr>
          <w:rtl/>
        </w:rPr>
        <w:t xml:space="preserve"> </w:t>
      </w:r>
      <w:r w:rsidRPr="00F55FDB">
        <w:rPr>
          <w:rFonts w:hint="cs"/>
          <w:rtl/>
        </w:rPr>
        <w:t>استخدام</w:t>
      </w:r>
      <w:r w:rsidRPr="00F55FDB">
        <w:rPr>
          <w:rtl/>
        </w:rPr>
        <w:t xml:space="preserve"> </w:t>
      </w:r>
      <w:r w:rsidRPr="00F55FDB">
        <w:rPr>
          <w:rFonts w:hint="cs"/>
          <w:rtl/>
        </w:rPr>
        <w:t>أنظمة</w:t>
      </w:r>
      <w:r w:rsidRPr="00F55FDB">
        <w:rPr>
          <w:rtl/>
        </w:rPr>
        <w:t xml:space="preserve"> </w:t>
      </w:r>
      <w:r w:rsidRPr="00F55FDB">
        <w:rPr>
          <w:rFonts w:hint="cs"/>
          <w:rtl/>
        </w:rPr>
        <w:t>تحليل</w:t>
      </w:r>
      <w:r w:rsidRPr="00F55FDB">
        <w:rPr>
          <w:rtl/>
        </w:rPr>
        <w:t xml:space="preserve"> </w:t>
      </w:r>
      <w:r w:rsidRPr="00F55FDB">
        <w:rPr>
          <w:rFonts w:hint="cs"/>
          <w:rtl/>
        </w:rPr>
        <w:t>البيانات</w:t>
      </w:r>
      <w:r w:rsidRPr="00F55FDB">
        <w:rPr>
          <w:rtl/>
        </w:rPr>
        <w:t xml:space="preserve"> </w:t>
      </w:r>
      <w:r w:rsidRPr="00F55FDB">
        <w:rPr>
          <w:rFonts w:hint="cs"/>
          <w:rtl/>
        </w:rPr>
        <w:t>لمراقبة</w:t>
      </w:r>
      <w:r w:rsidRPr="00F55FDB">
        <w:rPr>
          <w:rtl/>
        </w:rPr>
        <w:t xml:space="preserve"> </w:t>
      </w:r>
      <w:r w:rsidRPr="00F55FDB">
        <w:rPr>
          <w:rFonts w:hint="cs"/>
          <w:rtl/>
        </w:rPr>
        <w:t>التغييرات</w:t>
      </w:r>
      <w:r w:rsidRPr="00F55FDB">
        <w:rPr>
          <w:rtl/>
        </w:rPr>
        <w:t xml:space="preserve"> </w:t>
      </w:r>
      <w:r w:rsidRPr="00F55FDB">
        <w:rPr>
          <w:rFonts w:hint="cs"/>
          <w:rtl/>
        </w:rPr>
        <w:t>في</w:t>
      </w:r>
      <w:r w:rsidRPr="00F55FDB">
        <w:rPr>
          <w:rtl/>
        </w:rPr>
        <w:t xml:space="preserve"> </w:t>
      </w:r>
      <w:r w:rsidRPr="00F55FDB">
        <w:rPr>
          <w:rFonts w:hint="cs"/>
          <w:rtl/>
        </w:rPr>
        <w:t>حركة</w:t>
      </w:r>
      <w:r w:rsidRPr="00F55FDB">
        <w:rPr>
          <w:rtl/>
        </w:rPr>
        <w:t xml:space="preserve"> </w:t>
      </w:r>
      <w:r w:rsidRPr="00F55FDB">
        <w:rPr>
          <w:rFonts w:hint="cs"/>
          <w:rtl/>
        </w:rPr>
        <w:t>الحشود</w:t>
      </w:r>
      <w:r w:rsidRPr="00F55FDB">
        <w:rPr>
          <w:rtl/>
        </w:rPr>
        <w:t xml:space="preserve"> </w:t>
      </w:r>
      <w:r w:rsidRPr="00F55FDB">
        <w:rPr>
          <w:rFonts w:hint="cs"/>
          <w:rtl/>
        </w:rPr>
        <w:t>وتحليلها،</w:t>
      </w:r>
      <w:r w:rsidRPr="00F55FDB">
        <w:rPr>
          <w:rtl/>
        </w:rPr>
        <w:t xml:space="preserve"> </w:t>
      </w:r>
      <w:r w:rsidRPr="00F55FDB">
        <w:rPr>
          <w:rFonts w:hint="cs"/>
          <w:rtl/>
        </w:rPr>
        <w:t>وتحديد</w:t>
      </w:r>
      <w:r w:rsidRPr="00F55FDB">
        <w:rPr>
          <w:rtl/>
        </w:rPr>
        <w:t xml:space="preserve"> </w:t>
      </w:r>
      <w:r w:rsidRPr="00F55FDB">
        <w:rPr>
          <w:rFonts w:hint="cs"/>
          <w:rtl/>
        </w:rPr>
        <w:t>النقاط</w:t>
      </w:r>
      <w:r w:rsidRPr="00F55FDB">
        <w:rPr>
          <w:rtl/>
        </w:rPr>
        <w:t xml:space="preserve"> </w:t>
      </w:r>
      <w:r w:rsidRPr="00F55FDB">
        <w:rPr>
          <w:rFonts w:hint="cs"/>
          <w:rtl/>
        </w:rPr>
        <w:t>الحرجة</w:t>
      </w:r>
      <w:r w:rsidRPr="00F55FDB">
        <w:rPr>
          <w:rtl/>
        </w:rPr>
        <w:t xml:space="preserve"> </w:t>
      </w:r>
      <w:r w:rsidRPr="00F55FDB">
        <w:rPr>
          <w:rFonts w:hint="cs"/>
          <w:rtl/>
        </w:rPr>
        <w:t>التي</w:t>
      </w:r>
      <w:r w:rsidRPr="00F55FDB">
        <w:rPr>
          <w:rtl/>
        </w:rPr>
        <w:t xml:space="preserve"> </w:t>
      </w:r>
      <w:r w:rsidRPr="00F55FDB">
        <w:rPr>
          <w:rFonts w:hint="cs"/>
          <w:rtl/>
        </w:rPr>
        <w:t>تحتاج</w:t>
      </w:r>
      <w:r w:rsidRPr="00F55FDB">
        <w:rPr>
          <w:rtl/>
        </w:rPr>
        <w:t xml:space="preserve"> </w:t>
      </w:r>
      <w:r w:rsidRPr="00F55FDB">
        <w:rPr>
          <w:rFonts w:hint="cs"/>
          <w:rtl/>
        </w:rPr>
        <w:t>إلى</w:t>
      </w:r>
      <w:r w:rsidRPr="00F55FDB">
        <w:rPr>
          <w:rtl/>
        </w:rPr>
        <w:t xml:space="preserve"> </w:t>
      </w:r>
      <w:r w:rsidRPr="00F55FDB">
        <w:rPr>
          <w:rFonts w:hint="cs"/>
          <w:rtl/>
        </w:rPr>
        <w:t>اتخاذ</w:t>
      </w:r>
      <w:r w:rsidRPr="00F55FDB">
        <w:rPr>
          <w:rtl/>
        </w:rPr>
        <w:t xml:space="preserve"> </w:t>
      </w:r>
      <w:r w:rsidRPr="00F55FDB">
        <w:rPr>
          <w:rFonts w:hint="cs"/>
          <w:rtl/>
        </w:rPr>
        <w:t>إجراءات</w:t>
      </w:r>
      <w:r w:rsidRPr="00F55FDB">
        <w:rPr>
          <w:rtl/>
        </w:rPr>
        <w:t xml:space="preserve"> </w:t>
      </w:r>
      <w:r w:rsidRPr="00F55FDB">
        <w:rPr>
          <w:rFonts w:hint="cs"/>
          <w:rtl/>
        </w:rPr>
        <w:t>إضافية</w:t>
      </w:r>
      <w:r w:rsidRPr="00F55FDB">
        <w:rPr>
          <w:rtl/>
        </w:rPr>
        <w:t>.</w:t>
      </w:r>
    </w:p>
    <w:p w:rsidR="00FD172F" w:rsidRPr="00F55FDB" w:rsidRDefault="00C87C76" w:rsidP="00FD172F">
      <w:pPr>
        <w:spacing w:line="259" w:lineRule="auto"/>
        <w:rPr>
          <w:rFonts w:ascii="Adobe Arabic" w:eastAsia="Times New Roman" w:hAnsi="Adobe Arabic" w:cs="Adobe Arabic"/>
          <w:sz w:val="40"/>
          <w:szCs w:val="40"/>
        </w:rPr>
      </w:pPr>
      <w:r w:rsidRPr="00BD5495">
        <w:rPr>
          <w:rFonts w:ascii="Sakkal Majalla" w:hAnsi="Sakkal Majalla"/>
          <w:noProof/>
          <w:sz w:val="34"/>
        </w:rPr>
        <mc:AlternateContent>
          <mc:Choice Requires="wpg">
            <w:drawing>
              <wp:inline distT="0" distB="0" distL="0" distR="0" wp14:anchorId="4FC3715A" wp14:editId="26162C8F">
                <wp:extent cx="5731510" cy="890905"/>
                <wp:effectExtent l="0" t="0" r="2540" b="23495"/>
                <wp:docPr id="3713991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23000411" name="مجموعة 1923000411"/>
                        <wpg:cNvGrpSpPr/>
                        <wpg:grpSpPr>
                          <a:xfrm>
                            <a:off x="0" y="0"/>
                            <a:ext cx="5731510" cy="895351"/>
                            <a:chOff x="0" y="0"/>
                            <a:chExt cx="5878196" cy="918845"/>
                          </a:xfrm>
                        </wpg:grpSpPr>
                        <wpg:grpSp>
                          <wpg:cNvPr id="222636653" name="مجموعة 222636653"/>
                          <wpg:cNvGrpSpPr/>
                          <wpg:grpSpPr>
                            <a:xfrm>
                              <a:off x="0" y="0"/>
                              <a:ext cx="5878196" cy="918845"/>
                              <a:chOff x="0" y="0"/>
                              <a:chExt cx="6240348" cy="919070"/>
                            </a:xfrm>
                          </wpg:grpSpPr>
                          <wpg:grpSp>
                            <wpg:cNvPr id="366858661" name="مجموعة 366858661"/>
                            <wpg:cNvGrpSpPr/>
                            <wpg:grpSpPr>
                              <a:xfrm>
                                <a:off x="0" y="169208"/>
                                <a:ext cx="5433072" cy="580613"/>
                                <a:chOff x="0" y="169208"/>
                                <a:chExt cx="5433072" cy="580613"/>
                              </a:xfrm>
                            </wpg:grpSpPr>
                            <wps:wsp>
                              <wps:cNvPr id="20946886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4148198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83573151" name="شكل بيضاوي 178357315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9547496" name="مربع نص 41"/>
                          <wps:cNvSpPr txBox="1"/>
                          <wps:spPr>
                            <a:xfrm>
                              <a:off x="204484" y="256541"/>
                              <a:ext cx="4616122" cy="379598"/>
                            </a:xfrm>
                            <a:prstGeom prst="rect">
                              <a:avLst/>
                            </a:prstGeom>
                            <a:noFill/>
                          </wps:spPr>
                          <wps:txbx>
                            <w:txbxContent>
                              <w:p w:rsidR="00C87C76" w:rsidRPr="00767863" w:rsidRDefault="00C87C76" w:rsidP="00C87C76">
                                <w:pPr>
                                  <w:pStyle w:val="a0"/>
                                  <w:rPr>
                                    <w:sz w:val="40"/>
                                    <w:szCs w:val="40"/>
                                    <w:lang w:bidi="ar-SY"/>
                                  </w:rPr>
                                </w:pPr>
                                <w:r w:rsidRPr="00F55FDB">
                                  <w:rPr>
                                    <w:rFonts w:eastAsia="Times New Roman" w:hint="cs"/>
                                    <w:sz w:val="40"/>
                                    <w:szCs w:val="40"/>
                                    <w:rtl/>
                                  </w:rPr>
                                  <w:t>الاتصال</w:t>
                                </w:r>
                                <w:r w:rsidRPr="00F55FDB">
                                  <w:rPr>
                                    <w:rFonts w:eastAsia="Times New Roman"/>
                                    <w:sz w:val="40"/>
                                    <w:szCs w:val="40"/>
                                    <w:rtl/>
                                  </w:rPr>
                                  <w:t xml:space="preserve"> </w:t>
                                </w:r>
                                <w:r w:rsidRPr="00F55FDB">
                                  <w:rPr>
                                    <w:rFonts w:eastAsia="Times New Roman" w:hint="cs"/>
                                    <w:sz w:val="40"/>
                                    <w:szCs w:val="40"/>
                                    <w:rtl/>
                                  </w:rPr>
                                  <w:t>والتواصل</w:t>
                                </w:r>
                                <w:r w:rsidRPr="00F55FDB">
                                  <w:rPr>
                                    <w:rFonts w:eastAsia="Times New Roman"/>
                                    <w:sz w:val="40"/>
                                    <w:szCs w:val="40"/>
                                    <w:rtl/>
                                  </w:rPr>
                                  <w:t>:</w:t>
                                </w:r>
                              </w:p>
                            </w:txbxContent>
                          </wps:txbx>
                          <wps:bodyPr wrap="square" rtlCol="1">
                            <a:spAutoFit/>
                          </wps:bodyPr>
                        </wps:wsp>
                      </wpg:grpSp>
                      <pic:pic xmlns:pic="http://schemas.openxmlformats.org/drawingml/2006/picture">
                        <pic:nvPicPr>
                          <pic:cNvPr id="1018707089" name="صورة 1018707089"/>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FC3715A" id="_x0000_s220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Cmi7QafBwAACx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1923000411" o:spid="_x0000_s22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">
                  <v:group id="مجموعة 222636653" o:spid="_x0000_s22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">
                    <v:group id="مجموعة 366858661" o:spid="_x0000_s22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">
                      <v:shape id="شكل حر 50" o:spid="_x0000_s22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" fillcolor="#579da5" stroked="f" strokeweight="1pt">
                        <v:stroke joinstyle="miter"/>
                      </v:roundrect>
                    </v:group>
                    <v:oval id="شكل بيضاوي 1783573151" o:spid="_x0000_s22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" filled="f" strokecolor="#2b5474" strokeweight="1pt">
                      <v:stroke joinstyle="miter"/>
                    </v:oval>
                  </v:group>
                  <v:shape id="مربع نص 41" o:spid="_x0000_s2208"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" filled="f" stroked="f">
                    <v:textbox style="mso-fit-shape-to-text:t">
                      <w:txbxContent>
                        <w:p w14:paraId="689FA3E8" w14:textId="3EC239D1" w:rsidR="00C87C76" w:rsidRPr="00767863" w:rsidRDefault="00C87C76" w:rsidP="00C87C76">
                          <w:pPr>
                            <w:pStyle w:val="a0"/>
                            <w:rPr>
                              <w:sz w:val="40"/>
                              <w:szCs w:val="40"/>
                              <w:lang w:bidi="ar-SY"/>
                            </w:rPr>
                          </w:pPr>
                          <w:r w:rsidRPr="00F55FDB">
                            <w:rPr>
                              <w:rFonts w:eastAsia="Times New Roman" w:hint="cs"/>
                              <w:sz w:val="40"/>
                              <w:szCs w:val="40"/>
                              <w:rtl/>
                            </w:rPr>
                            <w:t>الاتصال</w:t>
                          </w:r>
                          <w:r w:rsidRPr="00F55FDB">
                            <w:rPr>
                              <w:rFonts w:eastAsia="Times New Roman"/>
                              <w:sz w:val="40"/>
                              <w:szCs w:val="40"/>
                              <w:rtl/>
                            </w:rPr>
                            <w:t xml:space="preserve"> </w:t>
                          </w:r>
                          <w:r w:rsidRPr="00F55FDB">
                            <w:rPr>
                              <w:rFonts w:eastAsia="Times New Roman" w:hint="cs"/>
                              <w:sz w:val="40"/>
                              <w:szCs w:val="40"/>
                              <w:rtl/>
                            </w:rPr>
                            <w:t>والتواصل</w:t>
                          </w:r>
                          <w:r w:rsidRPr="00F55FDB">
                            <w:rPr>
                              <w:rFonts w:eastAsia="Times New Roman"/>
                              <w:sz w:val="40"/>
                              <w:szCs w:val="40"/>
                              <w:rtl/>
                            </w:rPr>
                            <w:t>:</w:t>
                          </w:r>
                        </w:p>
                      </w:txbxContent>
                    </v:textbox>
                  </v:shape>
                </v:group>
                <v:shape id="صورة 1018707089" o:spid="_x0000_s220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">
                  <v:imagedata r:id="rId74" o:title=""/>
                </v:shape>
                <w10:anchorlock/>
              </v:group>
            </w:pict>
          </mc:Fallback>
        </mc:AlternateContent>
      </w:r>
    </w:p>
    <w:p w:rsidR="00FD172F" w:rsidRPr="00F55FDB" w:rsidRDefault="00FD172F" w:rsidP="00C87C76">
      <w:r w:rsidRPr="00F55FDB">
        <w:rPr>
          <w:rFonts w:hint="cs"/>
          <w:rtl/>
        </w:rPr>
        <w:t>يجب</w:t>
      </w:r>
      <w:r w:rsidRPr="00F55FDB">
        <w:rPr>
          <w:rtl/>
        </w:rPr>
        <w:t xml:space="preserve"> </w:t>
      </w:r>
      <w:r w:rsidRPr="00F55FDB">
        <w:rPr>
          <w:rFonts w:hint="cs"/>
          <w:rtl/>
        </w:rPr>
        <w:t>توفير</w:t>
      </w:r>
      <w:r w:rsidRPr="00F55FDB">
        <w:rPr>
          <w:rtl/>
        </w:rPr>
        <w:t xml:space="preserve"> </w:t>
      </w:r>
      <w:r w:rsidRPr="00F55FDB">
        <w:rPr>
          <w:rFonts w:hint="cs"/>
          <w:rtl/>
        </w:rPr>
        <w:t>الاتصال</w:t>
      </w:r>
      <w:r w:rsidRPr="00F55FDB">
        <w:rPr>
          <w:rtl/>
        </w:rPr>
        <w:t xml:space="preserve"> </w:t>
      </w:r>
      <w:r w:rsidRPr="00F55FDB">
        <w:rPr>
          <w:rFonts w:hint="cs"/>
          <w:rtl/>
        </w:rPr>
        <w:t>والتواصل</w:t>
      </w:r>
      <w:r w:rsidRPr="00F55FDB">
        <w:rPr>
          <w:rtl/>
        </w:rPr>
        <w:t xml:space="preserve"> </w:t>
      </w:r>
      <w:r w:rsidRPr="00F55FDB">
        <w:rPr>
          <w:rFonts w:hint="cs"/>
          <w:rtl/>
        </w:rPr>
        <w:t>المستمر</w:t>
      </w:r>
      <w:r w:rsidRPr="00F55FDB">
        <w:rPr>
          <w:rtl/>
        </w:rPr>
        <w:t xml:space="preserve"> </w:t>
      </w:r>
      <w:r w:rsidRPr="00F55FDB">
        <w:rPr>
          <w:rFonts w:hint="cs"/>
          <w:rtl/>
        </w:rPr>
        <w:t>بين</w:t>
      </w:r>
      <w:r w:rsidRPr="00F55FDB">
        <w:rPr>
          <w:rtl/>
        </w:rPr>
        <w:t xml:space="preserve"> </w:t>
      </w:r>
      <w:r w:rsidRPr="00F55FDB">
        <w:rPr>
          <w:rFonts w:hint="cs"/>
          <w:rtl/>
        </w:rPr>
        <w:t>الفريق</w:t>
      </w:r>
      <w:r w:rsidRPr="00F55FDB">
        <w:rPr>
          <w:rtl/>
        </w:rPr>
        <w:t xml:space="preserve"> </w:t>
      </w:r>
      <w:r w:rsidRPr="00F55FDB">
        <w:rPr>
          <w:rFonts w:hint="cs"/>
          <w:rtl/>
        </w:rPr>
        <w:t>المسؤول</w:t>
      </w:r>
      <w:r w:rsidRPr="00F55FDB">
        <w:rPr>
          <w:rtl/>
        </w:rPr>
        <w:t xml:space="preserve"> </w:t>
      </w:r>
      <w:r w:rsidRPr="00F55FDB">
        <w:rPr>
          <w:rFonts w:hint="cs"/>
          <w:rtl/>
        </w:rPr>
        <w:t>عن</w:t>
      </w:r>
      <w:r w:rsidRPr="00F55FDB">
        <w:rPr>
          <w:rtl/>
        </w:rPr>
        <w:t xml:space="preserve"> </w:t>
      </w:r>
      <w:r w:rsidRPr="00F55FDB">
        <w:rPr>
          <w:rFonts w:hint="cs"/>
          <w:rtl/>
        </w:rPr>
        <w:t>التفتيش</w:t>
      </w:r>
      <w:r w:rsidRPr="00F55FDB">
        <w:rPr>
          <w:rtl/>
        </w:rPr>
        <w:t xml:space="preserve"> </w:t>
      </w:r>
      <w:r w:rsidRPr="00F55FDB">
        <w:rPr>
          <w:rFonts w:hint="cs"/>
          <w:rtl/>
        </w:rPr>
        <w:t>والرقابة</w:t>
      </w:r>
      <w:r w:rsidRPr="00F55FDB">
        <w:rPr>
          <w:rtl/>
        </w:rPr>
        <w:t xml:space="preserve"> </w:t>
      </w:r>
      <w:r w:rsidRPr="00F55FDB">
        <w:rPr>
          <w:rFonts w:hint="cs"/>
          <w:rtl/>
        </w:rPr>
        <w:t>والفريق</w:t>
      </w:r>
      <w:r w:rsidRPr="00F55FDB">
        <w:rPr>
          <w:rtl/>
        </w:rPr>
        <w:t xml:space="preserve"> </w:t>
      </w:r>
      <w:r w:rsidRPr="00F55FDB">
        <w:rPr>
          <w:rFonts w:hint="cs"/>
          <w:rtl/>
        </w:rPr>
        <w:t>المسؤول</w:t>
      </w:r>
      <w:r w:rsidRPr="00F55FDB">
        <w:rPr>
          <w:rtl/>
        </w:rPr>
        <w:t xml:space="preserve"> </w:t>
      </w:r>
      <w:r w:rsidRPr="00F55FDB">
        <w:rPr>
          <w:rFonts w:hint="cs"/>
          <w:rtl/>
        </w:rPr>
        <w:t>عن</w:t>
      </w:r>
      <w:r w:rsidRPr="00F55FDB">
        <w:rPr>
          <w:rtl/>
        </w:rPr>
        <w:t xml:space="preserve"> </w:t>
      </w:r>
      <w:r w:rsidRPr="00F55FDB">
        <w:rPr>
          <w:rFonts w:hint="cs"/>
          <w:rtl/>
        </w:rPr>
        <w:t>إدارة</w:t>
      </w:r>
      <w:r w:rsidRPr="00F55FDB">
        <w:rPr>
          <w:rtl/>
        </w:rPr>
        <w:t xml:space="preserve"> </w:t>
      </w:r>
      <w:r w:rsidRPr="00F55FDB">
        <w:rPr>
          <w:rFonts w:hint="cs"/>
          <w:rtl/>
        </w:rPr>
        <w:t>الحشود،</w:t>
      </w:r>
      <w:r w:rsidRPr="00F55FDB">
        <w:rPr>
          <w:rtl/>
        </w:rPr>
        <w:t xml:space="preserve"> </w:t>
      </w:r>
      <w:r w:rsidRPr="00F55FDB">
        <w:rPr>
          <w:rFonts w:hint="cs"/>
          <w:rtl/>
        </w:rPr>
        <w:t>وكذلك</w:t>
      </w:r>
      <w:r w:rsidRPr="00F55FDB">
        <w:rPr>
          <w:rtl/>
        </w:rPr>
        <w:t xml:space="preserve"> </w:t>
      </w:r>
      <w:r w:rsidRPr="00F55FDB">
        <w:rPr>
          <w:rFonts w:hint="cs"/>
          <w:rtl/>
        </w:rPr>
        <w:t>مع</w:t>
      </w:r>
      <w:r w:rsidRPr="00F55FDB">
        <w:rPr>
          <w:rtl/>
        </w:rPr>
        <w:t xml:space="preserve"> </w:t>
      </w:r>
      <w:r w:rsidRPr="00F55FDB">
        <w:rPr>
          <w:rFonts w:hint="cs"/>
          <w:rtl/>
        </w:rPr>
        <w:t>الجهات</w:t>
      </w:r>
      <w:r w:rsidRPr="00F55FDB">
        <w:rPr>
          <w:rtl/>
        </w:rPr>
        <w:t xml:space="preserve"> </w:t>
      </w:r>
      <w:r w:rsidRPr="00F55FDB">
        <w:rPr>
          <w:rFonts w:hint="cs"/>
          <w:rtl/>
        </w:rPr>
        <w:t>الأمنية</w:t>
      </w:r>
      <w:r w:rsidRPr="00F55FDB">
        <w:rPr>
          <w:rtl/>
        </w:rPr>
        <w:t xml:space="preserve"> </w:t>
      </w:r>
      <w:r w:rsidRPr="00F55FDB">
        <w:rPr>
          <w:rFonts w:hint="cs"/>
          <w:rtl/>
        </w:rPr>
        <w:t>الأخرى</w:t>
      </w:r>
      <w:r w:rsidRPr="00F55FDB">
        <w:rPr>
          <w:rtl/>
        </w:rPr>
        <w:t xml:space="preserve"> </w:t>
      </w:r>
      <w:r w:rsidRPr="00F55FDB">
        <w:rPr>
          <w:rFonts w:hint="cs"/>
          <w:rtl/>
        </w:rPr>
        <w:t>المعنية</w:t>
      </w:r>
      <w:r w:rsidRPr="00F55FDB">
        <w:rPr>
          <w:rtl/>
        </w:rPr>
        <w:t>.</w:t>
      </w:r>
    </w:p>
    <w:p w:rsidR="00FD172F" w:rsidRPr="00F55FDB" w:rsidRDefault="00C87C76" w:rsidP="00FD172F">
      <w:pPr>
        <w:spacing w:line="259" w:lineRule="auto"/>
        <w:rPr>
          <w:rFonts w:ascii="Adobe Arabic" w:eastAsia="Times New Roman" w:hAnsi="Adobe Arabic" w:cs="Adobe Arabic"/>
          <w:sz w:val="40"/>
          <w:szCs w:val="40"/>
        </w:rPr>
      </w:pPr>
      <w:r w:rsidRPr="00BD5495">
        <w:rPr>
          <w:rFonts w:ascii="Sakkal Majalla" w:hAnsi="Sakkal Majalla"/>
          <w:noProof/>
          <w:sz w:val="34"/>
        </w:rPr>
        <mc:AlternateContent>
          <mc:Choice Requires="wpg">
            <w:drawing>
              <wp:inline distT="0" distB="0" distL="0" distR="0" wp14:anchorId="6FF6EE9E" wp14:editId="3BB82A63">
                <wp:extent cx="5731510" cy="890905"/>
                <wp:effectExtent l="0" t="0" r="2540" b="23495"/>
                <wp:docPr id="22766179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20675560" name="مجموعة 520675560"/>
                        <wpg:cNvGrpSpPr/>
                        <wpg:grpSpPr>
                          <a:xfrm>
                            <a:off x="0" y="0"/>
                            <a:ext cx="5731510" cy="895351"/>
                            <a:chOff x="0" y="0"/>
                            <a:chExt cx="5878196" cy="918845"/>
                          </a:xfrm>
                        </wpg:grpSpPr>
                        <wpg:grpSp>
                          <wpg:cNvPr id="334311562" name="مجموعة 334311562"/>
                          <wpg:cNvGrpSpPr/>
                          <wpg:grpSpPr>
                            <a:xfrm>
                              <a:off x="0" y="0"/>
                              <a:ext cx="5878196" cy="918845"/>
                              <a:chOff x="0" y="0"/>
                              <a:chExt cx="6240348" cy="919070"/>
                            </a:xfrm>
                          </wpg:grpSpPr>
                          <wpg:grpSp>
                            <wpg:cNvPr id="1820897798" name="مجموعة 1820897798"/>
                            <wpg:cNvGrpSpPr/>
                            <wpg:grpSpPr>
                              <a:xfrm>
                                <a:off x="0" y="169208"/>
                                <a:ext cx="5433072" cy="580613"/>
                                <a:chOff x="0" y="169208"/>
                                <a:chExt cx="5433072" cy="580613"/>
                              </a:xfrm>
                            </wpg:grpSpPr>
                            <wps:wsp>
                              <wps:cNvPr id="12629653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7796264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2620106" name="شكل بيضاوي 23262010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2428643" name="مربع نص 41"/>
                          <wps:cNvSpPr txBox="1"/>
                          <wps:spPr>
                            <a:xfrm>
                              <a:off x="204484" y="256541"/>
                              <a:ext cx="4616122" cy="379598"/>
                            </a:xfrm>
                            <a:prstGeom prst="rect">
                              <a:avLst/>
                            </a:prstGeom>
                            <a:noFill/>
                          </wps:spPr>
                          <wps:txbx>
                            <w:txbxContent>
                              <w:p w:rsidR="00C87C76" w:rsidRPr="00767863" w:rsidRDefault="00C87C76" w:rsidP="00C87C76">
                                <w:pPr>
                                  <w:pStyle w:val="a0"/>
                                  <w:rPr>
                                    <w:sz w:val="40"/>
                                    <w:szCs w:val="40"/>
                                    <w:rtl/>
                                    <w:lang w:bidi="ar-SY"/>
                                  </w:rPr>
                                </w:pPr>
                                <w:r w:rsidRPr="00F55FDB">
                                  <w:rPr>
                                    <w:rFonts w:eastAsia="Times New Roman" w:hint="cs"/>
                                    <w:sz w:val="40"/>
                                    <w:szCs w:val="40"/>
                                    <w:rtl/>
                                  </w:rPr>
                                  <w:t>التقييم</w:t>
                                </w:r>
                                <w:r w:rsidRPr="00F55FDB">
                                  <w:rPr>
                                    <w:rFonts w:eastAsia="Times New Roman"/>
                                    <w:sz w:val="40"/>
                                    <w:szCs w:val="40"/>
                                    <w:rtl/>
                                  </w:rPr>
                                  <w:t xml:space="preserve"> </w:t>
                                </w:r>
                                <w:r w:rsidRPr="00F55FDB">
                                  <w:rPr>
                                    <w:rFonts w:eastAsia="Times New Roman" w:hint="cs"/>
                                    <w:sz w:val="40"/>
                                    <w:szCs w:val="40"/>
                                    <w:rtl/>
                                  </w:rPr>
                                  <w:t>والتحسين</w:t>
                                </w:r>
                                <w:r w:rsidRPr="00F55FDB">
                                  <w:rPr>
                                    <w:rFonts w:eastAsia="Times New Roman"/>
                                    <w:sz w:val="40"/>
                                    <w:szCs w:val="40"/>
                                    <w:rtl/>
                                  </w:rPr>
                                  <w:t>:</w:t>
                                </w:r>
                              </w:p>
                            </w:txbxContent>
                          </wps:txbx>
                          <wps:bodyPr wrap="square" rtlCol="1">
                            <a:spAutoFit/>
                          </wps:bodyPr>
                        </wps:wsp>
                      </wpg:grpSp>
                      <pic:pic xmlns:pic="http://schemas.openxmlformats.org/drawingml/2006/picture">
                        <pic:nvPicPr>
                          <pic:cNvPr id="2071576476" name="صورة 2071576476"/>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FF6EE9E" id="_x0000_s221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HuceMycBwAACh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520675560" o:spid="_x0000_s22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">
                  <v:group id="مجموعة 334311562" o:spid="_x0000_s22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">
                    <v:group id="مجموعة 1820897798" o:spid="_x0000_s22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">
                      <v:shape id="شكل حر 50" o:spid="_x0000_s22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" fillcolor="#579da5" stroked="f" strokeweight="1pt">
                        <v:stroke joinstyle="miter"/>
                      </v:roundrect>
                    </v:group>
                    <v:oval id="شكل بيضاوي 232620106" o:spid="_x0000_s22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" filled="f" strokecolor="#2b5474" strokeweight="1pt">
                      <v:stroke joinstyle="miter"/>
                    </v:oval>
                  </v:group>
                  <v:shape id="مربع نص 41" o:spid="_x0000_s2217"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" filled="f" stroked="f">
                    <v:textbox style="mso-fit-shape-to-text:t">
                      <w:txbxContent>
                        <w:p w14:paraId="4719EB24" w14:textId="3B1F47A2" w:rsidR="00C87C76" w:rsidRPr="00767863" w:rsidRDefault="00C87C76" w:rsidP="00C87C76">
                          <w:pPr>
                            <w:pStyle w:val="a0"/>
                            <w:rPr>
                              <w:sz w:val="40"/>
                              <w:szCs w:val="40"/>
                              <w:rtl/>
                              <w:lang w:bidi="ar-SY"/>
                            </w:rPr>
                          </w:pPr>
                          <w:r w:rsidRPr="00F55FDB">
                            <w:rPr>
                              <w:rFonts w:eastAsia="Times New Roman" w:hint="cs"/>
                              <w:sz w:val="40"/>
                              <w:szCs w:val="40"/>
                              <w:rtl/>
                            </w:rPr>
                            <w:t>التقييم</w:t>
                          </w:r>
                          <w:r w:rsidRPr="00F55FDB">
                            <w:rPr>
                              <w:rFonts w:eastAsia="Times New Roman"/>
                              <w:sz w:val="40"/>
                              <w:szCs w:val="40"/>
                              <w:rtl/>
                            </w:rPr>
                            <w:t xml:space="preserve"> </w:t>
                          </w:r>
                          <w:r w:rsidRPr="00F55FDB">
                            <w:rPr>
                              <w:rFonts w:eastAsia="Times New Roman" w:hint="cs"/>
                              <w:sz w:val="40"/>
                              <w:szCs w:val="40"/>
                              <w:rtl/>
                            </w:rPr>
                            <w:t>والتحسين</w:t>
                          </w:r>
                          <w:r w:rsidRPr="00F55FDB">
                            <w:rPr>
                              <w:rFonts w:eastAsia="Times New Roman"/>
                              <w:sz w:val="40"/>
                              <w:szCs w:val="40"/>
                              <w:rtl/>
                            </w:rPr>
                            <w:t>:</w:t>
                          </w:r>
                        </w:p>
                      </w:txbxContent>
                    </v:textbox>
                  </v:shape>
                </v:group>
                <v:shape id="صورة 2071576476" o:spid="_x0000_s221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">
                  <v:imagedata r:id="rId74" o:title=""/>
                </v:shape>
                <w10:anchorlock/>
              </v:group>
            </w:pict>
          </mc:Fallback>
        </mc:AlternateContent>
      </w:r>
    </w:p>
    <w:p w:rsidR="00FD172F" w:rsidRPr="00F55FDB" w:rsidRDefault="00FD172F" w:rsidP="00C87C76">
      <w:r w:rsidRPr="00F55FDB">
        <w:rPr>
          <w:rFonts w:hint="cs"/>
          <w:rtl/>
        </w:rPr>
        <w:t>يجب</w:t>
      </w:r>
      <w:r w:rsidRPr="00F55FDB">
        <w:rPr>
          <w:rtl/>
        </w:rPr>
        <w:t xml:space="preserve"> </w:t>
      </w:r>
      <w:r w:rsidRPr="00F55FDB">
        <w:rPr>
          <w:rFonts w:hint="cs"/>
          <w:rtl/>
        </w:rPr>
        <w:t>تقييم</w:t>
      </w:r>
      <w:r w:rsidRPr="00F55FDB">
        <w:rPr>
          <w:rtl/>
        </w:rPr>
        <w:t xml:space="preserve"> </w:t>
      </w:r>
      <w:r w:rsidRPr="00F55FDB">
        <w:rPr>
          <w:rFonts w:hint="cs"/>
          <w:rtl/>
        </w:rPr>
        <w:t>أداء</w:t>
      </w:r>
      <w:r w:rsidRPr="00F55FDB">
        <w:rPr>
          <w:rtl/>
        </w:rPr>
        <w:t xml:space="preserve"> </w:t>
      </w:r>
      <w:r w:rsidRPr="00F55FDB">
        <w:rPr>
          <w:rFonts w:hint="cs"/>
          <w:rtl/>
        </w:rPr>
        <w:t>الفريق</w:t>
      </w:r>
      <w:r w:rsidRPr="00F55FDB">
        <w:rPr>
          <w:rtl/>
        </w:rPr>
        <w:t xml:space="preserve"> </w:t>
      </w:r>
      <w:r w:rsidRPr="00F55FDB">
        <w:rPr>
          <w:rFonts w:hint="cs"/>
          <w:rtl/>
        </w:rPr>
        <w:t>المسؤول</w:t>
      </w:r>
      <w:r w:rsidRPr="00F55FDB">
        <w:rPr>
          <w:rtl/>
        </w:rPr>
        <w:t xml:space="preserve"> </w:t>
      </w:r>
      <w:r w:rsidRPr="00F55FDB">
        <w:rPr>
          <w:rFonts w:hint="cs"/>
          <w:rtl/>
        </w:rPr>
        <w:t>عن</w:t>
      </w:r>
      <w:r w:rsidRPr="00F55FDB">
        <w:rPr>
          <w:rtl/>
        </w:rPr>
        <w:t xml:space="preserve"> </w:t>
      </w:r>
      <w:r w:rsidRPr="00F55FDB">
        <w:rPr>
          <w:rFonts w:hint="cs"/>
          <w:rtl/>
        </w:rPr>
        <w:t>التفتيش</w:t>
      </w:r>
      <w:r w:rsidRPr="00F55FDB">
        <w:rPr>
          <w:rtl/>
        </w:rPr>
        <w:t xml:space="preserve"> </w:t>
      </w:r>
      <w:r w:rsidRPr="00F55FDB">
        <w:rPr>
          <w:rFonts w:hint="cs"/>
          <w:rtl/>
        </w:rPr>
        <w:t>والرقابة</w:t>
      </w:r>
      <w:r w:rsidRPr="00F55FDB">
        <w:rPr>
          <w:rtl/>
        </w:rPr>
        <w:t xml:space="preserve"> </w:t>
      </w:r>
      <w:r w:rsidRPr="00F55FDB">
        <w:rPr>
          <w:rFonts w:hint="cs"/>
          <w:rtl/>
        </w:rPr>
        <w:t>بانتظام،</w:t>
      </w:r>
      <w:r w:rsidRPr="00F55FDB">
        <w:rPr>
          <w:rtl/>
        </w:rPr>
        <w:t xml:space="preserve"> </w:t>
      </w:r>
      <w:r w:rsidRPr="00F55FDB">
        <w:rPr>
          <w:rFonts w:hint="cs"/>
          <w:rtl/>
        </w:rPr>
        <w:t>وتحديد</w:t>
      </w:r>
      <w:r w:rsidRPr="00F55FDB">
        <w:rPr>
          <w:rtl/>
        </w:rPr>
        <w:t xml:space="preserve"> </w:t>
      </w:r>
      <w:r w:rsidRPr="00F55FDB">
        <w:rPr>
          <w:rFonts w:hint="cs"/>
          <w:rtl/>
        </w:rPr>
        <w:t>النواحي</w:t>
      </w:r>
      <w:r w:rsidRPr="00F55FDB">
        <w:rPr>
          <w:rtl/>
        </w:rPr>
        <w:t xml:space="preserve"> </w:t>
      </w:r>
      <w:r w:rsidRPr="00F55FDB">
        <w:rPr>
          <w:rFonts w:hint="cs"/>
          <w:rtl/>
        </w:rPr>
        <w:t>التي</w:t>
      </w:r>
      <w:r w:rsidRPr="00F55FDB">
        <w:rPr>
          <w:rtl/>
        </w:rPr>
        <w:t xml:space="preserve"> </w:t>
      </w:r>
      <w:r w:rsidRPr="00F55FDB">
        <w:rPr>
          <w:rFonts w:hint="cs"/>
          <w:rtl/>
        </w:rPr>
        <w:t>يجب</w:t>
      </w:r>
      <w:r w:rsidRPr="00F55FDB">
        <w:rPr>
          <w:rtl/>
        </w:rPr>
        <w:t xml:space="preserve"> </w:t>
      </w:r>
      <w:r w:rsidRPr="00F55FDB">
        <w:rPr>
          <w:rFonts w:hint="cs"/>
          <w:rtl/>
        </w:rPr>
        <w:t>تحسينها</w:t>
      </w:r>
      <w:r w:rsidRPr="00F55FDB">
        <w:rPr>
          <w:rtl/>
        </w:rPr>
        <w:t xml:space="preserve"> </w:t>
      </w:r>
      <w:r w:rsidRPr="00F55FDB">
        <w:rPr>
          <w:rFonts w:hint="cs"/>
          <w:rtl/>
        </w:rPr>
        <w:t>وتعزيزها</w:t>
      </w:r>
      <w:r w:rsidRPr="00F55FDB">
        <w:rPr>
          <w:rtl/>
        </w:rPr>
        <w:t>.</w:t>
      </w:r>
    </w:p>
    <w:p w:rsidR="00FD172F" w:rsidRPr="00F55FDB" w:rsidRDefault="00FD172F" w:rsidP="00C87C76">
      <w:r w:rsidRPr="00F55FDB">
        <w:rPr>
          <w:rFonts w:hint="cs"/>
          <w:rtl/>
        </w:rPr>
        <w:t>بشكل</w:t>
      </w:r>
      <w:r w:rsidRPr="00F55FDB">
        <w:rPr>
          <w:rtl/>
        </w:rPr>
        <w:t xml:space="preserve"> </w:t>
      </w:r>
      <w:r w:rsidRPr="00F55FDB">
        <w:rPr>
          <w:rFonts w:hint="cs"/>
          <w:rtl/>
        </w:rPr>
        <w:t>عام،</w:t>
      </w:r>
      <w:r w:rsidRPr="00F55FDB">
        <w:rPr>
          <w:rtl/>
        </w:rPr>
        <w:t xml:space="preserve"> </w:t>
      </w:r>
      <w:r w:rsidRPr="00F55FDB">
        <w:rPr>
          <w:rFonts w:hint="cs"/>
          <w:rtl/>
        </w:rPr>
        <w:t>يمكن</w:t>
      </w:r>
      <w:r w:rsidRPr="00F55FDB">
        <w:rPr>
          <w:rtl/>
        </w:rPr>
        <w:t xml:space="preserve"> </w:t>
      </w:r>
      <w:r w:rsidRPr="00F55FDB">
        <w:rPr>
          <w:rFonts w:hint="cs"/>
          <w:rtl/>
        </w:rPr>
        <w:t>وضع</w:t>
      </w:r>
      <w:r w:rsidRPr="00F55FDB">
        <w:rPr>
          <w:rtl/>
        </w:rPr>
        <w:t xml:space="preserve"> </w:t>
      </w:r>
      <w:r w:rsidRPr="00F55FDB">
        <w:rPr>
          <w:rFonts w:hint="cs"/>
          <w:rtl/>
        </w:rPr>
        <w:t>إجراءات</w:t>
      </w:r>
      <w:r w:rsidRPr="00F55FDB">
        <w:rPr>
          <w:rtl/>
        </w:rPr>
        <w:t xml:space="preserve"> </w:t>
      </w:r>
      <w:r w:rsidRPr="00F55FDB">
        <w:rPr>
          <w:rFonts w:hint="cs"/>
          <w:rtl/>
        </w:rPr>
        <w:t>فعالة</w:t>
      </w:r>
      <w:r w:rsidRPr="00F55FDB">
        <w:rPr>
          <w:rtl/>
        </w:rPr>
        <w:t xml:space="preserve"> </w:t>
      </w:r>
      <w:r w:rsidRPr="00F55FDB">
        <w:rPr>
          <w:rFonts w:hint="cs"/>
          <w:rtl/>
        </w:rPr>
        <w:t>للتفتيش</w:t>
      </w:r>
      <w:r w:rsidRPr="00F55FDB">
        <w:rPr>
          <w:rtl/>
        </w:rPr>
        <w:t xml:space="preserve"> </w:t>
      </w:r>
      <w:r w:rsidRPr="00F55FDB">
        <w:rPr>
          <w:rFonts w:hint="cs"/>
          <w:rtl/>
        </w:rPr>
        <w:t>والرقابة</w:t>
      </w:r>
      <w:r w:rsidRPr="00F55FDB">
        <w:rPr>
          <w:rtl/>
        </w:rPr>
        <w:t xml:space="preserve"> </w:t>
      </w:r>
      <w:r w:rsidRPr="00F55FDB">
        <w:rPr>
          <w:rFonts w:hint="cs"/>
          <w:rtl/>
        </w:rPr>
        <w:t>في</w:t>
      </w:r>
      <w:r w:rsidRPr="00F55FDB">
        <w:rPr>
          <w:rtl/>
        </w:rPr>
        <w:t xml:space="preserve"> </w:t>
      </w:r>
      <w:r w:rsidRPr="00F55FDB">
        <w:rPr>
          <w:rFonts w:hint="cs"/>
          <w:rtl/>
        </w:rPr>
        <w:t>إدارة</w:t>
      </w:r>
      <w:r w:rsidRPr="00F55FDB">
        <w:rPr>
          <w:rtl/>
        </w:rPr>
        <w:t xml:space="preserve"> </w:t>
      </w:r>
      <w:r w:rsidRPr="00F55FDB">
        <w:rPr>
          <w:rFonts w:hint="cs"/>
          <w:rtl/>
        </w:rPr>
        <w:t>الحشود،</w:t>
      </w:r>
      <w:r w:rsidRPr="00F55FDB">
        <w:rPr>
          <w:rtl/>
        </w:rPr>
        <w:t xml:space="preserve"> </w:t>
      </w:r>
      <w:r w:rsidRPr="00F55FDB">
        <w:rPr>
          <w:rFonts w:hint="cs"/>
          <w:rtl/>
        </w:rPr>
        <w:t>من</w:t>
      </w:r>
      <w:r w:rsidRPr="00F55FDB">
        <w:rPr>
          <w:rtl/>
        </w:rPr>
        <w:t xml:space="preserve"> </w:t>
      </w:r>
      <w:r w:rsidRPr="00F55FDB">
        <w:rPr>
          <w:rFonts w:hint="cs"/>
          <w:rtl/>
        </w:rPr>
        <w:t>خلال</w:t>
      </w:r>
      <w:r w:rsidRPr="00F55FDB">
        <w:rPr>
          <w:rtl/>
        </w:rPr>
        <w:t xml:space="preserve"> </w:t>
      </w:r>
      <w:r w:rsidRPr="00F55FDB">
        <w:rPr>
          <w:rFonts w:hint="cs"/>
          <w:rtl/>
        </w:rPr>
        <w:t>تحديد</w:t>
      </w:r>
      <w:r w:rsidRPr="00F55FDB">
        <w:rPr>
          <w:rtl/>
        </w:rPr>
        <w:t xml:space="preserve"> </w:t>
      </w:r>
      <w:r w:rsidRPr="00F55FDB">
        <w:rPr>
          <w:rFonts w:hint="cs"/>
          <w:rtl/>
        </w:rPr>
        <w:t>نقاط</w:t>
      </w:r>
      <w:r w:rsidRPr="00F55FDB">
        <w:rPr>
          <w:rtl/>
        </w:rPr>
        <w:t xml:space="preserve"> </w:t>
      </w:r>
      <w:r w:rsidRPr="00F55FDB">
        <w:rPr>
          <w:rFonts w:hint="cs"/>
          <w:rtl/>
        </w:rPr>
        <w:t>التفتيش</w:t>
      </w:r>
      <w:r w:rsidRPr="00F55FDB">
        <w:rPr>
          <w:rtl/>
        </w:rPr>
        <w:t xml:space="preserve"> </w:t>
      </w:r>
      <w:r w:rsidRPr="00F55FDB">
        <w:rPr>
          <w:rFonts w:hint="cs"/>
          <w:rtl/>
        </w:rPr>
        <w:t>والرقابة</w:t>
      </w:r>
      <w:r w:rsidRPr="00F55FDB">
        <w:rPr>
          <w:rtl/>
        </w:rPr>
        <w:t xml:space="preserve"> </w:t>
      </w:r>
      <w:r w:rsidRPr="00F55FDB">
        <w:rPr>
          <w:rFonts w:hint="cs"/>
          <w:rtl/>
        </w:rPr>
        <w:t>وتدريب</w:t>
      </w:r>
      <w:r w:rsidRPr="00F55FDB">
        <w:rPr>
          <w:rtl/>
        </w:rPr>
        <w:t xml:space="preserve"> </w:t>
      </w:r>
      <w:r w:rsidRPr="00F55FDB">
        <w:rPr>
          <w:rFonts w:hint="cs"/>
          <w:rtl/>
        </w:rPr>
        <w:t>الفريق</w:t>
      </w:r>
      <w:r w:rsidRPr="00F55FDB">
        <w:rPr>
          <w:rtl/>
        </w:rPr>
        <w:t xml:space="preserve"> </w:t>
      </w:r>
      <w:r w:rsidRPr="00F55FDB">
        <w:rPr>
          <w:rFonts w:hint="cs"/>
          <w:rtl/>
        </w:rPr>
        <w:t>واستخدام</w:t>
      </w:r>
      <w:r w:rsidRPr="00F55FDB">
        <w:rPr>
          <w:rtl/>
        </w:rPr>
        <w:t xml:space="preserve"> </w:t>
      </w:r>
      <w:r w:rsidRPr="00F55FDB">
        <w:rPr>
          <w:rFonts w:hint="cs"/>
          <w:rtl/>
        </w:rPr>
        <w:t>التكنولوجيا</w:t>
      </w:r>
      <w:r w:rsidRPr="00F55FDB">
        <w:rPr>
          <w:rtl/>
        </w:rPr>
        <w:t xml:space="preserve"> </w:t>
      </w:r>
      <w:r w:rsidRPr="00F55FDB">
        <w:rPr>
          <w:rFonts w:hint="cs"/>
          <w:rtl/>
        </w:rPr>
        <w:t>وتحليل</w:t>
      </w:r>
      <w:r w:rsidRPr="00F55FDB">
        <w:rPr>
          <w:rtl/>
        </w:rPr>
        <w:t xml:space="preserve"> </w:t>
      </w:r>
      <w:r w:rsidRPr="00F55FDB">
        <w:rPr>
          <w:rFonts w:hint="cs"/>
          <w:rtl/>
        </w:rPr>
        <w:t>البيانات</w:t>
      </w:r>
      <w:r w:rsidRPr="00F55FDB">
        <w:rPr>
          <w:rtl/>
        </w:rPr>
        <w:t xml:space="preserve"> </w:t>
      </w:r>
      <w:r w:rsidRPr="00F55FDB">
        <w:rPr>
          <w:rFonts w:hint="cs"/>
          <w:rtl/>
        </w:rPr>
        <w:t>والاتصال</w:t>
      </w:r>
      <w:r w:rsidRPr="00F55FDB">
        <w:rPr>
          <w:rtl/>
        </w:rPr>
        <w:t xml:space="preserve"> </w:t>
      </w:r>
      <w:r w:rsidRPr="00F55FDB">
        <w:rPr>
          <w:rFonts w:hint="cs"/>
          <w:rtl/>
        </w:rPr>
        <w:t>والتواصل</w:t>
      </w:r>
      <w:r w:rsidRPr="00F55FDB">
        <w:rPr>
          <w:rtl/>
        </w:rPr>
        <w:t xml:space="preserve"> </w:t>
      </w:r>
      <w:r w:rsidRPr="00F55FDB">
        <w:rPr>
          <w:rFonts w:hint="cs"/>
          <w:rtl/>
        </w:rPr>
        <w:t>والتقييم</w:t>
      </w:r>
      <w:r w:rsidRPr="00F55FDB">
        <w:rPr>
          <w:rtl/>
        </w:rPr>
        <w:t xml:space="preserve"> </w:t>
      </w:r>
      <w:r w:rsidRPr="00F55FDB">
        <w:rPr>
          <w:rFonts w:hint="cs"/>
          <w:rtl/>
        </w:rPr>
        <w:t>والتحسين</w:t>
      </w:r>
      <w:r w:rsidRPr="00F55FDB">
        <w:rPr>
          <w:rtl/>
        </w:rPr>
        <w:t>.</w:t>
      </w:r>
    </w:p>
    <w:p w:rsidR="00FD172F" w:rsidRDefault="00FD172F" w:rsidP="00FD172F">
      <w:pPr>
        <w:spacing w:line="259" w:lineRule="auto"/>
        <w:rPr>
          <w:rFonts w:ascii="Adobe Arabic" w:eastAsia="Times New Roman" w:hAnsi="Adobe Arabic" w:cs="Adobe Arabic"/>
          <w:sz w:val="40"/>
          <w:szCs w:val="40"/>
          <w:rtl/>
        </w:rPr>
      </w:pPr>
    </w:p>
    <w:p w:rsidR="00FD172F" w:rsidRPr="00252F1A" w:rsidRDefault="00FD172F">
      <w:pPr>
        <w:pStyle w:val="bold"/>
        <w:keepNext/>
        <w:pageBreakBefore/>
        <w:numPr>
          <w:ilvl w:val="0"/>
          <w:numId w:val="9"/>
        </w:numPr>
        <w:shd w:val="clear" w:color="auto" w:fill="F2F2F2" w:themeFill="background1" w:themeFillShade="F2"/>
        <w:spacing w:before="240" w:after="240"/>
        <w:jc w:val="both"/>
      </w:pPr>
      <w:r w:rsidRPr="00252F1A">
        <w:rPr>
          <w:rFonts w:hint="cs"/>
          <w:rtl/>
        </w:rPr>
        <w:lastRenderedPageBreak/>
        <w:t>الإيجابيات والفوائد:</w:t>
      </w:r>
    </w:p>
    <w:p w:rsidR="00FD172F" w:rsidRPr="00252F1A" w:rsidRDefault="00FD172F" w:rsidP="00252F1A">
      <w:r w:rsidRPr="00F55FDB">
        <w:rPr>
          <w:rFonts w:hint="cs"/>
          <w:rtl/>
        </w:rPr>
        <w:t>هناك</w:t>
      </w:r>
      <w:r w:rsidRPr="00F55FDB">
        <w:rPr>
          <w:rtl/>
        </w:rPr>
        <w:t xml:space="preserve"> </w:t>
      </w:r>
      <w:r w:rsidRPr="00F55FDB">
        <w:rPr>
          <w:rFonts w:hint="cs"/>
          <w:rtl/>
        </w:rPr>
        <w:t>عدة</w:t>
      </w:r>
      <w:r w:rsidRPr="00F55FDB">
        <w:rPr>
          <w:rtl/>
        </w:rPr>
        <w:t xml:space="preserve"> </w:t>
      </w:r>
      <w:r w:rsidRPr="00F55FDB">
        <w:rPr>
          <w:rFonts w:hint="cs"/>
          <w:rtl/>
        </w:rPr>
        <w:t>إيجابيات</w:t>
      </w:r>
      <w:r w:rsidRPr="00F55FDB">
        <w:rPr>
          <w:rtl/>
        </w:rPr>
        <w:t xml:space="preserve"> </w:t>
      </w:r>
      <w:r w:rsidRPr="00F55FDB">
        <w:rPr>
          <w:rFonts w:hint="cs"/>
          <w:rtl/>
        </w:rPr>
        <w:t>وفوائد</w:t>
      </w:r>
      <w:r w:rsidRPr="00F55FDB">
        <w:rPr>
          <w:rtl/>
        </w:rPr>
        <w:t xml:space="preserve"> </w:t>
      </w:r>
      <w:r w:rsidRPr="00F55FDB">
        <w:rPr>
          <w:rFonts w:hint="cs"/>
          <w:rtl/>
        </w:rPr>
        <w:t>لوضع</w:t>
      </w:r>
      <w:r w:rsidRPr="00F55FDB">
        <w:rPr>
          <w:rtl/>
        </w:rPr>
        <w:t xml:space="preserve"> </w:t>
      </w:r>
      <w:r w:rsidRPr="00F55FDB">
        <w:rPr>
          <w:rFonts w:hint="cs"/>
          <w:rtl/>
        </w:rPr>
        <w:t>إجراءات</w:t>
      </w:r>
      <w:r w:rsidRPr="00F55FDB">
        <w:rPr>
          <w:rtl/>
        </w:rPr>
        <w:t xml:space="preserve"> </w:t>
      </w:r>
      <w:r w:rsidRPr="00F55FDB">
        <w:rPr>
          <w:rFonts w:hint="cs"/>
          <w:rtl/>
        </w:rPr>
        <w:t>فعالة</w:t>
      </w:r>
      <w:r w:rsidRPr="00F55FDB">
        <w:rPr>
          <w:rtl/>
        </w:rPr>
        <w:t xml:space="preserve"> </w:t>
      </w:r>
      <w:r w:rsidRPr="00F55FDB">
        <w:rPr>
          <w:rFonts w:hint="cs"/>
          <w:rtl/>
        </w:rPr>
        <w:t>للتفتيش</w:t>
      </w:r>
      <w:r w:rsidRPr="00F55FDB">
        <w:rPr>
          <w:rtl/>
        </w:rPr>
        <w:t xml:space="preserve"> </w:t>
      </w:r>
      <w:r w:rsidRPr="00F55FDB">
        <w:rPr>
          <w:rFonts w:hint="cs"/>
          <w:rtl/>
        </w:rPr>
        <w:t>والرقابة</w:t>
      </w:r>
      <w:r w:rsidRPr="00F55FDB">
        <w:rPr>
          <w:rtl/>
        </w:rPr>
        <w:t xml:space="preserve"> </w:t>
      </w:r>
      <w:r w:rsidRPr="00F55FDB">
        <w:rPr>
          <w:rFonts w:hint="cs"/>
          <w:rtl/>
        </w:rPr>
        <w:t>في</w:t>
      </w:r>
      <w:r w:rsidRPr="00F55FDB">
        <w:rPr>
          <w:rtl/>
        </w:rPr>
        <w:t xml:space="preserve"> </w:t>
      </w:r>
      <w:r w:rsidRPr="00F55FDB">
        <w:rPr>
          <w:rFonts w:hint="cs"/>
          <w:rtl/>
        </w:rPr>
        <w:t>إدارة</w:t>
      </w:r>
      <w:r w:rsidRPr="00F55FDB">
        <w:rPr>
          <w:rtl/>
        </w:rPr>
        <w:t xml:space="preserve"> </w:t>
      </w:r>
      <w:r w:rsidRPr="00F55FDB">
        <w:rPr>
          <w:rFonts w:hint="cs"/>
          <w:rtl/>
        </w:rPr>
        <w:t>الحشود،</w:t>
      </w:r>
      <w:r w:rsidRPr="00F55FDB">
        <w:rPr>
          <w:rtl/>
        </w:rPr>
        <w:t xml:space="preserve"> </w:t>
      </w:r>
      <w:hyperlink r:id="rId108" w:history="1">
        <w:r w:rsidRPr="00F9337C">
          <w:rPr>
            <w:rStyle w:val="Hyperlink"/>
            <w:rFonts w:hint="cs"/>
            <w:rtl/>
          </w:rPr>
          <w:t>ومن</w:t>
        </w:r>
        <w:r w:rsidRPr="00F9337C">
          <w:rPr>
            <w:rStyle w:val="Hyperlink"/>
            <w:rtl/>
          </w:rPr>
          <w:t xml:space="preserve"> </w:t>
        </w:r>
        <w:r w:rsidRPr="00F9337C">
          <w:rPr>
            <w:rStyle w:val="Hyperlink"/>
            <w:rFonts w:hint="cs"/>
            <w:rtl/>
          </w:rPr>
          <w:t>أبرزها</w:t>
        </w:r>
      </w:hyperlink>
      <w:r w:rsidRPr="00F55FDB">
        <w:rPr>
          <w:rtl/>
        </w:rPr>
        <w:t>:</w:t>
      </w:r>
    </w:p>
    <w:p w:rsidR="00FD172F" w:rsidRPr="00252F1A" w:rsidRDefault="00FD172F">
      <w:pPr>
        <w:pStyle w:val="ListParagraph"/>
        <w:numPr>
          <w:ilvl w:val="0"/>
          <w:numId w:val="32"/>
        </w:numPr>
        <w:spacing w:line="360" w:lineRule="auto"/>
        <w:jc w:val="both"/>
        <w:rPr>
          <w:rFonts w:ascii="Adobe Arabic" w:eastAsia="Times New Roman" w:hAnsi="Adobe Arabic" w:cs="Adobe Arabic"/>
          <w:color w:val="002060"/>
          <w:sz w:val="36"/>
          <w:szCs w:val="36"/>
        </w:rPr>
      </w:pPr>
      <w:r w:rsidRPr="00252F1A">
        <w:rPr>
          <w:rFonts w:ascii="Adobe Arabic" w:eastAsia="Times New Roman" w:hAnsi="Adobe Arabic" w:cs="Adobe Arabic" w:hint="cs"/>
          <w:b/>
          <w:bCs/>
          <w:color w:val="C00000"/>
          <w:sz w:val="36"/>
          <w:szCs w:val="36"/>
          <w:rtl/>
        </w:rPr>
        <w:t>زيادة</w:t>
      </w:r>
      <w:r w:rsidRPr="00252F1A">
        <w:rPr>
          <w:rFonts w:ascii="Adobe Arabic" w:eastAsia="Times New Roman" w:hAnsi="Adobe Arabic" w:cs="Adobe Arabic"/>
          <w:b/>
          <w:bCs/>
          <w:color w:val="C00000"/>
          <w:sz w:val="36"/>
          <w:szCs w:val="36"/>
          <w:rtl/>
        </w:rPr>
        <w:t xml:space="preserve"> </w:t>
      </w:r>
      <w:r w:rsidRPr="00252F1A">
        <w:rPr>
          <w:rFonts w:ascii="Adobe Arabic" w:eastAsia="Times New Roman" w:hAnsi="Adobe Arabic" w:cs="Adobe Arabic" w:hint="cs"/>
          <w:b/>
          <w:bCs/>
          <w:color w:val="C00000"/>
          <w:sz w:val="36"/>
          <w:szCs w:val="36"/>
          <w:rtl/>
        </w:rPr>
        <w:t>مستوى</w:t>
      </w:r>
      <w:r w:rsidRPr="00252F1A">
        <w:rPr>
          <w:rFonts w:ascii="Adobe Arabic" w:eastAsia="Times New Roman" w:hAnsi="Adobe Arabic" w:cs="Adobe Arabic"/>
          <w:b/>
          <w:bCs/>
          <w:color w:val="C00000"/>
          <w:sz w:val="36"/>
          <w:szCs w:val="36"/>
          <w:rtl/>
        </w:rPr>
        <w:t xml:space="preserve"> </w:t>
      </w:r>
      <w:r w:rsidRPr="00252F1A">
        <w:rPr>
          <w:rFonts w:ascii="Adobe Arabic" w:eastAsia="Times New Roman" w:hAnsi="Adobe Arabic" w:cs="Adobe Arabic" w:hint="cs"/>
          <w:b/>
          <w:bCs/>
          <w:color w:val="C00000"/>
          <w:sz w:val="36"/>
          <w:szCs w:val="36"/>
          <w:rtl/>
        </w:rPr>
        <w:t>الأمن</w:t>
      </w:r>
      <w:r w:rsidRPr="00252F1A">
        <w:rPr>
          <w:rFonts w:ascii="Adobe Arabic" w:eastAsia="Times New Roman" w:hAnsi="Adobe Arabic" w:cs="Adobe Arabic"/>
          <w:b/>
          <w:bCs/>
          <w:color w:val="C00000"/>
          <w:sz w:val="36"/>
          <w:szCs w:val="36"/>
          <w:rtl/>
        </w:rPr>
        <w:t xml:space="preserve"> </w:t>
      </w:r>
      <w:r w:rsidRPr="00252F1A">
        <w:rPr>
          <w:rFonts w:ascii="Adobe Arabic" w:eastAsia="Times New Roman" w:hAnsi="Adobe Arabic" w:cs="Adobe Arabic" w:hint="cs"/>
          <w:b/>
          <w:bCs/>
          <w:color w:val="C00000"/>
          <w:sz w:val="36"/>
          <w:szCs w:val="36"/>
          <w:rtl/>
        </w:rPr>
        <w:t>والسلامة</w:t>
      </w:r>
      <w:r w:rsidRPr="00252F1A">
        <w:rPr>
          <w:rFonts w:ascii="Adobe Arabic" w:eastAsia="Times New Roman" w:hAnsi="Adobe Arabic" w:cs="Adobe Arabic"/>
          <w:b/>
          <w:bCs/>
          <w:color w:val="C00000"/>
          <w:sz w:val="36"/>
          <w:szCs w:val="36"/>
          <w:rtl/>
        </w:rPr>
        <w:t>:</w:t>
      </w:r>
      <w:r w:rsidRPr="00252F1A">
        <w:rPr>
          <w:rFonts w:ascii="Adobe Arabic" w:eastAsia="Times New Roman" w:hAnsi="Adobe Arabic" w:cs="Adobe Arabic"/>
          <w:color w:val="C00000"/>
          <w:sz w:val="36"/>
          <w:szCs w:val="36"/>
          <w:rtl/>
        </w:rPr>
        <w:t xml:space="preserve"> </w:t>
      </w:r>
      <w:r w:rsidRPr="00252F1A">
        <w:rPr>
          <w:rFonts w:ascii="Adobe Arabic" w:eastAsia="Times New Roman" w:hAnsi="Adobe Arabic" w:cs="Adobe Arabic" w:hint="cs"/>
          <w:color w:val="002060"/>
          <w:sz w:val="36"/>
          <w:szCs w:val="36"/>
          <w:rtl/>
        </w:rPr>
        <w:t>يتيح</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وضع</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إجراءات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فعالة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للتفتيش</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والرقابة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تحقيق</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مستوى</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عالٍ</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من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الأمن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والسلامة،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وتقليل</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خطر</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وقوع</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حوادث</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أو</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أعمال</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عنف</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أو</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تخريب</w:t>
      </w:r>
      <w:r w:rsidRPr="00252F1A">
        <w:rPr>
          <w:rFonts w:ascii="Adobe Arabic" w:eastAsia="Times New Roman" w:hAnsi="Adobe Arabic" w:cs="Adobe Arabic"/>
          <w:color w:val="002060"/>
          <w:sz w:val="36"/>
          <w:szCs w:val="36"/>
          <w:rtl/>
        </w:rPr>
        <w:t>.</w:t>
      </w:r>
    </w:p>
    <w:p w:rsidR="00FD172F" w:rsidRPr="00252F1A" w:rsidRDefault="00FD172F">
      <w:pPr>
        <w:pStyle w:val="ListParagraph"/>
        <w:numPr>
          <w:ilvl w:val="0"/>
          <w:numId w:val="32"/>
        </w:numPr>
        <w:spacing w:line="360" w:lineRule="auto"/>
        <w:jc w:val="both"/>
        <w:rPr>
          <w:rFonts w:ascii="Adobe Arabic" w:eastAsia="Times New Roman" w:hAnsi="Adobe Arabic" w:cs="Adobe Arabic"/>
          <w:color w:val="002060"/>
          <w:sz w:val="36"/>
          <w:szCs w:val="36"/>
        </w:rPr>
      </w:pPr>
      <w:r w:rsidRPr="00252F1A">
        <w:rPr>
          <w:rFonts w:ascii="Adobe Arabic" w:eastAsia="Times New Roman" w:hAnsi="Adobe Arabic" w:cs="Adobe Arabic" w:hint="cs"/>
          <w:b/>
          <w:bCs/>
          <w:color w:val="C00000"/>
          <w:sz w:val="36"/>
          <w:szCs w:val="36"/>
          <w:rtl/>
        </w:rPr>
        <w:t>تحسين</w:t>
      </w:r>
      <w:r w:rsidRPr="00252F1A">
        <w:rPr>
          <w:rFonts w:ascii="Adobe Arabic" w:eastAsia="Times New Roman" w:hAnsi="Adobe Arabic" w:cs="Adobe Arabic"/>
          <w:b/>
          <w:bCs/>
          <w:color w:val="C00000"/>
          <w:sz w:val="36"/>
          <w:szCs w:val="36"/>
          <w:rtl/>
        </w:rPr>
        <w:t xml:space="preserve"> </w:t>
      </w:r>
      <w:r w:rsidRPr="00252F1A">
        <w:rPr>
          <w:rFonts w:ascii="Adobe Arabic" w:eastAsia="Times New Roman" w:hAnsi="Adobe Arabic" w:cs="Adobe Arabic" w:hint="cs"/>
          <w:b/>
          <w:bCs/>
          <w:color w:val="C00000"/>
          <w:sz w:val="36"/>
          <w:szCs w:val="36"/>
          <w:rtl/>
        </w:rPr>
        <w:t>الإدارة</w:t>
      </w:r>
      <w:r w:rsidRPr="00252F1A">
        <w:rPr>
          <w:rFonts w:ascii="Adobe Arabic" w:eastAsia="Times New Roman" w:hAnsi="Adobe Arabic" w:cs="Adobe Arabic"/>
          <w:b/>
          <w:bCs/>
          <w:color w:val="C00000"/>
          <w:sz w:val="36"/>
          <w:szCs w:val="36"/>
          <w:rtl/>
        </w:rPr>
        <w:t xml:space="preserve"> </w:t>
      </w:r>
      <w:r w:rsidRPr="00252F1A">
        <w:rPr>
          <w:rFonts w:ascii="Adobe Arabic" w:eastAsia="Times New Roman" w:hAnsi="Adobe Arabic" w:cs="Adobe Arabic" w:hint="cs"/>
          <w:b/>
          <w:bCs/>
          <w:color w:val="C00000"/>
          <w:sz w:val="36"/>
          <w:szCs w:val="36"/>
          <w:rtl/>
        </w:rPr>
        <w:t>والتنظيم</w:t>
      </w:r>
      <w:r w:rsidRPr="00252F1A">
        <w:rPr>
          <w:rFonts w:ascii="Adobe Arabic" w:eastAsia="Times New Roman" w:hAnsi="Adobe Arabic" w:cs="Adobe Arabic"/>
          <w:b/>
          <w:bCs/>
          <w:color w:val="C00000"/>
          <w:sz w:val="36"/>
          <w:szCs w:val="36"/>
          <w:rtl/>
        </w:rPr>
        <w:t>:</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يساعد</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وضع</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إجراءات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فعالة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للتفتيش</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والرقابة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على</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تحسين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الإدارة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والتنظيم،</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وتحديد</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المسؤوليات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والأدوار</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والمهام،</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وتحسين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التواصل</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والتعاون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بين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الفرق</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المختلفة</w:t>
      </w:r>
      <w:r w:rsidRPr="00252F1A">
        <w:rPr>
          <w:rFonts w:ascii="Adobe Arabic" w:eastAsia="Times New Roman" w:hAnsi="Adobe Arabic" w:cs="Adobe Arabic"/>
          <w:color w:val="002060"/>
          <w:sz w:val="36"/>
          <w:szCs w:val="36"/>
          <w:rtl/>
        </w:rPr>
        <w:t>.</w:t>
      </w:r>
    </w:p>
    <w:p w:rsidR="00FD172F" w:rsidRPr="00252F1A" w:rsidRDefault="00252F1A">
      <w:pPr>
        <w:pStyle w:val="ListParagraph"/>
        <w:numPr>
          <w:ilvl w:val="0"/>
          <w:numId w:val="32"/>
        </w:numPr>
        <w:spacing w:line="360" w:lineRule="auto"/>
        <w:jc w:val="both"/>
        <w:rPr>
          <w:rFonts w:ascii="Adobe Arabic" w:eastAsia="Times New Roman" w:hAnsi="Adobe Arabic" w:cs="Adobe Arabic"/>
          <w:color w:val="002060"/>
          <w:sz w:val="36"/>
          <w:szCs w:val="36"/>
        </w:rPr>
      </w:pPr>
      <w:r>
        <w:rPr>
          <w:rFonts w:ascii="Adobe Arabic" w:eastAsia="Times New Roman" w:hAnsi="Adobe Arabic" w:cs="Adobe Arabic"/>
          <w:noProof/>
          <w:color w:val="002060"/>
          <w:sz w:val="36"/>
          <w:szCs w:val="36"/>
        </w:rPr>
        <w:drawing>
          <wp:anchor distT="0" distB="0" distL="114300" distR="114300" simplePos="0" relativeHeight="252759040" behindDoc="0" locked="0" layoutInCell="1" allowOverlap="1" wp14:anchorId="71B0332A" wp14:editId="233EF9E6">
            <wp:simplePos x="0" y="0"/>
            <wp:positionH relativeFrom="margin">
              <wp:align>left</wp:align>
            </wp:positionH>
            <wp:positionV relativeFrom="paragraph">
              <wp:posOffset>352011</wp:posOffset>
            </wp:positionV>
            <wp:extent cx="1647825" cy="1363980"/>
            <wp:effectExtent l="0" t="0" r="0" b="7620"/>
            <wp:wrapSquare wrapText="bothSides"/>
            <wp:docPr id="1088236982"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t="5134" b="12039"/>
                    <a:stretch/>
                  </pic:blipFill>
                  <pic:spPr bwMode="auto">
                    <a:xfrm>
                      <a:off x="0" y="0"/>
                      <a:ext cx="1649817" cy="136601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D172F" w:rsidRPr="00252F1A">
        <w:rPr>
          <w:rFonts w:ascii="Adobe Arabic" w:eastAsia="Times New Roman" w:hAnsi="Adobe Arabic" w:cs="Adobe Arabic" w:hint="cs"/>
          <w:b/>
          <w:bCs/>
          <w:color w:val="C00000"/>
          <w:sz w:val="36"/>
          <w:szCs w:val="36"/>
          <w:rtl/>
        </w:rPr>
        <w:t>تحسين</w:t>
      </w:r>
      <w:r w:rsidR="00FD172F" w:rsidRPr="00252F1A">
        <w:rPr>
          <w:rFonts w:ascii="Adobe Arabic" w:eastAsia="Times New Roman" w:hAnsi="Adobe Arabic" w:cs="Adobe Arabic"/>
          <w:b/>
          <w:bCs/>
          <w:color w:val="C00000"/>
          <w:sz w:val="36"/>
          <w:szCs w:val="36"/>
          <w:rtl/>
        </w:rPr>
        <w:t xml:space="preserve"> </w:t>
      </w:r>
      <w:r w:rsidR="00FD172F" w:rsidRPr="00252F1A">
        <w:rPr>
          <w:rFonts w:ascii="Adobe Arabic" w:eastAsia="Times New Roman" w:hAnsi="Adobe Arabic" w:cs="Adobe Arabic" w:hint="cs"/>
          <w:b/>
          <w:bCs/>
          <w:color w:val="C00000"/>
          <w:sz w:val="36"/>
          <w:szCs w:val="36"/>
          <w:rtl/>
        </w:rPr>
        <w:t>صورة</w:t>
      </w:r>
      <w:r w:rsidR="00FD172F" w:rsidRPr="00252F1A">
        <w:rPr>
          <w:rFonts w:ascii="Adobe Arabic" w:eastAsia="Times New Roman" w:hAnsi="Adobe Arabic" w:cs="Adobe Arabic"/>
          <w:b/>
          <w:bCs/>
          <w:color w:val="C00000"/>
          <w:sz w:val="36"/>
          <w:szCs w:val="36"/>
          <w:rtl/>
        </w:rPr>
        <w:t xml:space="preserve"> </w:t>
      </w:r>
      <w:r w:rsidR="00FD172F" w:rsidRPr="00252F1A">
        <w:rPr>
          <w:rFonts w:ascii="Adobe Arabic" w:eastAsia="Times New Roman" w:hAnsi="Adobe Arabic" w:cs="Adobe Arabic" w:hint="cs"/>
          <w:b/>
          <w:bCs/>
          <w:color w:val="C00000"/>
          <w:sz w:val="36"/>
          <w:szCs w:val="36"/>
          <w:rtl/>
        </w:rPr>
        <w:t>المنظمة</w:t>
      </w:r>
      <w:r w:rsidR="00FD172F" w:rsidRPr="00252F1A">
        <w:rPr>
          <w:rFonts w:ascii="Adobe Arabic" w:eastAsia="Times New Roman" w:hAnsi="Adobe Arabic" w:cs="Adobe Arabic"/>
          <w:b/>
          <w:bCs/>
          <w:color w:val="C00000"/>
          <w:sz w:val="36"/>
          <w:szCs w:val="36"/>
          <w:rtl/>
        </w:rPr>
        <w:t>:</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يساعد</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وضع</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إجراءات</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فعالة</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للتفتيش</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والرقابة</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على</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تحسين</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صورة</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المنظمة</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أمام</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الجمهور</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والتحول</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إلى</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منظمة</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موثوق</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بها</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ومحترمة</w:t>
      </w:r>
      <w:r w:rsidR="00FD172F" w:rsidRPr="00252F1A">
        <w:rPr>
          <w:rFonts w:ascii="Adobe Arabic" w:eastAsia="Times New Roman" w:hAnsi="Adobe Arabic" w:cs="Adobe Arabic"/>
          <w:color w:val="002060"/>
          <w:sz w:val="36"/>
          <w:szCs w:val="36"/>
          <w:rtl/>
        </w:rPr>
        <w:t>.</w:t>
      </w:r>
    </w:p>
    <w:p w:rsidR="00FD172F" w:rsidRPr="00252F1A" w:rsidRDefault="00FD172F">
      <w:pPr>
        <w:pStyle w:val="ListParagraph"/>
        <w:numPr>
          <w:ilvl w:val="0"/>
          <w:numId w:val="32"/>
        </w:numPr>
        <w:spacing w:line="360" w:lineRule="auto"/>
        <w:jc w:val="both"/>
        <w:rPr>
          <w:rFonts w:ascii="Adobe Arabic" w:eastAsia="Times New Roman" w:hAnsi="Adobe Arabic" w:cs="Adobe Arabic"/>
          <w:color w:val="002060"/>
          <w:sz w:val="36"/>
          <w:szCs w:val="36"/>
        </w:rPr>
      </w:pPr>
      <w:r w:rsidRPr="00252F1A">
        <w:rPr>
          <w:rFonts w:ascii="Adobe Arabic" w:eastAsia="Times New Roman" w:hAnsi="Adobe Arabic" w:cs="Adobe Arabic" w:hint="cs"/>
          <w:b/>
          <w:bCs/>
          <w:color w:val="C00000"/>
          <w:sz w:val="36"/>
          <w:szCs w:val="36"/>
          <w:rtl/>
        </w:rPr>
        <w:t>توفير</w:t>
      </w:r>
      <w:r w:rsidRPr="00252F1A">
        <w:rPr>
          <w:rFonts w:ascii="Adobe Arabic" w:eastAsia="Times New Roman" w:hAnsi="Adobe Arabic" w:cs="Adobe Arabic"/>
          <w:b/>
          <w:bCs/>
          <w:color w:val="C00000"/>
          <w:sz w:val="36"/>
          <w:szCs w:val="36"/>
          <w:rtl/>
        </w:rPr>
        <w:t xml:space="preserve"> </w:t>
      </w:r>
      <w:r w:rsidRPr="00252F1A">
        <w:rPr>
          <w:rFonts w:ascii="Adobe Arabic" w:eastAsia="Times New Roman" w:hAnsi="Adobe Arabic" w:cs="Adobe Arabic" w:hint="cs"/>
          <w:b/>
          <w:bCs/>
          <w:color w:val="C00000"/>
          <w:sz w:val="36"/>
          <w:szCs w:val="36"/>
          <w:rtl/>
        </w:rPr>
        <w:t>الوقت</w:t>
      </w:r>
      <w:r w:rsidRPr="00252F1A">
        <w:rPr>
          <w:rFonts w:ascii="Adobe Arabic" w:eastAsia="Times New Roman" w:hAnsi="Adobe Arabic" w:cs="Adobe Arabic"/>
          <w:b/>
          <w:bCs/>
          <w:color w:val="C00000"/>
          <w:sz w:val="36"/>
          <w:szCs w:val="36"/>
          <w:rtl/>
        </w:rPr>
        <w:t xml:space="preserve"> </w:t>
      </w:r>
      <w:r w:rsidRPr="00252F1A">
        <w:rPr>
          <w:rFonts w:ascii="Adobe Arabic" w:eastAsia="Times New Roman" w:hAnsi="Adobe Arabic" w:cs="Adobe Arabic" w:hint="cs"/>
          <w:b/>
          <w:bCs/>
          <w:color w:val="C00000"/>
          <w:sz w:val="36"/>
          <w:szCs w:val="36"/>
          <w:rtl/>
        </w:rPr>
        <w:t>والجهد</w:t>
      </w:r>
      <w:r w:rsidRPr="00252F1A">
        <w:rPr>
          <w:rFonts w:ascii="Adobe Arabic" w:eastAsia="Times New Roman" w:hAnsi="Adobe Arabic" w:cs="Adobe Arabic"/>
          <w:b/>
          <w:bCs/>
          <w:color w:val="C00000"/>
          <w:sz w:val="36"/>
          <w:szCs w:val="36"/>
          <w:rtl/>
        </w:rPr>
        <w:t>:</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يتيح</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وضع</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إجراءات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فعالة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للتفتيش</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والرقابة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توفير</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الوقت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والجهد</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وتحسين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كفاءة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العمل،</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وتجنب</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إضاعة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الوقت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في</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التعامل</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مع</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المشكلات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والأزمات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الناتجة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عن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إدارة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الحشود</w:t>
      </w:r>
      <w:r w:rsidRPr="00252F1A">
        <w:rPr>
          <w:rFonts w:ascii="Adobe Arabic" w:eastAsia="Times New Roman" w:hAnsi="Adobe Arabic" w:cs="Adobe Arabic"/>
          <w:color w:val="002060"/>
          <w:sz w:val="36"/>
          <w:szCs w:val="36"/>
          <w:rtl/>
        </w:rPr>
        <w:t>.</w:t>
      </w:r>
    </w:p>
    <w:p w:rsidR="00FD172F" w:rsidRPr="00252F1A" w:rsidRDefault="00FD172F">
      <w:pPr>
        <w:pStyle w:val="ListParagraph"/>
        <w:numPr>
          <w:ilvl w:val="0"/>
          <w:numId w:val="32"/>
        </w:numPr>
        <w:spacing w:line="360" w:lineRule="auto"/>
        <w:jc w:val="both"/>
        <w:rPr>
          <w:rFonts w:ascii="Adobe Arabic" w:eastAsia="Times New Roman" w:hAnsi="Adobe Arabic" w:cs="Adobe Arabic"/>
          <w:color w:val="002060"/>
          <w:sz w:val="36"/>
          <w:szCs w:val="36"/>
        </w:rPr>
      </w:pPr>
      <w:r w:rsidRPr="00252F1A">
        <w:rPr>
          <w:rFonts w:ascii="Adobe Arabic" w:eastAsia="Times New Roman" w:hAnsi="Adobe Arabic" w:cs="Adobe Arabic" w:hint="cs"/>
          <w:b/>
          <w:bCs/>
          <w:color w:val="C00000"/>
          <w:sz w:val="36"/>
          <w:szCs w:val="36"/>
          <w:rtl/>
        </w:rPr>
        <w:t>تحسين</w:t>
      </w:r>
      <w:r w:rsidRPr="00252F1A">
        <w:rPr>
          <w:rFonts w:ascii="Adobe Arabic" w:eastAsia="Times New Roman" w:hAnsi="Adobe Arabic" w:cs="Adobe Arabic"/>
          <w:b/>
          <w:bCs/>
          <w:color w:val="C00000"/>
          <w:sz w:val="36"/>
          <w:szCs w:val="36"/>
          <w:rtl/>
        </w:rPr>
        <w:t xml:space="preserve"> </w:t>
      </w:r>
      <w:r w:rsidRPr="00252F1A">
        <w:rPr>
          <w:rFonts w:ascii="Adobe Arabic" w:eastAsia="Times New Roman" w:hAnsi="Adobe Arabic" w:cs="Adobe Arabic" w:hint="cs"/>
          <w:b/>
          <w:bCs/>
          <w:color w:val="C00000"/>
          <w:sz w:val="36"/>
          <w:szCs w:val="36"/>
          <w:rtl/>
        </w:rPr>
        <w:t>الجودة</w:t>
      </w:r>
      <w:r w:rsidRPr="00252F1A">
        <w:rPr>
          <w:rFonts w:ascii="Adobe Arabic" w:eastAsia="Times New Roman" w:hAnsi="Adobe Arabic" w:cs="Adobe Arabic"/>
          <w:b/>
          <w:bCs/>
          <w:color w:val="C00000"/>
          <w:sz w:val="36"/>
          <w:szCs w:val="36"/>
          <w:rtl/>
        </w:rPr>
        <w:t xml:space="preserve"> </w:t>
      </w:r>
      <w:r w:rsidRPr="00252F1A">
        <w:rPr>
          <w:rFonts w:ascii="Adobe Arabic" w:eastAsia="Times New Roman" w:hAnsi="Adobe Arabic" w:cs="Adobe Arabic" w:hint="cs"/>
          <w:b/>
          <w:bCs/>
          <w:color w:val="C00000"/>
          <w:sz w:val="36"/>
          <w:szCs w:val="36"/>
          <w:rtl/>
        </w:rPr>
        <w:t>والكفاءة</w:t>
      </w:r>
      <w:r w:rsidRPr="00252F1A">
        <w:rPr>
          <w:rFonts w:ascii="Adobe Arabic" w:eastAsia="Times New Roman" w:hAnsi="Adobe Arabic" w:cs="Adobe Arabic"/>
          <w:b/>
          <w:bCs/>
          <w:color w:val="C00000"/>
          <w:sz w:val="36"/>
          <w:szCs w:val="36"/>
          <w:rtl/>
        </w:rPr>
        <w:t>:</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يساعد</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وضع</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إجراءات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فعالة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للتفتيش</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والرقابة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على</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تحسين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الجودة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والكفاءة،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وتحسين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أداء</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الفريق</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والحد</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من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الأخطاء</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والتحسينات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المستمرة</w:t>
      </w:r>
      <w:r w:rsidRPr="00252F1A">
        <w:rPr>
          <w:rFonts w:ascii="Adobe Arabic" w:eastAsia="Times New Roman" w:hAnsi="Adobe Arabic" w:cs="Adobe Arabic"/>
          <w:color w:val="002060"/>
          <w:sz w:val="36"/>
          <w:szCs w:val="36"/>
          <w:rtl/>
        </w:rPr>
        <w:t>.</w:t>
      </w:r>
    </w:p>
    <w:p w:rsidR="00FD172F" w:rsidRPr="00252F1A" w:rsidRDefault="00FD172F">
      <w:pPr>
        <w:pStyle w:val="ListParagraph"/>
        <w:numPr>
          <w:ilvl w:val="0"/>
          <w:numId w:val="32"/>
        </w:numPr>
        <w:spacing w:line="360" w:lineRule="auto"/>
        <w:jc w:val="both"/>
        <w:rPr>
          <w:rFonts w:ascii="Adobe Arabic" w:eastAsia="Times New Roman" w:hAnsi="Adobe Arabic" w:cs="Adobe Arabic"/>
          <w:color w:val="002060"/>
          <w:sz w:val="36"/>
          <w:szCs w:val="36"/>
        </w:rPr>
      </w:pPr>
      <w:r w:rsidRPr="00252F1A">
        <w:rPr>
          <w:rFonts w:ascii="Adobe Arabic" w:eastAsia="Times New Roman" w:hAnsi="Adobe Arabic" w:cs="Adobe Arabic" w:hint="cs"/>
          <w:b/>
          <w:bCs/>
          <w:color w:val="C00000"/>
          <w:sz w:val="36"/>
          <w:szCs w:val="36"/>
          <w:rtl/>
        </w:rPr>
        <w:t>الامتثال</w:t>
      </w:r>
      <w:r w:rsidRPr="00252F1A">
        <w:rPr>
          <w:rFonts w:ascii="Adobe Arabic" w:eastAsia="Times New Roman" w:hAnsi="Adobe Arabic" w:cs="Adobe Arabic"/>
          <w:b/>
          <w:bCs/>
          <w:color w:val="C00000"/>
          <w:sz w:val="36"/>
          <w:szCs w:val="36"/>
          <w:rtl/>
        </w:rPr>
        <w:t xml:space="preserve"> </w:t>
      </w:r>
      <w:r w:rsidRPr="00252F1A">
        <w:rPr>
          <w:rFonts w:ascii="Adobe Arabic" w:eastAsia="Times New Roman" w:hAnsi="Adobe Arabic" w:cs="Adobe Arabic" w:hint="cs"/>
          <w:b/>
          <w:bCs/>
          <w:color w:val="C00000"/>
          <w:sz w:val="36"/>
          <w:szCs w:val="36"/>
          <w:rtl/>
        </w:rPr>
        <w:t>للقوانين</w:t>
      </w:r>
      <w:r w:rsidRPr="00252F1A">
        <w:rPr>
          <w:rFonts w:ascii="Adobe Arabic" w:eastAsia="Times New Roman" w:hAnsi="Adobe Arabic" w:cs="Adobe Arabic"/>
          <w:b/>
          <w:bCs/>
          <w:color w:val="C00000"/>
          <w:sz w:val="36"/>
          <w:szCs w:val="36"/>
          <w:rtl/>
        </w:rPr>
        <w:t xml:space="preserve"> </w:t>
      </w:r>
      <w:r w:rsidRPr="00252F1A">
        <w:rPr>
          <w:rFonts w:ascii="Adobe Arabic" w:eastAsia="Times New Roman" w:hAnsi="Adobe Arabic" w:cs="Adobe Arabic" w:hint="cs"/>
          <w:b/>
          <w:bCs/>
          <w:color w:val="C00000"/>
          <w:sz w:val="36"/>
          <w:szCs w:val="36"/>
          <w:rtl/>
        </w:rPr>
        <w:t>واللوائح</w:t>
      </w:r>
      <w:r w:rsidRPr="00252F1A">
        <w:rPr>
          <w:rFonts w:ascii="Adobe Arabic" w:eastAsia="Times New Roman" w:hAnsi="Adobe Arabic" w:cs="Adobe Arabic"/>
          <w:b/>
          <w:bCs/>
          <w:color w:val="C00000"/>
          <w:sz w:val="36"/>
          <w:szCs w:val="36"/>
          <w:rtl/>
        </w:rPr>
        <w:t>:</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يساعد</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وضع</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إجراءات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فعالة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للتفتيش</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والرقابة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على</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الامتثال</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للقوانين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واللوائح</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المعمول</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بها،</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وتجنب</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التعرض</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للغرامات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أو</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المخالفات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أو</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العقوبات</w:t>
      </w:r>
      <w:r w:rsidRPr="00252F1A">
        <w:rPr>
          <w:rFonts w:ascii="Adobe Arabic" w:eastAsia="Times New Roman" w:hAnsi="Adobe Arabic" w:cs="Adobe Arabic"/>
          <w:color w:val="002060"/>
          <w:sz w:val="36"/>
          <w:szCs w:val="36"/>
          <w:rtl/>
        </w:rPr>
        <w:t>.</w:t>
      </w:r>
    </w:p>
    <w:p w:rsidR="00FD172F" w:rsidRDefault="00FD172F" w:rsidP="00252F1A">
      <w:pPr>
        <w:rPr>
          <w:rtl/>
        </w:rPr>
      </w:pPr>
      <w:r w:rsidRPr="00F55FDB">
        <w:rPr>
          <w:rFonts w:hint="cs"/>
          <w:rtl/>
        </w:rPr>
        <w:t>بشكل</w:t>
      </w:r>
      <w:r w:rsidRPr="00F55FDB">
        <w:rPr>
          <w:rtl/>
        </w:rPr>
        <w:t xml:space="preserve"> </w:t>
      </w:r>
      <w:r w:rsidRPr="00F55FDB">
        <w:rPr>
          <w:rFonts w:hint="cs"/>
          <w:rtl/>
        </w:rPr>
        <w:t>عام،</w:t>
      </w:r>
      <w:r w:rsidRPr="00F55FDB">
        <w:rPr>
          <w:rtl/>
        </w:rPr>
        <w:t xml:space="preserve"> </w:t>
      </w:r>
      <w:r w:rsidRPr="00F55FDB">
        <w:rPr>
          <w:rFonts w:hint="cs"/>
          <w:rtl/>
        </w:rPr>
        <w:t>يمكن</w:t>
      </w:r>
      <w:r w:rsidRPr="00F55FDB">
        <w:rPr>
          <w:rtl/>
        </w:rPr>
        <w:t xml:space="preserve"> </w:t>
      </w:r>
      <w:r w:rsidRPr="00F55FDB">
        <w:rPr>
          <w:rFonts w:hint="cs"/>
          <w:rtl/>
        </w:rPr>
        <w:t>القول</w:t>
      </w:r>
      <w:r w:rsidRPr="00F55FDB">
        <w:rPr>
          <w:rtl/>
        </w:rPr>
        <w:t xml:space="preserve"> </w:t>
      </w:r>
      <w:r w:rsidRPr="00F55FDB">
        <w:rPr>
          <w:rFonts w:hint="cs"/>
          <w:rtl/>
        </w:rPr>
        <w:t>إن</w:t>
      </w:r>
      <w:r w:rsidRPr="00F55FDB">
        <w:rPr>
          <w:rtl/>
        </w:rPr>
        <w:t xml:space="preserve"> </w:t>
      </w:r>
      <w:r w:rsidRPr="00F55FDB">
        <w:rPr>
          <w:rFonts w:hint="cs"/>
          <w:rtl/>
        </w:rPr>
        <w:t>وضع</w:t>
      </w:r>
      <w:r w:rsidRPr="00F55FDB">
        <w:rPr>
          <w:rtl/>
        </w:rPr>
        <w:t xml:space="preserve"> </w:t>
      </w:r>
      <w:r w:rsidRPr="00F55FDB">
        <w:rPr>
          <w:rFonts w:hint="cs"/>
          <w:rtl/>
        </w:rPr>
        <w:t>إجراءات</w:t>
      </w:r>
      <w:r w:rsidRPr="00F55FDB">
        <w:rPr>
          <w:rtl/>
        </w:rPr>
        <w:t xml:space="preserve"> </w:t>
      </w:r>
      <w:r w:rsidRPr="00F55FDB">
        <w:rPr>
          <w:rFonts w:hint="cs"/>
          <w:rtl/>
        </w:rPr>
        <w:t>فعالة</w:t>
      </w:r>
      <w:r w:rsidRPr="00F55FDB">
        <w:rPr>
          <w:rtl/>
        </w:rPr>
        <w:t xml:space="preserve"> </w:t>
      </w:r>
      <w:r w:rsidRPr="00F55FDB">
        <w:rPr>
          <w:rFonts w:hint="cs"/>
          <w:rtl/>
        </w:rPr>
        <w:t>للتفتيش</w:t>
      </w:r>
      <w:r w:rsidRPr="00F55FDB">
        <w:rPr>
          <w:rtl/>
        </w:rPr>
        <w:t xml:space="preserve"> </w:t>
      </w:r>
      <w:r w:rsidRPr="00F55FDB">
        <w:rPr>
          <w:rFonts w:hint="cs"/>
          <w:rtl/>
        </w:rPr>
        <w:t>والرقابة</w:t>
      </w:r>
      <w:r w:rsidRPr="00F55FDB">
        <w:rPr>
          <w:rtl/>
        </w:rPr>
        <w:t xml:space="preserve"> </w:t>
      </w:r>
      <w:r w:rsidRPr="00F55FDB">
        <w:rPr>
          <w:rFonts w:hint="cs"/>
          <w:rtl/>
        </w:rPr>
        <w:t>في</w:t>
      </w:r>
      <w:r w:rsidRPr="00F55FDB">
        <w:rPr>
          <w:rtl/>
        </w:rPr>
        <w:t xml:space="preserve"> </w:t>
      </w:r>
      <w:r w:rsidRPr="00F55FDB">
        <w:rPr>
          <w:rFonts w:hint="cs"/>
          <w:rtl/>
        </w:rPr>
        <w:t>إدارة</w:t>
      </w:r>
      <w:r w:rsidRPr="00F55FDB">
        <w:rPr>
          <w:rtl/>
        </w:rPr>
        <w:t xml:space="preserve"> </w:t>
      </w:r>
      <w:r w:rsidRPr="00F55FDB">
        <w:rPr>
          <w:rFonts w:hint="cs"/>
          <w:rtl/>
        </w:rPr>
        <w:t>الحشود</w:t>
      </w:r>
      <w:r w:rsidRPr="00F55FDB">
        <w:rPr>
          <w:rtl/>
        </w:rPr>
        <w:t xml:space="preserve"> </w:t>
      </w:r>
      <w:r w:rsidRPr="00F55FDB">
        <w:rPr>
          <w:rFonts w:hint="cs"/>
          <w:rtl/>
        </w:rPr>
        <w:t>يساعد</w:t>
      </w:r>
      <w:r w:rsidRPr="00F55FDB">
        <w:rPr>
          <w:rtl/>
        </w:rPr>
        <w:t xml:space="preserve"> </w:t>
      </w:r>
      <w:r w:rsidRPr="00F55FDB">
        <w:rPr>
          <w:rFonts w:hint="cs"/>
          <w:rtl/>
        </w:rPr>
        <w:t>على</w:t>
      </w:r>
      <w:r w:rsidRPr="00F55FDB">
        <w:rPr>
          <w:rtl/>
        </w:rPr>
        <w:t xml:space="preserve"> </w:t>
      </w:r>
      <w:r w:rsidRPr="00F55FDB">
        <w:rPr>
          <w:rFonts w:hint="cs"/>
          <w:rtl/>
        </w:rPr>
        <w:t>تحقيق</w:t>
      </w:r>
      <w:r w:rsidRPr="00F55FDB">
        <w:rPr>
          <w:rtl/>
        </w:rPr>
        <w:t xml:space="preserve"> </w:t>
      </w:r>
      <w:r w:rsidRPr="00F55FDB">
        <w:rPr>
          <w:rFonts w:hint="cs"/>
          <w:rtl/>
        </w:rPr>
        <w:t>الأمن</w:t>
      </w:r>
      <w:r w:rsidRPr="00F55FDB">
        <w:rPr>
          <w:rtl/>
        </w:rPr>
        <w:t xml:space="preserve"> </w:t>
      </w:r>
      <w:r w:rsidRPr="00F55FDB">
        <w:rPr>
          <w:rFonts w:hint="cs"/>
          <w:rtl/>
        </w:rPr>
        <w:t>والسلامة</w:t>
      </w:r>
      <w:r w:rsidRPr="00F55FDB">
        <w:rPr>
          <w:rtl/>
        </w:rPr>
        <w:t xml:space="preserve"> </w:t>
      </w:r>
      <w:r w:rsidRPr="00F55FDB">
        <w:rPr>
          <w:rFonts w:hint="cs"/>
          <w:rtl/>
        </w:rPr>
        <w:t>وتحسين</w:t>
      </w:r>
      <w:r w:rsidRPr="00F55FDB">
        <w:rPr>
          <w:rtl/>
        </w:rPr>
        <w:t xml:space="preserve"> </w:t>
      </w:r>
      <w:r w:rsidRPr="00F55FDB">
        <w:rPr>
          <w:rFonts w:hint="cs"/>
          <w:rtl/>
        </w:rPr>
        <w:t>الإدارة</w:t>
      </w:r>
      <w:r w:rsidRPr="00F55FDB">
        <w:rPr>
          <w:rtl/>
        </w:rPr>
        <w:t xml:space="preserve"> </w:t>
      </w:r>
      <w:r w:rsidRPr="00F55FDB">
        <w:rPr>
          <w:rFonts w:hint="cs"/>
          <w:rtl/>
        </w:rPr>
        <w:t>والتنظيم</w:t>
      </w:r>
      <w:r w:rsidRPr="00F55FDB">
        <w:rPr>
          <w:rtl/>
        </w:rPr>
        <w:t xml:space="preserve"> </w:t>
      </w:r>
      <w:r w:rsidRPr="00F55FDB">
        <w:rPr>
          <w:rFonts w:hint="cs"/>
          <w:rtl/>
        </w:rPr>
        <w:t>وجودة</w:t>
      </w:r>
      <w:r w:rsidRPr="00F55FDB">
        <w:rPr>
          <w:rtl/>
        </w:rPr>
        <w:t xml:space="preserve"> </w:t>
      </w:r>
      <w:r w:rsidRPr="00F55FDB">
        <w:rPr>
          <w:rFonts w:hint="cs"/>
          <w:rtl/>
        </w:rPr>
        <w:t>الخدمة</w:t>
      </w:r>
      <w:r w:rsidRPr="00F55FDB">
        <w:rPr>
          <w:rtl/>
        </w:rPr>
        <w:t xml:space="preserve"> </w:t>
      </w:r>
      <w:r w:rsidRPr="00F55FDB">
        <w:rPr>
          <w:rFonts w:hint="cs"/>
          <w:rtl/>
        </w:rPr>
        <w:t>والامتثال</w:t>
      </w:r>
      <w:r w:rsidRPr="00F55FDB">
        <w:rPr>
          <w:rtl/>
        </w:rPr>
        <w:t xml:space="preserve"> </w:t>
      </w:r>
      <w:r w:rsidRPr="00F55FDB">
        <w:rPr>
          <w:rFonts w:hint="cs"/>
          <w:rtl/>
        </w:rPr>
        <w:t>للقوانين</w:t>
      </w:r>
      <w:r w:rsidRPr="00F55FDB">
        <w:rPr>
          <w:rtl/>
        </w:rPr>
        <w:t xml:space="preserve"> </w:t>
      </w:r>
      <w:r w:rsidRPr="00F55FDB">
        <w:rPr>
          <w:rFonts w:hint="cs"/>
          <w:rtl/>
        </w:rPr>
        <w:t>واللوائح،</w:t>
      </w:r>
      <w:r w:rsidRPr="00F55FDB">
        <w:rPr>
          <w:rtl/>
        </w:rPr>
        <w:t xml:space="preserve"> </w:t>
      </w:r>
      <w:r w:rsidRPr="00F55FDB">
        <w:rPr>
          <w:rFonts w:hint="cs"/>
          <w:rtl/>
        </w:rPr>
        <w:t>وتحسين</w:t>
      </w:r>
      <w:r w:rsidRPr="00F55FDB">
        <w:rPr>
          <w:rtl/>
        </w:rPr>
        <w:t xml:space="preserve"> </w:t>
      </w:r>
      <w:r w:rsidRPr="00F55FDB">
        <w:rPr>
          <w:rFonts w:hint="cs"/>
          <w:rtl/>
        </w:rPr>
        <w:t>صورة</w:t>
      </w:r>
      <w:r w:rsidRPr="00F55FDB">
        <w:rPr>
          <w:rtl/>
        </w:rPr>
        <w:t xml:space="preserve"> </w:t>
      </w:r>
      <w:r w:rsidRPr="00F55FDB">
        <w:rPr>
          <w:rFonts w:hint="cs"/>
          <w:rtl/>
        </w:rPr>
        <w:t>المنظمة</w:t>
      </w:r>
      <w:r w:rsidRPr="00F55FDB">
        <w:rPr>
          <w:rtl/>
        </w:rPr>
        <w:t xml:space="preserve"> </w:t>
      </w:r>
      <w:r w:rsidRPr="00F55FDB">
        <w:rPr>
          <w:rFonts w:hint="cs"/>
          <w:rtl/>
        </w:rPr>
        <w:t>أمام</w:t>
      </w:r>
      <w:r w:rsidRPr="00F55FDB">
        <w:rPr>
          <w:rtl/>
        </w:rPr>
        <w:t xml:space="preserve"> </w:t>
      </w:r>
      <w:r w:rsidRPr="00F55FDB">
        <w:rPr>
          <w:rFonts w:hint="cs"/>
          <w:rtl/>
        </w:rPr>
        <w:t>الجمهور</w:t>
      </w:r>
      <w:r w:rsidRPr="00F55FDB">
        <w:rPr>
          <w:rtl/>
        </w:rPr>
        <w:t>.</w:t>
      </w:r>
    </w:p>
    <w:p w:rsidR="00C87C76" w:rsidRPr="00F55FDB" w:rsidRDefault="00C87C76" w:rsidP="00FD172F">
      <w:pPr>
        <w:spacing w:line="259" w:lineRule="auto"/>
        <w:rPr>
          <w:rFonts w:ascii="Adobe Arabic" w:eastAsia="Times New Roman" w:hAnsi="Adobe Arabic" w:cs="Adobe Arabic"/>
          <w:sz w:val="40"/>
          <w:szCs w:val="40"/>
        </w:rPr>
      </w:pPr>
      <w:r w:rsidRPr="00BD5495">
        <w:rPr>
          <w:rFonts w:ascii="Sakkal Majalla" w:hAnsi="Sakkal Majalla"/>
          <w:noProof/>
          <w:color w:val="002060"/>
          <w:sz w:val="34"/>
        </w:rPr>
        <mc:AlternateContent>
          <mc:Choice Requires="wpg">
            <w:drawing>
              <wp:inline distT="0" distB="0" distL="0" distR="0" wp14:anchorId="5E118FBF" wp14:editId="4205AF8A">
                <wp:extent cx="5731510" cy="895350"/>
                <wp:effectExtent l="0" t="0" r="21590" b="19050"/>
                <wp:docPr id="29241387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38115737" name="صورة 1638115737"/>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5684248" name="مجموعة 175684248"/>
                        <wpg:cNvGrpSpPr/>
                        <wpg:grpSpPr>
                          <a:xfrm>
                            <a:off x="0" y="0"/>
                            <a:ext cx="5731510" cy="895350"/>
                            <a:chOff x="0" y="0"/>
                            <a:chExt cx="5878196" cy="918845"/>
                          </a:xfrm>
                        </wpg:grpSpPr>
                        <wpg:grpSp>
                          <wpg:cNvPr id="1905567277" name="مجموعة 1905567277"/>
                          <wpg:cNvGrpSpPr/>
                          <wpg:grpSpPr>
                            <a:xfrm>
                              <a:off x="0" y="0"/>
                              <a:ext cx="5878196" cy="918845"/>
                              <a:chOff x="0" y="0"/>
                              <a:chExt cx="6240348" cy="919070"/>
                            </a:xfrm>
                          </wpg:grpSpPr>
                          <wpg:grpSp>
                            <wpg:cNvPr id="176041064" name="مجموعة 176041064"/>
                            <wpg:cNvGrpSpPr/>
                            <wpg:grpSpPr>
                              <a:xfrm>
                                <a:off x="0" y="169208"/>
                                <a:ext cx="5433072" cy="580613"/>
                                <a:chOff x="0" y="169208"/>
                                <a:chExt cx="5433072" cy="580613"/>
                              </a:xfrm>
                            </wpg:grpSpPr>
                            <wps:wsp>
                              <wps:cNvPr id="118101275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13632064"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9822363" name="شكل بيضاوي 419822363"/>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9144123" name="مربع نص 41"/>
                          <wps:cNvSpPr txBox="1"/>
                          <wps:spPr>
                            <a:xfrm>
                              <a:off x="204484" y="256849"/>
                              <a:ext cx="4616071" cy="377965"/>
                            </a:xfrm>
                            <a:prstGeom prst="rect">
                              <a:avLst/>
                            </a:prstGeom>
                            <a:noFill/>
                          </wps:spPr>
                          <wps:txbx>
                            <w:txbxContent>
                              <w:p w:rsidR="00C87C76" w:rsidRPr="00252F1A" w:rsidRDefault="00252F1A" w:rsidP="00252F1A">
                                <w:pPr>
                                  <w:pStyle w:val="a0"/>
                                  <w:rPr>
                                    <w:sz w:val="40"/>
                                    <w:szCs w:val="40"/>
                                  </w:rPr>
                                </w:pPr>
                                <w:r w:rsidRPr="00252F1A">
                                  <w:rPr>
                                    <w:sz w:val="40"/>
                                    <w:szCs w:val="40"/>
                                    <w:rtl/>
                                  </w:rPr>
                                  <w:t>تنظيم حركة الجمهور والفصل بين الفئات</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E118FBF" id="_x0000_s221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">
                <v:shape id="صورة 1638115737" o:spid="_x0000_s222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">
                  <v:imagedata r:id="rId69" o:title=""/>
                </v:shape>
                <v:group id="مجموعة 175684248" o:spid="_x0000_s22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">
                  <v:group id="مجموعة 1905567277" o:spid="_x0000_s22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">
                    <v:group id="مجموعة 176041064" o:spid="_x0000_s22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">
                      <v:shape id="شكل حر 42" o:spid="_x0000_s22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2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" fillcolor="#2b5474" stroked="f" strokeweight="1pt">
                        <v:stroke joinstyle="miter"/>
                      </v:roundrect>
                    </v:group>
                    <v:oval id="شكل بيضاوي 419822363" o:spid="_x0000_s22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" filled="f" strokecolor="#579da5" strokeweight="1pt">
                      <v:stroke joinstyle="miter"/>
                    </v:oval>
                  </v:group>
                  <v:shape id="مربع نص 41" o:spid="_x0000_s2227"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" filled="f" stroked="f">
                    <v:textbox style="mso-fit-shape-to-text:t">
                      <w:txbxContent>
                        <w:p w14:paraId="2F1C3348" w14:textId="0E5F366F" w:rsidR="00C87C76" w:rsidRPr="00252F1A" w:rsidRDefault="00252F1A" w:rsidP="00252F1A">
                          <w:pPr>
                            <w:pStyle w:val="a0"/>
                            <w:rPr>
                              <w:sz w:val="40"/>
                              <w:szCs w:val="40"/>
                            </w:rPr>
                          </w:pPr>
                          <w:r w:rsidRPr="00252F1A">
                            <w:rPr>
                              <w:sz w:val="40"/>
                              <w:szCs w:val="40"/>
                              <w:rtl/>
                            </w:rPr>
                            <w:t>تنظيم حركة الجمهور والفصل بين الفئات</w:t>
                          </w:r>
                        </w:p>
                      </w:txbxContent>
                    </v:textbox>
                  </v:shape>
                </v:group>
                <w10:anchorlock/>
              </v:group>
            </w:pict>
          </mc:Fallback>
        </mc:AlternateContent>
      </w:r>
    </w:p>
    <w:p w:rsidR="00FD172F" w:rsidRDefault="00FD172F" w:rsidP="00F9337C">
      <w:pPr>
        <w:jc w:val="lowKashida"/>
        <w:rPr>
          <w:rtl/>
        </w:rPr>
      </w:pPr>
      <w:r w:rsidRPr="006F0844">
        <w:rPr>
          <w:rtl/>
        </w:rPr>
        <w:lastRenderedPageBreak/>
        <w:t xml:space="preserve">تنظيم حركة الجمهور والفصل بين الفئات هي إحدى الاستراتيجيات الرئيسية التي يمكن استخدامها لإدارة الحشود بشكل فعال وتحقيق الأمن والسلامة. </w:t>
      </w:r>
    </w:p>
    <w:p w:rsidR="00FD172F" w:rsidRPr="00252F1A" w:rsidRDefault="00FD172F" w:rsidP="00252F1A">
      <w:pPr>
        <w:keepNext/>
        <w:rPr>
          <w:color w:val="C00000"/>
        </w:rPr>
      </w:pPr>
      <w:r w:rsidRPr="00252F1A">
        <w:rPr>
          <w:color w:val="C00000"/>
          <w:rtl/>
        </w:rPr>
        <w:t>وفيما يلي بعض النصائح والإرشادات لتنظيم حركة الجمهور والفصل بين الفئات:</w:t>
      </w:r>
    </w:p>
    <w:p w:rsidR="00FD172F" w:rsidRDefault="00252F1A" w:rsidP="00252F1A">
      <w:pPr>
        <w:ind w:left="720"/>
        <w:rPr>
          <w:rFonts w:ascii="Adobe Arabic" w:hAnsi="Adobe Arabic" w:cs="Adobe Arabic"/>
          <w:sz w:val="40"/>
          <w:szCs w:val="40"/>
          <w:rtl/>
        </w:rPr>
      </w:pPr>
      <w:r w:rsidRPr="00464CAC">
        <w:rPr>
          <w:noProof/>
          <w:color w:val="C00000"/>
        </w:rPr>
        <mc:AlternateContent>
          <mc:Choice Requires="wpg">
            <w:drawing>
              <wp:inline distT="0" distB="0" distL="0" distR="0" wp14:anchorId="3CC45D1A" wp14:editId="6F2C29CE">
                <wp:extent cx="4999990" cy="2207260"/>
                <wp:effectExtent l="19050" t="19050" r="0" b="21590"/>
                <wp:docPr id="781545" name="مجموعة 13"/>
                <wp:cNvGraphicFramePr/>
                <a:graphic xmlns:a="http://schemas.openxmlformats.org/drawingml/2006/main">
                  <a:graphicData uri="http://schemas.microsoft.com/office/word/2010/wordprocessingGroup">
                    <wpg:wgp>
                      <wpg:cNvGrpSpPr/>
                      <wpg:grpSpPr>
                        <a:xfrm>
                          <a:off x="0" y="0"/>
                          <a:ext cx="4999990" cy="2207260"/>
                          <a:chOff x="0" y="0"/>
                          <a:chExt cx="4737474" cy="2013309"/>
                        </a:xfrm>
                      </wpg:grpSpPr>
                      <wps:wsp>
                        <wps:cNvPr id="781546" name="Rounded Rectangle 9"/>
                        <wps:cNvSpPr/>
                        <wps:spPr>
                          <a:xfrm>
                            <a:off x="2731594" y="0"/>
                            <a:ext cx="965693" cy="916874"/>
                          </a:xfrm>
                          <a:prstGeom prst="roundRect">
                            <a:avLst>
                              <a:gd name="adj" fmla="val 8843"/>
                            </a:avLst>
                          </a:prstGeom>
                          <a:noFill/>
                          <a:ln w="38100">
                            <a:solidFill>
                              <a:srgbClr val="5FA2A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52F1A" w:rsidRPr="00252F1A" w:rsidRDefault="00252F1A" w:rsidP="00252F1A">
                              <w:pPr>
                                <w:pStyle w:val="NormalWeb"/>
                                <w:bidi/>
                                <w:spacing w:before="0" w:beforeAutospacing="0" w:after="0" w:afterAutospacing="0" w:line="276" w:lineRule="auto"/>
                                <w:jc w:val="center"/>
                                <w:rPr>
                                  <w:rFonts w:eastAsia="Times New Roman" w:hAnsi="Adobe Arabic" w:cs="Adobe Arabic"/>
                                  <w:b/>
                                  <w:bCs/>
                                  <w:color w:val="5FA2A9"/>
                                  <w:kern w:val="24"/>
                                  <w:sz w:val="32"/>
                                  <w:szCs w:val="32"/>
                                  <w:lang w:bidi="ar-SY"/>
                                </w:rPr>
                              </w:pPr>
                              <w:r w:rsidRPr="00252F1A">
                                <w:rPr>
                                  <w:rFonts w:eastAsia="Times New Roman" w:hAnsi="Adobe Arabic" w:cs="Adobe Arabic"/>
                                  <w:b/>
                                  <w:bCs/>
                                  <w:color w:val="5FA2A9"/>
                                  <w:kern w:val="24"/>
                                  <w:sz w:val="32"/>
                                  <w:szCs w:val="32"/>
                                  <w:rtl/>
                                  <w:lang w:bidi="ar-SY"/>
                                </w:rPr>
                                <w:t>تحديد مساحات محددة</w:t>
                              </w:r>
                            </w:p>
                          </w:txbxContent>
                        </wps:txbx>
                        <wps:bodyPr rtlCol="0" anchor="ctr"/>
                      </wps:wsp>
                      <wps:wsp>
                        <wps:cNvPr id="781547" name="Rounded Rectangle 9"/>
                        <wps:cNvSpPr/>
                        <wps:spPr>
                          <a:xfrm>
                            <a:off x="1368610" y="0"/>
                            <a:ext cx="965693" cy="916874"/>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52F1A" w:rsidRPr="00252F1A" w:rsidRDefault="00252F1A" w:rsidP="00252F1A">
                              <w:pPr>
                                <w:pStyle w:val="NormalWeb"/>
                                <w:bidi/>
                                <w:spacing w:before="0" w:beforeAutospacing="0" w:after="0" w:afterAutospacing="0" w:line="276" w:lineRule="auto"/>
                                <w:jc w:val="center"/>
                                <w:rPr>
                                  <w:rFonts w:eastAsia="Times New Roman" w:hAnsi="Adobe Arabic" w:cs="Adobe Arabic"/>
                                  <w:b/>
                                  <w:bCs/>
                                  <w:color w:val="31394C"/>
                                  <w:kern w:val="24"/>
                                  <w:sz w:val="32"/>
                                  <w:szCs w:val="32"/>
                                  <w:lang w:bidi="ar-SY"/>
                                </w:rPr>
                              </w:pPr>
                              <w:r w:rsidRPr="00252F1A">
                                <w:rPr>
                                  <w:rFonts w:eastAsia="Times New Roman" w:hAnsi="Adobe Arabic" w:cs="Adobe Arabic"/>
                                  <w:b/>
                                  <w:bCs/>
                                  <w:color w:val="31394C"/>
                                  <w:kern w:val="24"/>
                                  <w:sz w:val="32"/>
                                  <w:szCs w:val="32"/>
                                  <w:rtl/>
                                  <w:lang w:bidi="ar-SY"/>
                                </w:rPr>
                                <w:t>استخدام العلامات واللافتات</w:t>
                              </w:r>
                            </w:p>
                          </w:txbxContent>
                        </wps:txbx>
                        <wps:bodyPr rtlCol="0" anchor="ctr"/>
                      </wps:wsp>
                      <wps:wsp>
                        <wps:cNvPr id="781548" name="Rounded Rectangle 9"/>
                        <wps:cNvSpPr/>
                        <wps:spPr>
                          <a:xfrm>
                            <a:off x="0" y="0"/>
                            <a:ext cx="965693" cy="916874"/>
                          </a:xfrm>
                          <a:prstGeom prst="roundRect">
                            <a:avLst>
                              <a:gd name="adj" fmla="val 8843"/>
                            </a:avLst>
                          </a:prstGeom>
                          <a:noFill/>
                          <a:ln w="381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52F1A" w:rsidRPr="00252F1A" w:rsidRDefault="00252F1A" w:rsidP="00252F1A">
                              <w:pPr>
                                <w:pStyle w:val="NormalWeb"/>
                                <w:bidi/>
                                <w:spacing w:before="0" w:beforeAutospacing="0" w:after="0" w:afterAutospacing="0" w:line="276" w:lineRule="auto"/>
                                <w:jc w:val="center"/>
                                <w:rPr>
                                  <w:rFonts w:eastAsia="Times New Roman" w:hAnsi="Adobe Arabic" w:cs="Adobe Arabic"/>
                                  <w:b/>
                                  <w:bCs/>
                                  <w:color w:val="2B5474"/>
                                  <w:kern w:val="24"/>
                                  <w:sz w:val="32"/>
                                  <w:szCs w:val="32"/>
                                  <w:lang w:bidi="ar-SY"/>
                                </w:rPr>
                              </w:pPr>
                              <w:r w:rsidRPr="00252F1A">
                                <w:rPr>
                                  <w:rFonts w:eastAsia="Times New Roman" w:hAnsi="Adobe Arabic" w:cs="Adobe Arabic"/>
                                  <w:b/>
                                  <w:bCs/>
                                  <w:color w:val="2B5474"/>
                                  <w:kern w:val="24"/>
                                  <w:sz w:val="32"/>
                                  <w:szCs w:val="32"/>
                                  <w:rtl/>
                                  <w:lang w:bidi="ar-SY"/>
                                </w:rPr>
                                <w:t>تعيين الفرق المسؤولة</w:t>
                              </w:r>
                            </w:p>
                          </w:txbxContent>
                        </wps:txbx>
                        <wps:bodyPr rtlCol="0" anchor="ctr"/>
                      </wps:wsp>
                      <wpg:grpSp>
                        <wpg:cNvPr id="781549" name="Group 2"/>
                        <wpg:cNvGrpSpPr/>
                        <wpg:grpSpPr>
                          <a:xfrm>
                            <a:off x="4094578" y="157319"/>
                            <a:ext cx="642896" cy="1721109"/>
                            <a:chOff x="4094578" y="157319"/>
                            <a:chExt cx="1947889" cy="5214732"/>
                          </a:xfrm>
                        </wpg:grpSpPr>
                        <wps:wsp>
                          <wps:cNvPr id="781550" name="Shape"/>
                          <wps:cNvSpPr/>
                          <wps:spPr>
                            <a:xfrm>
                              <a:off x="4094578" y="2976466"/>
                              <a:ext cx="1947889" cy="2395585"/>
                            </a:xfrm>
                            <a:custGeom>
                              <a:avLst/>
                              <a:gdLst/>
                              <a:ahLst/>
                              <a:cxnLst>
                                <a:cxn ang="0">
                                  <a:pos x="wd2" y="hd2"/>
                                </a:cxn>
                                <a:cxn ang="5400000">
                                  <a:pos x="wd2" y="hd2"/>
                                </a:cxn>
                                <a:cxn ang="10800000">
                                  <a:pos x="wd2" y="hd2"/>
                                </a:cxn>
                                <a:cxn ang="16200000">
                                  <a:pos x="wd2" y="hd2"/>
                                </a:cxn>
                              </a:cxnLst>
                              <a:rect l="0" t="0" r="r" b="b"/>
                              <a:pathLst>
                                <a:path w="21591" h="21600" extrusionOk="0">
                                  <a:moveTo>
                                    <a:pt x="10791" y="21600"/>
                                  </a:moveTo>
                                  <a:cubicBezTo>
                                    <a:pt x="14767" y="21600"/>
                                    <a:pt x="18412" y="19831"/>
                                    <a:pt x="20301" y="16982"/>
                                  </a:cubicBezTo>
                                  <a:cubicBezTo>
                                    <a:pt x="21144" y="15712"/>
                                    <a:pt x="21591" y="14269"/>
                                    <a:pt x="21591" y="12818"/>
                                  </a:cubicBezTo>
                                  <a:cubicBezTo>
                                    <a:pt x="21591" y="12335"/>
                                    <a:pt x="21536" y="11855"/>
                                    <a:pt x="21439" y="11387"/>
                                  </a:cubicBezTo>
                                  <a:cubicBezTo>
                                    <a:pt x="21393" y="11154"/>
                                    <a:pt x="21324" y="10926"/>
                                    <a:pt x="21250" y="10697"/>
                                  </a:cubicBezTo>
                                  <a:lnTo>
                                    <a:pt x="21153" y="10405"/>
                                  </a:lnTo>
                                  <a:cubicBezTo>
                                    <a:pt x="21084" y="10191"/>
                                    <a:pt x="21010" y="9981"/>
                                    <a:pt x="20918" y="9771"/>
                                  </a:cubicBezTo>
                                  <a:cubicBezTo>
                                    <a:pt x="20803" y="9509"/>
                                    <a:pt x="20669" y="9250"/>
                                    <a:pt x="20522" y="8995"/>
                                  </a:cubicBezTo>
                                  <a:cubicBezTo>
                                    <a:pt x="19393" y="6994"/>
                                    <a:pt x="18532" y="5356"/>
                                    <a:pt x="17891" y="3999"/>
                                  </a:cubicBezTo>
                                  <a:cubicBezTo>
                                    <a:pt x="17145" y="2421"/>
                                    <a:pt x="16656" y="1143"/>
                                    <a:pt x="16366" y="0"/>
                                  </a:cubicBezTo>
                                  <a:lnTo>
                                    <a:pt x="5225" y="0"/>
                                  </a:lnTo>
                                  <a:cubicBezTo>
                                    <a:pt x="4686" y="2110"/>
                                    <a:pt x="3442" y="4783"/>
                                    <a:pt x="1069" y="8995"/>
                                  </a:cubicBezTo>
                                  <a:cubicBezTo>
                                    <a:pt x="1023" y="9078"/>
                                    <a:pt x="972" y="9164"/>
                                    <a:pt x="912" y="9273"/>
                                  </a:cubicBezTo>
                                  <a:cubicBezTo>
                                    <a:pt x="820" y="9441"/>
                                    <a:pt x="737" y="9610"/>
                                    <a:pt x="664" y="9782"/>
                                  </a:cubicBezTo>
                                  <a:cubicBezTo>
                                    <a:pt x="576" y="9985"/>
                                    <a:pt x="502" y="10187"/>
                                    <a:pt x="433" y="10393"/>
                                  </a:cubicBezTo>
                                  <a:lnTo>
                                    <a:pt x="341" y="10678"/>
                                  </a:lnTo>
                                  <a:cubicBezTo>
                                    <a:pt x="244" y="10971"/>
                                    <a:pt x="161" y="11267"/>
                                    <a:pt x="106" y="11566"/>
                                  </a:cubicBezTo>
                                  <a:cubicBezTo>
                                    <a:pt x="106" y="11566"/>
                                    <a:pt x="106" y="11570"/>
                                    <a:pt x="106" y="11570"/>
                                  </a:cubicBezTo>
                                  <a:cubicBezTo>
                                    <a:pt x="32" y="11982"/>
                                    <a:pt x="0" y="12402"/>
                                    <a:pt x="0" y="12818"/>
                                  </a:cubicBezTo>
                                  <a:cubicBezTo>
                                    <a:pt x="-9" y="17657"/>
                                    <a:pt x="4833" y="21600"/>
                                    <a:pt x="10791" y="21600"/>
                                  </a:cubicBezTo>
                                  <a:close/>
                                </a:path>
                              </a:pathLst>
                            </a:custGeom>
                            <a:solidFill>
                              <a:schemeClr val="accent4"/>
                            </a:solidFill>
                            <a:ln w="12700">
                              <a:miter lim="400000"/>
                            </a:ln>
                          </wps:spPr>
                          <wps:bodyPr lIns="38100" tIns="38100" rIns="38100" bIns="38100" anchor="ctr"/>
                        </wps:wsp>
                        <wps:wsp>
                          <wps:cNvPr id="781551" name="Shape"/>
                          <wps:cNvSpPr/>
                          <wps:spPr>
                            <a:xfrm>
                              <a:off x="4647453" y="2906030"/>
                              <a:ext cx="842139" cy="1381275"/>
                            </a:xfrm>
                            <a:custGeom>
                              <a:avLst/>
                              <a:gdLst/>
                              <a:ahLst/>
                              <a:cxnLst>
                                <a:cxn ang="0">
                                  <a:pos x="wd2" y="hd2"/>
                                </a:cxn>
                                <a:cxn ang="5400000">
                                  <a:pos x="wd2" y="hd2"/>
                                </a:cxn>
                                <a:cxn ang="10800000">
                                  <a:pos x="wd2" y="hd2"/>
                                </a:cxn>
                                <a:cxn ang="16200000">
                                  <a:pos x="wd2" y="hd2"/>
                                </a:cxn>
                              </a:cxnLst>
                              <a:rect l="0" t="0" r="r" b="b"/>
                              <a:pathLst>
                                <a:path w="19882" h="21349" extrusionOk="0">
                                  <a:moveTo>
                                    <a:pt x="13400" y="92"/>
                                  </a:moveTo>
                                  <a:cubicBezTo>
                                    <a:pt x="11270" y="5277"/>
                                    <a:pt x="8611" y="11760"/>
                                    <a:pt x="12369" y="16925"/>
                                  </a:cubicBezTo>
                                  <a:cubicBezTo>
                                    <a:pt x="13312" y="18223"/>
                                    <a:pt x="15206" y="19746"/>
                                    <a:pt x="17610" y="19803"/>
                                  </a:cubicBezTo>
                                  <a:cubicBezTo>
                                    <a:pt x="19465" y="19848"/>
                                    <a:pt x="20819" y="18769"/>
                                    <a:pt x="19072" y="17889"/>
                                  </a:cubicBezTo>
                                  <a:cubicBezTo>
                                    <a:pt x="16658" y="16662"/>
                                    <a:pt x="12330" y="16681"/>
                                    <a:pt x="9474" y="16874"/>
                                  </a:cubicBezTo>
                                  <a:cubicBezTo>
                                    <a:pt x="6589" y="17066"/>
                                    <a:pt x="2359" y="17401"/>
                                    <a:pt x="475" y="19084"/>
                                  </a:cubicBezTo>
                                  <a:cubicBezTo>
                                    <a:pt x="-781" y="20202"/>
                                    <a:pt x="652" y="21178"/>
                                    <a:pt x="2477" y="21333"/>
                                  </a:cubicBezTo>
                                  <a:cubicBezTo>
                                    <a:pt x="4548" y="21506"/>
                                    <a:pt x="5657" y="20260"/>
                                    <a:pt x="6246" y="19142"/>
                                  </a:cubicBezTo>
                                  <a:cubicBezTo>
                                    <a:pt x="6805" y="18075"/>
                                    <a:pt x="6844" y="17028"/>
                                    <a:pt x="6874" y="15910"/>
                                  </a:cubicBezTo>
                                  <a:cubicBezTo>
                                    <a:pt x="6923" y="13970"/>
                                    <a:pt x="7001" y="12036"/>
                                    <a:pt x="6952" y="10096"/>
                                  </a:cubicBezTo>
                                  <a:cubicBezTo>
                                    <a:pt x="6884" y="6967"/>
                                    <a:pt x="6962" y="3581"/>
                                    <a:pt x="4165" y="889"/>
                                  </a:cubicBezTo>
                                  <a:cubicBezTo>
                                    <a:pt x="3998" y="728"/>
                                    <a:pt x="3086" y="735"/>
                                    <a:pt x="3213" y="850"/>
                                  </a:cubicBezTo>
                                  <a:cubicBezTo>
                                    <a:pt x="5274" y="2836"/>
                                    <a:pt x="5686" y="5123"/>
                                    <a:pt x="5863" y="7468"/>
                                  </a:cubicBezTo>
                                  <a:cubicBezTo>
                                    <a:pt x="6049" y="10044"/>
                                    <a:pt x="5991" y="12614"/>
                                    <a:pt x="5922" y="15190"/>
                                  </a:cubicBezTo>
                                  <a:cubicBezTo>
                                    <a:pt x="5883" y="16758"/>
                                    <a:pt x="5951" y="18332"/>
                                    <a:pt x="4823" y="19771"/>
                                  </a:cubicBezTo>
                                  <a:cubicBezTo>
                                    <a:pt x="4617" y="20035"/>
                                    <a:pt x="4244" y="20517"/>
                                    <a:pt x="3822" y="20703"/>
                                  </a:cubicBezTo>
                                  <a:cubicBezTo>
                                    <a:pt x="2448" y="21300"/>
                                    <a:pt x="544" y="20523"/>
                                    <a:pt x="1182" y="19508"/>
                                  </a:cubicBezTo>
                                  <a:cubicBezTo>
                                    <a:pt x="1761" y="18589"/>
                                    <a:pt x="3606" y="18075"/>
                                    <a:pt x="4931" y="17812"/>
                                  </a:cubicBezTo>
                                  <a:cubicBezTo>
                                    <a:pt x="6825" y="17439"/>
                                    <a:pt x="8797" y="17176"/>
                                    <a:pt x="10770" y="17092"/>
                                  </a:cubicBezTo>
                                  <a:cubicBezTo>
                                    <a:pt x="11997" y="17041"/>
                                    <a:pt x="20819" y="17266"/>
                                    <a:pt x="18680" y="19193"/>
                                  </a:cubicBezTo>
                                  <a:cubicBezTo>
                                    <a:pt x="17109" y="20613"/>
                                    <a:pt x="14097" y="17908"/>
                                    <a:pt x="13596" y="17311"/>
                                  </a:cubicBezTo>
                                  <a:cubicBezTo>
                                    <a:pt x="12899" y="16482"/>
                                    <a:pt x="12477" y="15550"/>
                                    <a:pt x="12183" y="14625"/>
                                  </a:cubicBezTo>
                                  <a:cubicBezTo>
                                    <a:pt x="10623" y="9781"/>
                                    <a:pt x="12458" y="4866"/>
                                    <a:pt x="14371" y="189"/>
                                  </a:cubicBezTo>
                                  <a:cubicBezTo>
                                    <a:pt x="14440" y="35"/>
                                    <a:pt x="13478" y="-94"/>
                                    <a:pt x="13400" y="92"/>
                                  </a:cubicBezTo>
                                  <a:lnTo>
                                    <a:pt x="13400" y="92"/>
                                  </a:lnTo>
                                  <a:close/>
                                </a:path>
                              </a:pathLst>
                            </a:custGeom>
                            <a:solidFill>
                              <a:schemeClr val="bg2">
                                <a:lumMod val="50000"/>
                              </a:schemeClr>
                            </a:solidFill>
                            <a:ln w="12700">
                              <a:miter lim="400000"/>
                            </a:ln>
                          </wps:spPr>
                          <wps:bodyPr lIns="38100" tIns="38100" rIns="38100" bIns="38100" anchor="ctr"/>
                        </wps:wsp>
                        <wps:wsp>
                          <wps:cNvPr id="781552" name="Shape"/>
                          <wps:cNvSpPr/>
                          <wps:spPr>
                            <a:xfrm>
                              <a:off x="4540605" y="2282510"/>
                              <a:ext cx="1055835" cy="698771"/>
                            </a:xfrm>
                            <a:custGeom>
                              <a:avLst/>
                              <a:gdLst/>
                              <a:ahLst/>
                              <a:cxnLst>
                                <a:cxn ang="0">
                                  <a:pos x="wd2" y="hd2"/>
                                </a:cxn>
                                <a:cxn ang="5400000">
                                  <a:pos x="wd2" y="hd2"/>
                                </a:cxn>
                                <a:cxn ang="10800000">
                                  <a:pos x="wd2" y="hd2"/>
                                </a:cxn>
                                <a:cxn ang="16200000">
                                  <a:pos x="wd2" y="hd2"/>
                                </a:cxn>
                              </a:cxnLst>
                              <a:rect l="0" t="0" r="r" b="b"/>
                              <a:pathLst>
                                <a:path w="21600" h="21600" extrusionOk="0">
                                  <a:moveTo>
                                    <a:pt x="340" y="17655"/>
                                  </a:moveTo>
                                  <a:cubicBezTo>
                                    <a:pt x="128" y="18169"/>
                                    <a:pt x="0" y="18786"/>
                                    <a:pt x="0" y="19441"/>
                                  </a:cubicBezTo>
                                  <a:cubicBezTo>
                                    <a:pt x="0" y="20277"/>
                                    <a:pt x="196" y="21035"/>
                                    <a:pt x="510" y="21587"/>
                                  </a:cubicBezTo>
                                  <a:cubicBezTo>
                                    <a:pt x="510" y="21587"/>
                                    <a:pt x="510" y="21600"/>
                                    <a:pt x="510" y="21600"/>
                                  </a:cubicBezTo>
                                  <a:lnTo>
                                    <a:pt x="21090" y="21600"/>
                                  </a:lnTo>
                                  <a:cubicBezTo>
                                    <a:pt x="21090" y="21600"/>
                                    <a:pt x="21090" y="21587"/>
                                    <a:pt x="21090" y="21587"/>
                                  </a:cubicBezTo>
                                  <a:cubicBezTo>
                                    <a:pt x="21404" y="21022"/>
                                    <a:pt x="21600" y="20264"/>
                                    <a:pt x="21600" y="19441"/>
                                  </a:cubicBezTo>
                                  <a:cubicBezTo>
                                    <a:pt x="21600" y="18773"/>
                                    <a:pt x="21472" y="18156"/>
                                    <a:pt x="21260" y="17655"/>
                                  </a:cubicBezTo>
                                  <a:cubicBezTo>
                                    <a:pt x="21472" y="17141"/>
                                    <a:pt x="21600" y="16524"/>
                                    <a:pt x="21600" y="15856"/>
                                  </a:cubicBezTo>
                                  <a:cubicBezTo>
                                    <a:pt x="21600" y="15188"/>
                                    <a:pt x="21472" y="14571"/>
                                    <a:pt x="21260" y="14057"/>
                                  </a:cubicBezTo>
                                  <a:cubicBezTo>
                                    <a:pt x="21472" y="13556"/>
                                    <a:pt x="21600" y="12939"/>
                                    <a:pt x="21600" y="12258"/>
                                  </a:cubicBezTo>
                                  <a:cubicBezTo>
                                    <a:pt x="21600" y="11590"/>
                                    <a:pt x="21472" y="10973"/>
                                    <a:pt x="21260" y="10459"/>
                                  </a:cubicBezTo>
                                  <a:cubicBezTo>
                                    <a:pt x="21472" y="9945"/>
                                    <a:pt x="21600" y="9329"/>
                                    <a:pt x="21600" y="8661"/>
                                  </a:cubicBezTo>
                                  <a:cubicBezTo>
                                    <a:pt x="21600" y="7992"/>
                                    <a:pt x="21472" y="7376"/>
                                    <a:pt x="21260" y="6862"/>
                                  </a:cubicBezTo>
                                  <a:lnTo>
                                    <a:pt x="18717" y="6862"/>
                                  </a:lnTo>
                                  <a:cubicBezTo>
                                    <a:pt x="17084" y="2660"/>
                                    <a:pt x="14066" y="0"/>
                                    <a:pt x="10800" y="0"/>
                                  </a:cubicBezTo>
                                  <a:cubicBezTo>
                                    <a:pt x="7543" y="0"/>
                                    <a:pt x="4524" y="2660"/>
                                    <a:pt x="2883" y="6862"/>
                                  </a:cubicBezTo>
                                  <a:lnTo>
                                    <a:pt x="340" y="6862"/>
                                  </a:lnTo>
                                  <a:cubicBezTo>
                                    <a:pt x="128" y="7376"/>
                                    <a:pt x="0" y="7992"/>
                                    <a:pt x="0" y="8661"/>
                                  </a:cubicBezTo>
                                  <a:cubicBezTo>
                                    <a:pt x="0" y="9329"/>
                                    <a:pt x="128" y="9945"/>
                                    <a:pt x="340" y="10459"/>
                                  </a:cubicBezTo>
                                  <a:cubicBezTo>
                                    <a:pt x="128" y="10973"/>
                                    <a:pt x="0" y="11590"/>
                                    <a:pt x="0" y="12258"/>
                                  </a:cubicBezTo>
                                  <a:cubicBezTo>
                                    <a:pt x="0" y="12927"/>
                                    <a:pt x="128" y="13543"/>
                                    <a:pt x="340" y="14057"/>
                                  </a:cubicBezTo>
                                  <a:cubicBezTo>
                                    <a:pt x="128" y="14571"/>
                                    <a:pt x="0" y="15188"/>
                                    <a:pt x="0" y="15856"/>
                                  </a:cubicBezTo>
                                  <a:cubicBezTo>
                                    <a:pt x="0" y="16524"/>
                                    <a:pt x="128" y="17154"/>
                                    <a:pt x="340" y="17655"/>
                                  </a:cubicBezTo>
                                  <a:close/>
                                </a:path>
                              </a:pathLst>
                            </a:custGeom>
                            <a:solidFill>
                              <a:schemeClr val="bg2">
                                <a:lumMod val="25000"/>
                              </a:schemeClr>
                            </a:solidFill>
                            <a:ln w="12700">
                              <a:miter lim="400000"/>
                            </a:ln>
                          </wps:spPr>
                          <wps:bodyPr lIns="38100" tIns="38100" rIns="38100" bIns="38100" anchor="ctr"/>
                        </wps:wsp>
                        <wps:wsp>
                          <wps:cNvPr id="781553" name="Rectangle"/>
                          <wps:cNvSpPr/>
                          <wps:spPr>
                            <a:xfrm>
                              <a:off x="5026954" y="157319"/>
                              <a:ext cx="83136" cy="2160715"/>
                            </a:xfrm>
                            <a:prstGeom prst="rect">
                              <a:avLst/>
                            </a:prstGeom>
                            <a:solidFill>
                              <a:schemeClr val="bg2">
                                <a:lumMod val="25000"/>
                              </a:schemeClr>
                            </a:solidFill>
                            <a:ln w="12700">
                              <a:miter lim="400000"/>
                            </a:ln>
                          </wps:spPr>
                          <wps:bodyPr lIns="38100" tIns="38100" rIns="38100" bIns="38100" anchor="ctr"/>
                        </wps:wsp>
                      </wpg:grpSp>
                      <wps:wsp>
                        <wps:cNvPr id="781554" name="Rounded Rectangle 9"/>
                        <wps:cNvSpPr/>
                        <wps:spPr>
                          <a:xfrm>
                            <a:off x="2731594" y="1096435"/>
                            <a:ext cx="965693" cy="916874"/>
                          </a:xfrm>
                          <a:prstGeom prst="roundRect">
                            <a:avLst>
                              <a:gd name="adj" fmla="val 8843"/>
                            </a:avLst>
                          </a:prstGeom>
                          <a:noFill/>
                          <a:ln w="38100">
                            <a:solidFill>
                              <a:srgbClr val="5FA2A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52F1A" w:rsidRPr="00252F1A" w:rsidRDefault="00252F1A" w:rsidP="00252F1A">
                              <w:pPr>
                                <w:pStyle w:val="NormalWeb"/>
                                <w:bidi/>
                                <w:spacing w:before="0" w:beforeAutospacing="0" w:after="0" w:afterAutospacing="0" w:line="276" w:lineRule="auto"/>
                                <w:jc w:val="center"/>
                                <w:rPr>
                                  <w:rFonts w:eastAsia="Times New Roman" w:hAnsi="Adobe Arabic" w:cs="Adobe Arabic"/>
                                  <w:b/>
                                  <w:bCs/>
                                  <w:color w:val="5FA2A9"/>
                                  <w:kern w:val="24"/>
                                  <w:sz w:val="32"/>
                                  <w:szCs w:val="32"/>
                                  <w:lang w:bidi="ar-SY"/>
                                </w:rPr>
                              </w:pPr>
                              <w:r w:rsidRPr="00252F1A">
                                <w:rPr>
                                  <w:rFonts w:eastAsia="Times New Roman" w:hAnsi="Adobe Arabic" w:cs="Adobe Arabic"/>
                                  <w:b/>
                                  <w:bCs/>
                                  <w:color w:val="5FA2A9"/>
                                  <w:kern w:val="24"/>
                                  <w:sz w:val="32"/>
                                  <w:szCs w:val="32"/>
                                  <w:rtl/>
                                  <w:lang w:bidi="ar-SY"/>
                                </w:rPr>
                                <w:t>تنظيم الحركة</w:t>
                              </w:r>
                            </w:p>
                          </w:txbxContent>
                        </wps:txbx>
                        <wps:bodyPr rtlCol="0" anchor="ctr"/>
                      </wps:wsp>
                      <wps:wsp>
                        <wps:cNvPr id="781555" name="Rounded Rectangle 9"/>
                        <wps:cNvSpPr/>
                        <wps:spPr>
                          <a:xfrm>
                            <a:off x="1368610" y="1096435"/>
                            <a:ext cx="965693" cy="916874"/>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52F1A" w:rsidRPr="00C23D80" w:rsidRDefault="00252F1A" w:rsidP="00252F1A">
                              <w:pPr>
                                <w:pStyle w:val="NormalWeb"/>
                                <w:bidi/>
                                <w:spacing w:before="0" w:beforeAutospacing="0" w:after="0" w:afterAutospacing="0" w:line="276" w:lineRule="auto"/>
                                <w:jc w:val="center"/>
                                <w:rPr>
                                  <w:rFonts w:eastAsia="Times New Roman" w:hAnsi="Adobe Arabic" w:cs="Adobe Arabic"/>
                                  <w:b/>
                                  <w:bCs/>
                                  <w:color w:val="31394C"/>
                                  <w:kern w:val="24"/>
                                  <w:sz w:val="32"/>
                                  <w:szCs w:val="32"/>
                                  <w:lang w:bidi="ar-SY"/>
                                </w:rPr>
                              </w:pPr>
                              <w:r w:rsidRPr="00252F1A">
                                <w:rPr>
                                  <w:rFonts w:eastAsia="Times New Roman" w:hAnsi="Adobe Arabic" w:cs="Adobe Arabic"/>
                                  <w:b/>
                                  <w:bCs/>
                                  <w:color w:val="31394C"/>
                                  <w:kern w:val="24"/>
                                  <w:sz w:val="32"/>
                                  <w:szCs w:val="32"/>
                                  <w:rtl/>
                                  <w:lang w:bidi="ar-SY"/>
                                </w:rPr>
                                <w:t>الاتصال والتواصل</w:t>
                              </w:r>
                            </w:p>
                          </w:txbxContent>
                        </wps:txbx>
                        <wps:bodyPr rtlCol="0" anchor="ctr"/>
                      </wps:wsp>
                      <wps:wsp>
                        <wps:cNvPr id="781556" name="Rounded Rectangle 9"/>
                        <wps:cNvSpPr/>
                        <wps:spPr>
                          <a:xfrm>
                            <a:off x="0" y="1096435"/>
                            <a:ext cx="965693" cy="916874"/>
                          </a:xfrm>
                          <a:prstGeom prst="roundRect">
                            <a:avLst>
                              <a:gd name="adj" fmla="val 8843"/>
                            </a:avLst>
                          </a:prstGeom>
                          <a:noFill/>
                          <a:ln w="381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52F1A" w:rsidRPr="00B80E75" w:rsidRDefault="00252F1A" w:rsidP="00252F1A">
                              <w:pPr>
                                <w:pStyle w:val="NormalWeb"/>
                                <w:bidi/>
                                <w:spacing w:before="0" w:beforeAutospacing="0" w:after="0" w:afterAutospacing="0" w:line="276" w:lineRule="auto"/>
                                <w:jc w:val="center"/>
                                <w:rPr>
                                  <w:rFonts w:eastAsia="Times New Roman" w:hAnsi="Adobe Arabic" w:cs="Adobe Arabic"/>
                                  <w:b/>
                                  <w:bCs/>
                                  <w:color w:val="2B5474"/>
                                  <w:kern w:val="24"/>
                                  <w:sz w:val="32"/>
                                  <w:szCs w:val="32"/>
                                  <w:lang w:bidi="ar-SY"/>
                                </w:rPr>
                              </w:pPr>
                              <w:r w:rsidRPr="00252F1A">
                                <w:rPr>
                                  <w:rFonts w:eastAsia="Times New Roman" w:hAnsi="Adobe Arabic" w:cs="Adobe Arabic"/>
                                  <w:b/>
                                  <w:bCs/>
                                  <w:color w:val="2B5474"/>
                                  <w:kern w:val="24"/>
                                  <w:sz w:val="32"/>
                                  <w:szCs w:val="32"/>
                                  <w:rtl/>
                                  <w:lang w:bidi="ar-SY"/>
                                </w:rPr>
                                <w:t>التدريب والتطوير</w:t>
                              </w:r>
                            </w:p>
                          </w:txbxContent>
                        </wps:txbx>
                        <wps:bodyPr rtlCol="0" anchor="ct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CC45D1A" id="مجموعة 13" o:spid="_x0000_s2228" style="width:393.7pt;height:173.8pt;mso-position-horizontal-relative:char;mso-position-vertical-relative:line" coordsize="47374,20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">
                <v:roundrect id="Rounded Rectangle 9" o:spid="_x0000_s2229" style="position:absolute;left:27315;width:9657;height:9168;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" filled="f" strokecolor="#5fa2a9" strokeweight="3pt">
                  <v:stroke joinstyle="miter"/>
                  <v:textbox>
                    <w:txbxContent>
                      <w:p w14:paraId="47038405" w14:textId="4C625365" w:rsidR="00252F1A" w:rsidRPr="00252F1A" w:rsidRDefault="00252F1A" w:rsidP="00252F1A">
                        <w:pPr>
                          <w:pStyle w:val="NormalWeb"/>
                          <w:bidi/>
                          <w:spacing w:before="0" w:beforeAutospacing="0" w:after="0" w:afterAutospacing="0" w:line="276" w:lineRule="auto"/>
                          <w:jc w:val="center"/>
                          <w:rPr>
                            <w:rFonts w:eastAsia="Times New Roman" w:hAnsi="Adobe Arabic" w:cs="Adobe Arabic"/>
                            <w:b/>
                            <w:bCs/>
                            <w:color w:val="5FA2A9"/>
                            <w:kern w:val="24"/>
                            <w:sz w:val="32"/>
                            <w:szCs w:val="32"/>
                            <w:lang w:bidi="ar-SY"/>
                          </w:rPr>
                        </w:pPr>
                        <w:r w:rsidRPr="00252F1A">
                          <w:rPr>
                            <w:rFonts w:eastAsia="Times New Roman" w:hAnsi="Adobe Arabic" w:cs="Adobe Arabic"/>
                            <w:b/>
                            <w:bCs/>
                            <w:color w:val="5FA2A9"/>
                            <w:kern w:val="24"/>
                            <w:sz w:val="32"/>
                            <w:szCs w:val="32"/>
                            <w:rtl/>
                            <w:lang w:bidi="ar-SY"/>
                          </w:rPr>
                          <w:t>تحديد مساحات محددة</w:t>
                        </w:r>
                      </w:p>
                    </w:txbxContent>
                  </v:textbox>
                </v:roundrect>
                <v:roundrect id="Rounded Rectangle 9" o:spid="_x0000_s2230" style="position:absolute;left:13686;width:9657;height:9168;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" filled="f" strokecolor="#31394c" strokeweight="3pt">
                  <v:stroke joinstyle="miter"/>
                  <v:textbox>
                    <w:txbxContent>
                      <w:p w14:paraId="4CC657E3" w14:textId="36DE82E1" w:rsidR="00252F1A" w:rsidRPr="00252F1A" w:rsidRDefault="00252F1A" w:rsidP="00252F1A">
                        <w:pPr>
                          <w:pStyle w:val="NormalWeb"/>
                          <w:bidi/>
                          <w:spacing w:before="0" w:beforeAutospacing="0" w:after="0" w:afterAutospacing="0" w:line="276" w:lineRule="auto"/>
                          <w:jc w:val="center"/>
                          <w:rPr>
                            <w:rFonts w:eastAsia="Times New Roman" w:hAnsi="Adobe Arabic" w:cs="Adobe Arabic"/>
                            <w:b/>
                            <w:bCs/>
                            <w:color w:val="31394C"/>
                            <w:kern w:val="24"/>
                            <w:sz w:val="32"/>
                            <w:szCs w:val="32"/>
                            <w:lang w:bidi="ar-SY"/>
                          </w:rPr>
                        </w:pPr>
                        <w:r w:rsidRPr="00252F1A">
                          <w:rPr>
                            <w:rFonts w:eastAsia="Times New Roman" w:hAnsi="Adobe Arabic" w:cs="Adobe Arabic"/>
                            <w:b/>
                            <w:bCs/>
                            <w:color w:val="31394C"/>
                            <w:kern w:val="24"/>
                            <w:sz w:val="32"/>
                            <w:szCs w:val="32"/>
                            <w:rtl/>
                            <w:lang w:bidi="ar-SY"/>
                          </w:rPr>
                          <w:t>استخدام العلامات واللافتات</w:t>
                        </w:r>
                      </w:p>
                    </w:txbxContent>
                  </v:textbox>
                </v:roundrect>
                <v:roundrect id="Rounded Rectangle 9" o:spid="_x0000_s2231" style="position:absolute;width:9656;height:9168;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" filled="f" strokecolor="#2b5474" strokeweight="3pt">
                  <v:stroke joinstyle="miter"/>
                  <v:textbox>
                    <w:txbxContent>
                      <w:p w14:paraId="124451C4" w14:textId="4E849D5F" w:rsidR="00252F1A" w:rsidRPr="00252F1A" w:rsidRDefault="00252F1A" w:rsidP="00252F1A">
                        <w:pPr>
                          <w:pStyle w:val="NormalWeb"/>
                          <w:bidi/>
                          <w:spacing w:before="0" w:beforeAutospacing="0" w:after="0" w:afterAutospacing="0" w:line="276" w:lineRule="auto"/>
                          <w:jc w:val="center"/>
                          <w:rPr>
                            <w:rFonts w:eastAsia="Times New Roman" w:hAnsi="Adobe Arabic" w:cs="Adobe Arabic"/>
                            <w:b/>
                            <w:bCs/>
                            <w:color w:val="2B5474"/>
                            <w:kern w:val="24"/>
                            <w:sz w:val="32"/>
                            <w:szCs w:val="32"/>
                            <w:lang w:bidi="ar-SY"/>
                          </w:rPr>
                        </w:pPr>
                        <w:r w:rsidRPr="00252F1A">
                          <w:rPr>
                            <w:rFonts w:eastAsia="Times New Roman" w:hAnsi="Adobe Arabic" w:cs="Adobe Arabic"/>
                            <w:b/>
                            <w:bCs/>
                            <w:color w:val="2B5474"/>
                            <w:kern w:val="24"/>
                            <w:sz w:val="32"/>
                            <w:szCs w:val="32"/>
                            <w:rtl/>
                            <w:lang w:bidi="ar-SY"/>
                          </w:rPr>
                          <w:t>تعيين الفرق المسؤولة</w:t>
                        </w:r>
                      </w:p>
                    </w:txbxContent>
                  </v:textbox>
                </v:roundrect>
                <v:group id="Group 2" o:spid="_x0000_s2232" style="position:absolute;left:40945;top:1573;width:6429;height:17211" coordorigin="40945,1573" coordsize="19478,52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">
                  <v:shape id="Shape" o:spid="_x0000_s2233" style="position:absolute;left:40945;top:29764;width:19479;height:23956;visibility:visible;mso-wrap-style:square;v-text-anchor:middle" coordsize="21591,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" path="m10791,21600v3976,,7621,-1769,9510,-4618c21144,15712,21591,14269,21591,12818v,-483,-55,-963,-152,-1431c21393,11154,21324,10926,21250,10697r-97,-292c21084,10191,21010,9981,20918,9771v-115,-262,-249,-521,-396,-776c19393,6994,18532,5356,17891,3999,17145,2421,16656,1143,16366,l5225,c4686,2110,3442,4783,1069,8995v-46,83,-97,169,-157,278c820,9441,737,9610,664,9782v-88,203,-162,405,-231,611l341,10678v-97,293,-180,589,-235,888c106,11566,106,11570,106,11570,32,11982,,12402,,12818v-9,4839,4833,8782,10791,8782xe" fillcolor="#ffc000 [3207]" stroked="f" strokeweight="1pt">
                    <v:stroke miterlimit="4" joinstyle="miter"/>
                    <v:path arrowok="t" o:extrusionok="f" o:connecttype="custom" o:connectlocs="973945,1197793;973945,1197793;973945,1197793;973945,1197793" o:connectangles="0,90,180,270"/>
                  </v:shape>
                  <v:shape id="Shape" o:spid="_x0000_s2234" style="position:absolute;left:46474;top:29060;width:8421;height:13813;visibility:visible;mso-wrap-style:square;v-text-anchor:middle" coordsize="19882,21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" path="m13400,92c11270,5277,8611,11760,12369,16925v943,1298,2837,2821,5241,2878c19465,19848,20819,18769,19072,17889,16658,16662,12330,16681,9474,16874v-2885,192,-7115,527,-8999,2210c-781,20202,652,21178,2477,21333v2071,173,3180,-1073,3769,-2191c6805,18075,6844,17028,6874,15910v49,-1940,127,-3874,78,-5814c6884,6967,6962,3581,4165,889,3998,728,3086,735,3213,850,5274,2836,5686,5123,5863,7468v186,2576,128,5146,59,7722c5883,16758,5951,18332,4823,19771v-206,264,-579,746,-1001,932c2448,21300,544,20523,1182,19508v579,-919,2424,-1433,3749,-1696c6825,17439,8797,17176,10770,17092v1227,-51,10049,174,7910,2101c17109,20613,14097,17908,13596,17311v-697,-829,-1119,-1761,-1413,-2686c10623,9781,12458,4866,14371,189v69,-154,-893,-283,-971,-97l13400,92xe" fillcolor="#747070 [1614]" stroked="f" strokeweight="1pt">
                    <v:stroke miterlimit="4" joinstyle="miter"/>
                    <v:path arrowok="t" o:extrusionok="f" o:connecttype="custom" o:connectlocs="421070,690638;421070,690638;421070,690638;421070,690638" o:connectangles="0,90,180,270"/>
                  </v:shape>
                  <v:shape id="Shape" o:spid="_x0000_s2235" style="position:absolute;left:45406;top:22825;width:10558;height:6987;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" path="m340,17655c128,18169,,18786,,19441v,836,196,1594,510,2146c510,21587,510,21600,510,21600r20580,c21090,21600,21090,21587,21090,21587v314,-565,510,-1323,510,-2146c21600,18773,21472,18156,21260,17655v212,-514,340,-1131,340,-1799c21600,15188,21472,14571,21260,14057v212,-501,340,-1118,340,-1799c21600,11590,21472,10973,21260,10459v212,-514,340,-1130,340,-1798c21600,7992,21472,7376,21260,6862r-2543,c17084,2660,14066,,10800,,7543,,4524,2660,2883,6862r-2543,c128,7376,,7992,,8661v,668,128,1284,340,1798c128,10973,,11590,,12258v,669,128,1285,340,1799c128,14571,,15188,,15856v,668,128,1298,340,1799xe" fillcolor="#393737 [814]" stroked="f" strokeweight="1pt">
                    <v:stroke miterlimit="4" joinstyle="miter"/>
                    <v:path arrowok="t" o:extrusionok="f" o:connecttype="custom" o:connectlocs="527918,349386;527918,349386;527918,349386;527918,349386" o:connectangles="0,90,180,270"/>
                  </v:shape>
                  <v:rect id="Rectangle" o:spid="_x0000_s2236" style="position:absolute;left:50269;top:1573;width:831;height:216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" fillcolor="#393737 [814]" stroked="f" strokeweight="1pt">
                    <v:stroke miterlimit="4"/>
                    <v:textbox inset="3pt,3pt,3pt,3pt"/>
                  </v:rect>
                </v:group>
                <v:roundrect id="Rounded Rectangle 9" o:spid="_x0000_s2237" style="position:absolute;left:27315;top:10964;width:9657;height:9169;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" filled="f" strokecolor="#5fa2a9" strokeweight="3pt">
                  <v:stroke joinstyle="miter"/>
                  <v:textbox>
                    <w:txbxContent>
                      <w:p w14:paraId="6EDC8442" w14:textId="64676811" w:rsidR="00252F1A" w:rsidRPr="00252F1A" w:rsidRDefault="00252F1A" w:rsidP="00252F1A">
                        <w:pPr>
                          <w:pStyle w:val="NormalWeb"/>
                          <w:bidi/>
                          <w:spacing w:before="0" w:beforeAutospacing="0" w:after="0" w:afterAutospacing="0" w:line="276" w:lineRule="auto"/>
                          <w:jc w:val="center"/>
                          <w:rPr>
                            <w:rFonts w:eastAsia="Times New Roman" w:hAnsi="Adobe Arabic" w:cs="Adobe Arabic"/>
                            <w:b/>
                            <w:bCs/>
                            <w:color w:val="5FA2A9"/>
                            <w:kern w:val="24"/>
                            <w:sz w:val="32"/>
                            <w:szCs w:val="32"/>
                            <w:lang w:bidi="ar-SY"/>
                          </w:rPr>
                        </w:pPr>
                        <w:r w:rsidRPr="00252F1A">
                          <w:rPr>
                            <w:rFonts w:eastAsia="Times New Roman" w:hAnsi="Adobe Arabic" w:cs="Adobe Arabic"/>
                            <w:b/>
                            <w:bCs/>
                            <w:color w:val="5FA2A9"/>
                            <w:kern w:val="24"/>
                            <w:sz w:val="32"/>
                            <w:szCs w:val="32"/>
                            <w:rtl/>
                            <w:lang w:bidi="ar-SY"/>
                          </w:rPr>
                          <w:t>تنظيم الحركة</w:t>
                        </w:r>
                      </w:p>
                    </w:txbxContent>
                  </v:textbox>
                </v:roundrect>
                <v:roundrect id="Rounded Rectangle 9" o:spid="_x0000_s2238" style="position:absolute;left:13686;top:10964;width:9657;height:9169;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" filled="f" strokecolor="#31394c" strokeweight="3pt">
                  <v:stroke joinstyle="miter"/>
                  <v:textbox>
                    <w:txbxContent>
                      <w:p w14:paraId="2CB76FC1" w14:textId="1CE51BF2" w:rsidR="00252F1A" w:rsidRPr="00C23D80" w:rsidRDefault="00252F1A" w:rsidP="00252F1A">
                        <w:pPr>
                          <w:pStyle w:val="NormalWeb"/>
                          <w:bidi/>
                          <w:spacing w:before="0" w:beforeAutospacing="0" w:after="0" w:afterAutospacing="0" w:line="276" w:lineRule="auto"/>
                          <w:jc w:val="center"/>
                          <w:rPr>
                            <w:rFonts w:eastAsia="Times New Roman" w:hAnsi="Adobe Arabic" w:cs="Adobe Arabic"/>
                            <w:b/>
                            <w:bCs/>
                            <w:color w:val="31394C"/>
                            <w:kern w:val="24"/>
                            <w:sz w:val="32"/>
                            <w:szCs w:val="32"/>
                            <w:lang w:bidi="ar-SY"/>
                          </w:rPr>
                        </w:pPr>
                        <w:r w:rsidRPr="00252F1A">
                          <w:rPr>
                            <w:rFonts w:eastAsia="Times New Roman" w:hAnsi="Adobe Arabic" w:cs="Adobe Arabic"/>
                            <w:b/>
                            <w:bCs/>
                            <w:color w:val="31394C"/>
                            <w:kern w:val="24"/>
                            <w:sz w:val="32"/>
                            <w:szCs w:val="32"/>
                            <w:rtl/>
                            <w:lang w:bidi="ar-SY"/>
                          </w:rPr>
                          <w:t>الاتصال والتواصل</w:t>
                        </w:r>
                      </w:p>
                    </w:txbxContent>
                  </v:textbox>
                </v:roundrect>
                <v:roundrect id="Rounded Rectangle 9" o:spid="_x0000_s2239" style="position:absolute;top:10964;width:9656;height:9169;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" filled="f" strokecolor="#2b5474" strokeweight="3pt">
                  <v:stroke joinstyle="miter"/>
                  <v:textbox>
                    <w:txbxContent>
                      <w:p w14:paraId="023CAC5E" w14:textId="43D9A160" w:rsidR="00252F1A" w:rsidRPr="00B80E75" w:rsidRDefault="00252F1A" w:rsidP="00252F1A">
                        <w:pPr>
                          <w:pStyle w:val="NormalWeb"/>
                          <w:bidi/>
                          <w:spacing w:before="0" w:beforeAutospacing="0" w:after="0" w:afterAutospacing="0" w:line="276" w:lineRule="auto"/>
                          <w:jc w:val="center"/>
                          <w:rPr>
                            <w:rFonts w:eastAsia="Times New Roman" w:hAnsi="Adobe Arabic" w:cs="Adobe Arabic"/>
                            <w:b/>
                            <w:bCs/>
                            <w:color w:val="2B5474"/>
                            <w:kern w:val="24"/>
                            <w:sz w:val="32"/>
                            <w:szCs w:val="32"/>
                            <w:lang w:bidi="ar-SY"/>
                          </w:rPr>
                        </w:pPr>
                        <w:r w:rsidRPr="00252F1A">
                          <w:rPr>
                            <w:rFonts w:eastAsia="Times New Roman" w:hAnsi="Adobe Arabic" w:cs="Adobe Arabic"/>
                            <w:b/>
                            <w:bCs/>
                            <w:color w:val="2B5474"/>
                            <w:kern w:val="24"/>
                            <w:sz w:val="32"/>
                            <w:szCs w:val="32"/>
                            <w:rtl/>
                            <w:lang w:bidi="ar-SY"/>
                          </w:rPr>
                          <w:t>التدريب والتطوير</w:t>
                        </w:r>
                      </w:p>
                    </w:txbxContent>
                  </v:textbox>
                </v:roundrect>
                <w10:anchorlock/>
              </v:group>
            </w:pict>
          </mc:Fallback>
        </mc:AlternateContent>
      </w:r>
    </w:p>
    <w:p w:rsidR="00252F1A" w:rsidRPr="006F0844" w:rsidRDefault="00252F1A" w:rsidP="00252F1A">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48A658FC" wp14:editId="0C4CBA87">
                <wp:extent cx="5731510" cy="890905"/>
                <wp:effectExtent l="0" t="0" r="2540" b="23495"/>
                <wp:docPr id="101952387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072542811" name="مجموعة 1072542811"/>
                        <wpg:cNvGrpSpPr/>
                        <wpg:grpSpPr>
                          <a:xfrm>
                            <a:off x="0" y="0"/>
                            <a:ext cx="5731510" cy="895351"/>
                            <a:chOff x="0" y="0"/>
                            <a:chExt cx="5878196" cy="918845"/>
                          </a:xfrm>
                        </wpg:grpSpPr>
                        <wpg:grpSp>
                          <wpg:cNvPr id="291438255" name="مجموعة 291438255"/>
                          <wpg:cNvGrpSpPr/>
                          <wpg:grpSpPr>
                            <a:xfrm>
                              <a:off x="0" y="0"/>
                              <a:ext cx="5878196" cy="918845"/>
                              <a:chOff x="0" y="0"/>
                              <a:chExt cx="6240348" cy="919070"/>
                            </a:xfrm>
                          </wpg:grpSpPr>
                          <wpg:grpSp>
                            <wpg:cNvPr id="774923842" name="مجموعة 774923842"/>
                            <wpg:cNvGrpSpPr/>
                            <wpg:grpSpPr>
                              <a:xfrm>
                                <a:off x="0" y="169208"/>
                                <a:ext cx="5433072" cy="580613"/>
                                <a:chOff x="0" y="169208"/>
                                <a:chExt cx="5433072" cy="580613"/>
                              </a:xfrm>
                            </wpg:grpSpPr>
                            <wps:wsp>
                              <wps:cNvPr id="56262251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524538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9000662" name="شكل بيضاوي 45900066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3380615" name="مربع نص 41"/>
                          <wps:cNvSpPr txBox="1"/>
                          <wps:spPr>
                            <a:xfrm>
                              <a:off x="204484" y="256541"/>
                              <a:ext cx="4616122" cy="379598"/>
                            </a:xfrm>
                            <a:prstGeom prst="rect">
                              <a:avLst/>
                            </a:prstGeom>
                            <a:noFill/>
                          </wps:spPr>
                          <wps:txbx>
                            <w:txbxContent>
                              <w:p w:rsidR="00252F1A" w:rsidRPr="00767863" w:rsidRDefault="00252F1A" w:rsidP="00252F1A">
                                <w:pPr>
                                  <w:pStyle w:val="a0"/>
                                  <w:rPr>
                                    <w:sz w:val="40"/>
                                    <w:szCs w:val="40"/>
                                    <w:lang w:bidi="ar-SY"/>
                                  </w:rPr>
                                </w:pPr>
                                <w:r w:rsidRPr="006F0844">
                                  <w:rPr>
                                    <w:sz w:val="40"/>
                                    <w:szCs w:val="40"/>
                                    <w:rtl/>
                                  </w:rPr>
                                  <w:t>تحديد مساحات محددة:</w:t>
                                </w:r>
                              </w:p>
                            </w:txbxContent>
                          </wps:txbx>
                          <wps:bodyPr wrap="square" rtlCol="1">
                            <a:spAutoFit/>
                          </wps:bodyPr>
                        </wps:wsp>
                      </wpg:grpSp>
                      <pic:pic xmlns:pic="http://schemas.openxmlformats.org/drawingml/2006/picture">
                        <pic:nvPicPr>
                          <pic:cNvPr id="1261928702" name="صورة 1261928702"/>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8A658FC" id="_x0000_s224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">
                <v:group id="مجموعة 1072542811" o:spid="_x0000_s22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">
                  <v:group id="مجموعة 291438255" o:spid="_x0000_s22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">
                    <v:group id="مجموعة 774923842" o:spid="_x0000_s22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">
                      <v:shape id="شكل حر 50" o:spid="_x0000_s22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" fillcolor="#579da5" stroked="f" strokeweight="1pt">
                        <v:stroke joinstyle="miter"/>
                      </v:roundrect>
                    </v:group>
                    <v:oval id="شكل بيضاوي 459000662" o:spid="_x0000_s22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" filled="f" strokecolor="#2b5474" strokeweight="1pt">
                      <v:stroke joinstyle="miter"/>
                    </v:oval>
                  </v:group>
                  <v:shape id="مربع نص 41" o:spid="_x0000_s2247"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" filled="f" stroked="f">
                    <v:textbox style="mso-fit-shape-to-text:t">
                      <w:txbxContent>
                        <w:p w14:paraId="390CF0D4" w14:textId="149808AB" w:rsidR="00252F1A" w:rsidRPr="00767863" w:rsidRDefault="00252F1A" w:rsidP="00252F1A">
                          <w:pPr>
                            <w:pStyle w:val="a0"/>
                            <w:rPr>
                              <w:sz w:val="40"/>
                              <w:szCs w:val="40"/>
                              <w:lang w:bidi="ar-SY"/>
                            </w:rPr>
                          </w:pPr>
                          <w:r w:rsidRPr="006F0844">
                            <w:rPr>
                              <w:sz w:val="40"/>
                              <w:szCs w:val="40"/>
                              <w:rtl/>
                            </w:rPr>
                            <w:t>تحديد مساحات محددة:</w:t>
                          </w:r>
                        </w:p>
                      </w:txbxContent>
                    </v:textbox>
                  </v:shape>
                </v:group>
                <v:shape id="صورة 1261928702" o:spid="_x0000_s224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">
                  <v:imagedata r:id="rId74" o:title=""/>
                </v:shape>
                <w10:anchorlock/>
              </v:group>
            </w:pict>
          </mc:Fallback>
        </mc:AlternateContent>
      </w:r>
    </w:p>
    <w:p w:rsidR="00FD172F" w:rsidRPr="006F0844" w:rsidRDefault="00FD172F" w:rsidP="00252F1A">
      <w:r w:rsidRPr="006F0844">
        <w:rPr>
          <w:rtl/>
        </w:rPr>
        <w:t>يجب تحديد المساحات المحددة لكل فئة من الجمهور، مثل تحديد مدخل ومخرج محدد للمشاة والمركبات وفصل المنطقة الخاصة بالطوارئ عن المنطقة العامة.</w:t>
      </w:r>
    </w:p>
    <w:p w:rsidR="00FD172F" w:rsidRPr="006F0844" w:rsidRDefault="00252F1A"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47EBE4DA" wp14:editId="769C75BA">
                <wp:extent cx="5731510" cy="890905"/>
                <wp:effectExtent l="0" t="0" r="2540" b="23495"/>
                <wp:docPr id="94783548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8747810" name="مجموعة 58747810"/>
                        <wpg:cNvGrpSpPr/>
                        <wpg:grpSpPr>
                          <a:xfrm>
                            <a:off x="0" y="0"/>
                            <a:ext cx="5731510" cy="895351"/>
                            <a:chOff x="0" y="0"/>
                            <a:chExt cx="5878196" cy="918845"/>
                          </a:xfrm>
                        </wpg:grpSpPr>
                        <wpg:grpSp>
                          <wpg:cNvPr id="1576119629" name="مجموعة 1576119629"/>
                          <wpg:cNvGrpSpPr/>
                          <wpg:grpSpPr>
                            <a:xfrm>
                              <a:off x="0" y="0"/>
                              <a:ext cx="5878196" cy="918845"/>
                              <a:chOff x="0" y="0"/>
                              <a:chExt cx="6240348" cy="919070"/>
                            </a:xfrm>
                          </wpg:grpSpPr>
                          <wpg:grpSp>
                            <wpg:cNvPr id="1049813401" name="مجموعة 1049813401"/>
                            <wpg:cNvGrpSpPr/>
                            <wpg:grpSpPr>
                              <a:xfrm>
                                <a:off x="0" y="169208"/>
                                <a:ext cx="5433072" cy="580613"/>
                                <a:chOff x="0" y="169208"/>
                                <a:chExt cx="5433072" cy="580613"/>
                              </a:xfrm>
                            </wpg:grpSpPr>
                            <wps:wsp>
                              <wps:cNvPr id="21263655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582296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69573934" name="شكل بيضاوي 76957393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7252185" name="مربع نص 41"/>
                          <wps:cNvSpPr txBox="1"/>
                          <wps:spPr>
                            <a:xfrm>
                              <a:off x="204484" y="256541"/>
                              <a:ext cx="4616122" cy="379598"/>
                            </a:xfrm>
                            <a:prstGeom prst="rect">
                              <a:avLst/>
                            </a:prstGeom>
                            <a:noFill/>
                          </wps:spPr>
                          <wps:txbx>
                            <w:txbxContent>
                              <w:p w:rsidR="00252F1A" w:rsidRPr="00767863" w:rsidRDefault="00252F1A" w:rsidP="00252F1A">
                                <w:pPr>
                                  <w:pStyle w:val="a0"/>
                                  <w:rPr>
                                    <w:sz w:val="40"/>
                                    <w:szCs w:val="40"/>
                                    <w:lang w:bidi="ar-SY"/>
                                  </w:rPr>
                                </w:pPr>
                                <w:r w:rsidRPr="006F0844">
                                  <w:rPr>
                                    <w:sz w:val="40"/>
                                    <w:szCs w:val="40"/>
                                    <w:rtl/>
                                  </w:rPr>
                                  <w:t>استخدام العلامات واللافتات:</w:t>
                                </w:r>
                              </w:p>
                            </w:txbxContent>
                          </wps:txbx>
                          <wps:bodyPr wrap="square" rtlCol="1">
                            <a:spAutoFit/>
                          </wps:bodyPr>
                        </wps:wsp>
                      </wpg:grpSp>
                      <pic:pic xmlns:pic="http://schemas.openxmlformats.org/drawingml/2006/picture">
                        <pic:nvPicPr>
                          <pic:cNvPr id="851341630" name="صورة 85134163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7EBE4DA" id="_x0000_s224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GyZlcycBwAABx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58747810" o:spid="_x0000_s22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">
                  <v:group id="مجموعة 1576119629" o:spid="_x0000_s22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">
                    <v:group id="مجموعة 1049813401" o:spid="_x0000_s22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">
                      <v:shape id="شكل حر 50" o:spid="_x0000_s22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" fillcolor="#579da5" stroked="f" strokeweight="1pt">
                        <v:stroke joinstyle="miter"/>
                      </v:roundrect>
                    </v:group>
                    <v:oval id="شكل بيضاوي 769573934" o:spid="_x0000_s22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" filled="f" strokecolor="#2b5474" strokeweight="1pt">
                      <v:stroke joinstyle="miter"/>
                    </v:oval>
                  </v:group>
                  <v:shape id="مربع نص 41" o:spid="_x0000_s2256"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" filled="f" stroked="f">
                    <v:textbox style="mso-fit-shape-to-text:t">
                      <w:txbxContent>
                        <w:p w14:paraId="7D9FF916" w14:textId="524436B2" w:rsidR="00252F1A" w:rsidRPr="00767863" w:rsidRDefault="00252F1A" w:rsidP="00252F1A">
                          <w:pPr>
                            <w:pStyle w:val="a0"/>
                            <w:rPr>
                              <w:sz w:val="40"/>
                              <w:szCs w:val="40"/>
                              <w:lang w:bidi="ar-SY"/>
                            </w:rPr>
                          </w:pPr>
                          <w:r w:rsidRPr="006F0844">
                            <w:rPr>
                              <w:sz w:val="40"/>
                              <w:szCs w:val="40"/>
                              <w:rtl/>
                            </w:rPr>
                            <w:t>استخدام العلامات واللافتات:</w:t>
                          </w:r>
                        </w:p>
                      </w:txbxContent>
                    </v:textbox>
                  </v:shape>
                </v:group>
                <v:shape id="صورة 851341630" o:spid="_x0000_s225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">
                  <v:imagedata r:id="rId74" o:title=""/>
                </v:shape>
                <w10:anchorlock/>
              </v:group>
            </w:pict>
          </mc:Fallback>
        </mc:AlternateContent>
      </w:r>
    </w:p>
    <w:p w:rsidR="00FD172F" w:rsidRPr="006F0844" w:rsidRDefault="00FD172F" w:rsidP="00252F1A">
      <w:r w:rsidRPr="006F0844">
        <w:rPr>
          <w:rtl/>
        </w:rPr>
        <w:t>يجب استخدام اللافتات والعلامات المناسبة لتوجيه الجمهور إلى المناطق المخصصة لهم، وتحديد المسارات والاتجاهات، والتأكد من وضوح هذه اللافتات والعلامات لجميع الحاضرين.</w:t>
      </w:r>
    </w:p>
    <w:p w:rsidR="00FD172F" w:rsidRPr="006F0844" w:rsidRDefault="00252F1A"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4EB1FDE2" wp14:editId="6B5D529C">
                <wp:extent cx="5731510" cy="890905"/>
                <wp:effectExtent l="0" t="0" r="2540" b="23495"/>
                <wp:docPr id="132933737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18573963" name="مجموعة 1118573963"/>
                        <wpg:cNvGrpSpPr/>
                        <wpg:grpSpPr>
                          <a:xfrm>
                            <a:off x="0" y="0"/>
                            <a:ext cx="5731510" cy="895351"/>
                            <a:chOff x="0" y="0"/>
                            <a:chExt cx="5878196" cy="918845"/>
                          </a:xfrm>
                        </wpg:grpSpPr>
                        <wpg:grpSp>
                          <wpg:cNvPr id="2123781231" name="مجموعة 2123781231"/>
                          <wpg:cNvGrpSpPr/>
                          <wpg:grpSpPr>
                            <a:xfrm>
                              <a:off x="0" y="0"/>
                              <a:ext cx="5878196" cy="918845"/>
                              <a:chOff x="0" y="0"/>
                              <a:chExt cx="6240348" cy="919070"/>
                            </a:xfrm>
                          </wpg:grpSpPr>
                          <wpg:grpSp>
                            <wpg:cNvPr id="87924644" name="مجموعة 87924644"/>
                            <wpg:cNvGrpSpPr/>
                            <wpg:grpSpPr>
                              <a:xfrm>
                                <a:off x="0" y="169208"/>
                                <a:ext cx="5433072" cy="580613"/>
                                <a:chOff x="0" y="169208"/>
                                <a:chExt cx="5433072" cy="580613"/>
                              </a:xfrm>
                            </wpg:grpSpPr>
                            <wps:wsp>
                              <wps:cNvPr id="201653041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398872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36491620" name="شكل بيضاوي 113649162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0311443" name="مربع نص 41"/>
                          <wps:cNvSpPr txBox="1"/>
                          <wps:spPr>
                            <a:xfrm>
                              <a:off x="204484" y="256541"/>
                              <a:ext cx="4616122" cy="379598"/>
                            </a:xfrm>
                            <a:prstGeom prst="rect">
                              <a:avLst/>
                            </a:prstGeom>
                            <a:noFill/>
                          </wps:spPr>
                          <wps:txbx>
                            <w:txbxContent>
                              <w:p w:rsidR="00252F1A" w:rsidRPr="00767863" w:rsidRDefault="00252F1A" w:rsidP="00252F1A">
                                <w:pPr>
                                  <w:pStyle w:val="a0"/>
                                  <w:rPr>
                                    <w:sz w:val="40"/>
                                    <w:szCs w:val="40"/>
                                    <w:lang w:bidi="ar-SY"/>
                                  </w:rPr>
                                </w:pPr>
                                <w:r w:rsidRPr="006F0844">
                                  <w:rPr>
                                    <w:sz w:val="40"/>
                                    <w:szCs w:val="40"/>
                                    <w:rtl/>
                                  </w:rPr>
                                  <w:t>تعيين الفرق المسؤولة:</w:t>
                                </w:r>
                              </w:p>
                            </w:txbxContent>
                          </wps:txbx>
                          <wps:bodyPr wrap="square" rtlCol="1">
                            <a:spAutoFit/>
                          </wps:bodyPr>
                        </wps:wsp>
                      </wpg:grpSp>
                      <pic:pic xmlns:pic="http://schemas.openxmlformats.org/drawingml/2006/picture">
                        <pic:nvPicPr>
                          <pic:cNvPr id="887193129" name="صورة 887193129"/>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EB1FDE2" id="_x0000_s225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G8d+z6iBwAACh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1118573963" o:spid="_x0000_s22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">
                  <v:group id="مجموعة 2123781231" o:spid="_x0000_s22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">
                    <v:group id="مجموعة 87924644" o:spid="_x0000_s22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">
                      <v:shape id="شكل حر 50" o:spid="_x0000_s22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" fillcolor="#579da5" stroked="f" strokeweight="1pt">
                        <v:stroke joinstyle="miter"/>
                      </v:roundrect>
                    </v:group>
                    <v:oval id="شكل بيضاوي 1136491620" o:spid="_x0000_s22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" filled="f" strokecolor="#2b5474" strokeweight="1pt">
                      <v:stroke joinstyle="miter"/>
                    </v:oval>
                  </v:group>
                  <v:shape id="مربع نص 41" o:spid="_x0000_s2265"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" filled="f" stroked="f">
                    <v:textbox style="mso-fit-shape-to-text:t">
                      <w:txbxContent>
                        <w:p w14:paraId="12912971" w14:textId="049B607D" w:rsidR="00252F1A" w:rsidRPr="00767863" w:rsidRDefault="00252F1A" w:rsidP="00252F1A">
                          <w:pPr>
                            <w:pStyle w:val="a0"/>
                            <w:rPr>
                              <w:sz w:val="40"/>
                              <w:szCs w:val="40"/>
                              <w:lang w:bidi="ar-SY"/>
                            </w:rPr>
                          </w:pPr>
                          <w:r w:rsidRPr="006F0844">
                            <w:rPr>
                              <w:sz w:val="40"/>
                              <w:szCs w:val="40"/>
                              <w:rtl/>
                            </w:rPr>
                            <w:t>تعيين الفرق المسؤولة:</w:t>
                          </w:r>
                        </w:p>
                      </w:txbxContent>
                    </v:textbox>
                  </v:shape>
                </v:group>
                <v:shape id="صورة 887193129" o:spid="_x0000_s226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">
                  <v:imagedata r:id="rId74" o:title=""/>
                </v:shape>
                <w10:anchorlock/>
              </v:group>
            </w:pict>
          </mc:Fallback>
        </mc:AlternateContent>
      </w:r>
    </w:p>
    <w:p w:rsidR="00FD172F" w:rsidRPr="006F0844" w:rsidRDefault="00FD172F" w:rsidP="00252F1A">
      <w:r w:rsidRPr="006F0844">
        <w:rPr>
          <w:rtl/>
        </w:rPr>
        <w:t>يجب توفير فرق مسؤولة عن توجيه الجمهور وتوزيعهم على المناطق المخصصة، وتوفير فرق الإسعافات الأولية وفرق الأمن والسلامة.</w:t>
      </w:r>
    </w:p>
    <w:p w:rsidR="00FD172F" w:rsidRPr="006F0844" w:rsidRDefault="00252F1A" w:rsidP="00252F1A">
      <w:pPr>
        <w:keepNext/>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6288A3C7" wp14:editId="76371631">
                <wp:extent cx="5731510" cy="890905"/>
                <wp:effectExtent l="0" t="0" r="2540" b="23495"/>
                <wp:docPr id="147993364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51317290" name="مجموعة 1551317290"/>
                        <wpg:cNvGrpSpPr/>
                        <wpg:grpSpPr>
                          <a:xfrm>
                            <a:off x="0" y="0"/>
                            <a:ext cx="5731510" cy="895351"/>
                            <a:chOff x="0" y="0"/>
                            <a:chExt cx="5878196" cy="918845"/>
                          </a:xfrm>
                        </wpg:grpSpPr>
                        <wpg:grpSp>
                          <wpg:cNvPr id="617871048" name="مجموعة 617871048"/>
                          <wpg:cNvGrpSpPr/>
                          <wpg:grpSpPr>
                            <a:xfrm>
                              <a:off x="0" y="0"/>
                              <a:ext cx="5878196" cy="918845"/>
                              <a:chOff x="0" y="0"/>
                              <a:chExt cx="6240348" cy="919070"/>
                            </a:xfrm>
                          </wpg:grpSpPr>
                          <wpg:grpSp>
                            <wpg:cNvPr id="188114255" name="مجموعة 188114255"/>
                            <wpg:cNvGrpSpPr/>
                            <wpg:grpSpPr>
                              <a:xfrm>
                                <a:off x="0" y="169208"/>
                                <a:ext cx="5433072" cy="580613"/>
                                <a:chOff x="0" y="169208"/>
                                <a:chExt cx="5433072" cy="580613"/>
                              </a:xfrm>
                            </wpg:grpSpPr>
                            <wps:wsp>
                              <wps:cNvPr id="19555093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9508558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06521874" name="شكل بيضاوي 40652187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1063786" name="مربع نص 41"/>
                          <wps:cNvSpPr txBox="1"/>
                          <wps:spPr>
                            <a:xfrm>
                              <a:off x="204484" y="256541"/>
                              <a:ext cx="4616122" cy="379598"/>
                            </a:xfrm>
                            <a:prstGeom prst="rect">
                              <a:avLst/>
                            </a:prstGeom>
                            <a:noFill/>
                          </wps:spPr>
                          <wps:txbx>
                            <w:txbxContent>
                              <w:p w:rsidR="00252F1A" w:rsidRPr="00767863" w:rsidRDefault="00252F1A" w:rsidP="00252F1A">
                                <w:pPr>
                                  <w:pStyle w:val="a0"/>
                                  <w:rPr>
                                    <w:sz w:val="40"/>
                                    <w:szCs w:val="40"/>
                                    <w:lang w:bidi="ar-SY"/>
                                  </w:rPr>
                                </w:pPr>
                                <w:r w:rsidRPr="006F0844">
                                  <w:rPr>
                                    <w:sz w:val="40"/>
                                    <w:szCs w:val="40"/>
                                    <w:rtl/>
                                  </w:rPr>
                                  <w:t>تنظيم الحركة:</w:t>
                                </w:r>
                              </w:p>
                            </w:txbxContent>
                          </wps:txbx>
                          <wps:bodyPr wrap="square" rtlCol="1">
                            <a:spAutoFit/>
                          </wps:bodyPr>
                        </wps:wsp>
                      </wpg:grpSp>
                      <pic:pic xmlns:pic="http://schemas.openxmlformats.org/drawingml/2006/picture">
                        <pic:nvPicPr>
                          <pic:cNvPr id="187574707" name="صورة 187574707"/>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288A3C7" id="_x0000_s226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">
                <v:group id="مجموعة 1551317290" o:spid="_x0000_s22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">
                  <v:group id="مجموعة 617871048" o:spid="_x0000_s22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">
                    <v:group id="مجموعة 188114255" o:spid="_x0000_s22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">
                      <v:shape id="شكل حر 50" o:spid="_x0000_s22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" fillcolor="#579da5" stroked="f" strokeweight="1pt">
                        <v:stroke joinstyle="miter"/>
                      </v:roundrect>
                    </v:group>
                    <v:oval id="شكل بيضاوي 406521874" o:spid="_x0000_s22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" filled="f" strokecolor="#2b5474" strokeweight="1pt">
                      <v:stroke joinstyle="miter"/>
                    </v:oval>
                  </v:group>
                  <v:shape id="مربع نص 41" o:spid="_x0000_s2274"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" filled="f" stroked="f">
                    <v:textbox style="mso-fit-shape-to-text:t">
                      <w:txbxContent>
                        <w:p w14:paraId="19BFAECD" w14:textId="360A9D75" w:rsidR="00252F1A" w:rsidRPr="00767863" w:rsidRDefault="00252F1A" w:rsidP="00252F1A">
                          <w:pPr>
                            <w:pStyle w:val="a0"/>
                            <w:rPr>
                              <w:sz w:val="40"/>
                              <w:szCs w:val="40"/>
                              <w:lang w:bidi="ar-SY"/>
                            </w:rPr>
                          </w:pPr>
                          <w:r w:rsidRPr="006F0844">
                            <w:rPr>
                              <w:sz w:val="40"/>
                              <w:szCs w:val="40"/>
                              <w:rtl/>
                            </w:rPr>
                            <w:t>تنظيم الحركة:</w:t>
                          </w:r>
                        </w:p>
                      </w:txbxContent>
                    </v:textbox>
                  </v:shape>
                </v:group>
                <v:shape id="صورة 187574707" o:spid="_x0000_s227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">
                  <v:imagedata r:id="rId74" o:title=""/>
                </v:shape>
                <w10:anchorlock/>
              </v:group>
            </w:pict>
          </mc:Fallback>
        </mc:AlternateContent>
      </w:r>
    </w:p>
    <w:p w:rsidR="00FD172F" w:rsidRPr="006F0844" w:rsidRDefault="00FD172F" w:rsidP="00252F1A">
      <w:r w:rsidRPr="006F0844">
        <w:rPr>
          <w:rtl/>
        </w:rPr>
        <w:t>يجب تنظيم حركة الجمهور بحيث تتدفق بشكل طبيعي دون أي تداعيات أو اختناقات، وتجنب تجمع الجماهير في منطقة محددة.</w:t>
      </w:r>
    </w:p>
    <w:p w:rsidR="00FD172F" w:rsidRPr="006F0844" w:rsidRDefault="00252F1A"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ED0EBC3" wp14:editId="3A5B48D1">
                <wp:extent cx="5731510" cy="890905"/>
                <wp:effectExtent l="0" t="0" r="2540" b="23495"/>
                <wp:docPr id="58964342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10190869" name="مجموعة 410190869"/>
                        <wpg:cNvGrpSpPr/>
                        <wpg:grpSpPr>
                          <a:xfrm>
                            <a:off x="0" y="0"/>
                            <a:ext cx="5731510" cy="895351"/>
                            <a:chOff x="0" y="0"/>
                            <a:chExt cx="5878196" cy="918845"/>
                          </a:xfrm>
                        </wpg:grpSpPr>
                        <wpg:grpSp>
                          <wpg:cNvPr id="584516545" name="مجموعة 584516545"/>
                          <wpg:cNvGrpSpPr/>
                          <wpg:grpSpPr>
                            <a:xfrm>
                              <a:off x="0" y="0"/>
                              <a:ext cx="5878196" cy="918845"/>
                              <a:chOff x="0" y="0"/>
                              <a:chExt cx="6240348" cy="919070"/>
                            </a:xfrm>
                          </wpg:grpSpPr>
                          <wpg:grpSp>
                            <wpg:cNvPr id="376883903" name="مجموعة 376883903"/>
                            <wpg:cNvGrpSpPr/>
                            <wpg:grpSpPr>
                              <a:xfrm>
                                <a:off x="0" y="169208"/>
                                <a:ext cx="5433072" cy="580613"/>
                                <a:chOff x="0" y="169208"/>
                                <a:chExt cx="5433072" cy="580613"/>
                              </a:xfrm>
                            </wpg:grpSpPr>
                            <wps:wsp>
                              <wps:cNvPr id="3746253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247041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0902809" name="شكل بيضاوي 190090280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9596880" name="مربع نص 41"/>
                          <wps:cNvSpPr txBox="1"/>
                          <wps:spPr>
                            <a:xfrm>
                              <a:off x="204484" y="256541"/>
                              <a:ext cx="4616122" cy="379598"/>
                            </a:xfrm>
                            <a:prstGeom prst="rect">
                              <a:avLst/>
                            </a:prstGeom>
                            <a:noFill/>
                          </wps:spPr>
                          <wps:txbx>
                            <w:txbxContent>
                              <w:p w:rsidR="00252F1A" w:rsidRPr="00767863" w:rsidRDefault="00252F1A" w:rsidP="00252F1A">
                                <w:pPr>
                                  <w:pStyle w:val="a0"/>
                                  <w:rPr>
                                    <w:sz w:val="40"/>
                                    <w:szCs w:val="40"/>
                                    <w:lang w:bidi="ar-SY"/>
                                  </w:rPr>
                                </w:pPr>
                                <w:r w:rsidRPr="006F0844">
                                  <w:rPr>
                                    <w:sz w:val="40"/>
                                    <w:szCs w:val="40"/>
                                    <w:rtl/>
                                  </w:rPr>
                                  <w:t>الاتصال والتواصل:</w:t>
                                </w:r>
                              </w:p>
                            </w:txbxContent>
                          </wps:txbx>
                          <wps:bodyPr wrap="square" rtlCol="1">
                            <a:spAutoFit/>
                          </wps:bodyPr>
                        </wps:wsp>
                      </wpg:grpSp>
                      <pic:pic xmlns:pic="http://schemas.openxmlformats.org/drawingml/2006/picture">
                        <pic:nvPicPr>
                          <pic:cNvPr id="1358085448" name="صورة 1358085448"/>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ED0EBC3" id="_x0000_s227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">
                <v:group id="مجموعة 410190869" o:spid="_x0000_s22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">
                  <v:group id="مجموعة 584516545" o:spid="_x0000_s22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">
                    <v:group id="مجموعة 376883903" o:spid="_x0000_s22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">
                      <v:shape id="شكل حر 50" o:spid="_x0000_s22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" fillcolor="#579da5" stroked="f" strokeweight="1pt">
                        <v:stroke joinstyle="miter"/>
                      </v:roundrect>
                    </v:group>
                    <v:oval id="شكل بيضاوي 1900902809" o:spid="_x0000_s22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" filled="f" strokecolor="#2b5474" strokeweight="1pt">
                      <v:stroke joinstyle="miter"/>
                    </v:oval>
                  </v:group>
                  <v:shape id="مربع نص 41" o:spid="_x0000_s2283"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" filled="f" stroked="f">
                    <v:textbox style="mso-fit-shape-to-text:t">
                      <w:txbxContent>
                        <w:p w14:paraId="03DE6715" w14:textId="1E99B7FA" w:rsidR="00252F1A" w:rsidRPr="00767863" w:rsidRDefault="00252F1A" w:rsidP="00252F1A">
                          <w:pPr>
                            <w:pStyle w:val="a0"/>
                            <w:rPr>
                              <w:sz w:val="40"/>
                              <w:szCs w:val="40"/>
                              <w:lang w:bidi="ar-SY"/>
                            </w:rPr>
                          </w:pPr>
                          <w:r w:rsidRPr="006F0844">
                            <w:rPr>
                              <w:sz w:val="40"/>
                              <w:szCs w:val="40"/>
                              <w:rtl/>
                            </w:rPr>
                            <w:t>الاتصال والتواصل:</w:t>
                          </w:r>
                        </w:p>
                      </w:txbxContent>
                    </v:textbox>
                  </v:shape>
                </v:group>
                <v:shape id="صورة 1358085448" o:spid="_x0000_s228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">
                  <v:imagedata r:id="rId74" o:title=""/>
                </v:shape>
                <w10:anchorlock/>
              </v:group>
            </w:pict>
          </mc:Fallback>
        </mc:AlternateContent>
      </w:r>
    </w:p>
    <w:p w:rsidR="00FD172F" w:rsidRPr="006F0844" w:rsidRDefault="00FD172F" w:rsidP="00252F1A">
      <w:r w:rsidRPr="006F0844">
        <w:rPr>
          <w:rtl/>
        </w:rPr>
        <w:t>يجب توفير قنوات اتصال فعالة للجمهور من خلال الإعلان عن أي تغييرات في الخطة أو أي تحذيرات وتوفير المساعدة اللازمة للجمهور في حالة الطوارئ.</w:t>
      </w:r>
    </w:p>
    <w:p w:rsidR="00FD172F" w:rsidRPr="006F0844" w:rsidRDefault="00252F1A"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7322E0C1" wp14:editId="5B054CDF">
                <wp:extent cx="5731510" cy="890905"/>
                <wp:effectExtent l="0" t="0" r="2540" b="23495"/>
                <wp:docPr id="107570313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57996589" name="مجموعة 1557996589"/>
                        <wpg:cNvGrpSpPr/>
                        <wpg:grpSpPr>
                          <a:xfrm>
                            <a:off x="0" y="0"/>
                            <a:ext cx="5731510" cy="895351"/>
                            <a:chOff x="0" y="0"/>
                            <a:chExt cx="5878196" cy="918845"/>
                          </a:xfrm>
                        </wpg:grpSpPr>
                        <wpg:grpSp>
                          <wpg:cNvPr id="1179712785" name="مجموعة 1179712785"/>
                          <wpg:cNvGrpSpPr/>
                          <wpg:grpSpPr>
                            <a:xfrm>
                              <a:off x="0" y="0"/>
                              <a:ext cx="5878196" cy="918845"/>
                              <a:chOff x="0" y="0"/>
                              <a:chExt cx="6240348" cy="919070"/>
                            </a:xfrm>
                          </wpg:grpSpPr>
                          <wpg:grpSp>
                            <wpg:cNvPr id="1595913272" name="مجموعة 1595913272"/>
                            <wpg:cNvGrpSpPr/>
                            <wpg:grpSpPr>
                              <a:xfrm>
                                <a:off x="0" y="169208"/>
                                <a:ext cx="5433072" cy="580613"/>
                                <a:chOff x="0" y="169208"/>
                                <a:chExt cx="5433072" cy="580613"/>
                              </a:xfrm>
                            </wpg:grpSpPr>
                            <wps:wsp>
                              <wps:cNvPr id="172823842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4021484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2132076" name="شكل بيضاوي 163213207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52587488" name="مربع نص 41"/>
                          <wps:cNvSpPr txBox="1"/>
                          <wps:spPr>
                            <a:xfrm>
                              <a:off x="204484" y="256541"/>
                              <a:ext cx="4616122" cy="379598"/>
                            </a:xfrm>
                            <a:prstGeom prst="rect">
                              <a:avLst/>
                            </a:prstGeom>
                            <a:noFill/>
                          </wps:spPr>
                          <wps:txbx>
                            <w:txbxContent>
                              <w:p w:rsidR="00252F1A" w:rsidRPr="00767863" w:rsidRDefault="00252F1A" w:rsidP="00252F1A">
                                <w:pPr>
                                  <w:pStyle w:val="a0"/>
                                  <w:rPr>
                                    <w:sz w:val="40"/>
                                    <w:szCs w:val="40"/>
                                    <w:rtl/>
                                    <w:lang w:bidi="ar-SY"/>
                                  </w:rPr>
                                </w:pPr>
                                <w:r w:rsidRPr="006F0844">
                                  <w:rPr>
                                    <w:sz w:val="40"/>
                                    <w:szCs w:val="40"/>
                                    <w:rtl/>
                                  </w:rPr>
                                  <w:t>التدريب والتطوير:</w:t>
                                </w:r>
                              </w:p>
                            </w:txbxContent>
                          </wps:txbx>
                          <wps:bodyPr wrap="square" rtlCol="1">
                            <a:spAutoFit/>
                          </wps:bodyPr>
                        </wps:wsp>
                      </wpg:grpSp>
                      <pic:pic xmlns:pic="http://schemas.openxmlformats.org/drawingml/2006/picture">
                        <pic:nvPicPr>
                          <pic:cNvPr id="50897773" name="صورة 50897773"/>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322E0C1" id="_x0000_s228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hJqda6EHAAAO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1557996589" o:spid="_x0000_s22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">
                  <v:group id="مجموعة 1179712785" o:spid="_x0000_s22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">
                    <v:group id="مجموعة 1595913272" o:spid="_x0000_s22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">
                      <v:shape id="شكل حر 50" o:spid="_x0000_s22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" fillcolor="#579da5" stroked="f" strokeweight="1pt">
                        <v:stroke joinstyle="miter"/>
                      </v:roundrect>
                    </v:group>
                    <v:oval id="شكل بيضاوي 1632132076" o:spid="_x0000_s22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" filled="f" strokecolor="#2b5474" strokeweight="1pt">
                      <v:stroke joinstyle="miter"/>
                    </v:oval>
                  </v:group>
                  <v:shape id="مربع نص 41" o:spid="_x0000_s2292"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" filled="f" stroked="f">
                    <v:textbox style="mso-fit-shape-to-text:t">
                      <w:txbxContent>
                        <w:p w14:paraId="7EB8CD83" w14:textId="13F367E4" w:rsidR="00252F1A" w:rsidRPr="00767863" w:rsidRDefault="00252F1A" w:rsidP="00252F1A">
                          <w:pPr>
                            <w:pStyle w:val="a0"/>
                            <w:rPr>
                              <w:sz w:val="40"/>
                              <w:szCs w:val="40"/>
                              <w:rtl/>
                              <w:lang w:bidi="ar-SY"/>
                            </w:rPr>
                          </w:pPr>
                          <w:r w:rsidRPr="006F0844">
                            <w:rPr>
                              <w:sz w:val="40"/>
                              <w:szCs w:val="40"/>
                              <w:rtl/>
                            </w:rPr>
                            <w:t>التدريب والتطوير:</w:t>
                          </w:r>
                        </w:p>
                      </w:txbxContent>
                    </v:textbox>
                  </v:shape>
                </v:group>
                <v:shape id="صورة 50897773" o:spid="_x0000_s229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">
                  <v:imagedata r:id="rId74" o:title=""/>
                </v:shape>
                <w10:anchorlock/>
              </v:group>
            </w:pict>
          </mc:Fallback>
        </mc:AlternateContent>
      </w:r>
    </w:p>
    <w:p w:rsidR="00FD172F" w:rsidRPr="006F0844" w:rsidRDefault="00FD172F" w:rsidP="00252F1A">
      <w:r w:rsidRPr="006F0844">
        <w:rPr>
          <w:rtl/>
        </w:rPr>
        <w:t>يجب تدريب فرق الإدارة على كيفية التعامل مع الجمهور بطريقة فعالة، وتحديد الخطوات اللازمة للتعامل مع الحالات الطارئة، وتطوير الخطط بشكل دوري لتحسين الكفاءة.</w:t>
      </w:r>
    </w:p>
    <w:p w:rsidR="00FD172F" w:rsidRPr="00252F1A" w:rsidRDefault="00FD172F" w:rsidP="00252F1A">
      <w:pPr>
        <w:rPr>
          <w:rtl/>
        </w:rPr>
      </w:pPr>
      <w:r w:rsidRPr="006F0844">
        <w:rPr>
          <w:rtl/>
        </w:rPr>
        <w:t>بشكل عام، تنظيم حركة الجمهور والفصل بين الفئات هي استراتيجيات فعالة لإدارة الحشود، وتتطلب تحديد المساحات المحددة واستخدام اللافتات والفرق المسؤولة وتنظيم الحركة والاتصال والتواصل والتدريب والتطوير.</w:t>
      </w:r>
    </w:p>
    <w:p w:rsidR="00FD172F" w:rsidRPr="00252F1A" w:rsidRDefault="00FD172F">
      <w:pPr>
        <w:pStyle w:val="bold"/>
        <w:keepNext/>
        <w:numPr>
          <w:ilvl w:val="0"/>
          <w:numId w:val="9"/>
        </w:numPr>
        <w:shd w:val="clear" w:color="auto" w:fill="F2F2F2" w:themeFill="background1" w:themeFillShade="F2"/>
        <w:spacing w:before="240" w:after="240"/>
        <w:jc w:val="both"/>
      </w:pPr>
      <w:r w:rsidRPr="00252F1A">
        <w:rPr>
          <w:rFonts w:hint="cs"/>
          <w:rtl/>
        </w:rPr>
        <w:t>التحديات التي يمكن مواجهتها:</w:t>
      </w:r>
    </w:p>
    <w:p w:rsidR="00FD172F" w:rsidRPr="00252F1A" w:rsidRDefault="00FD172F" w:rsidP="00252F1A">
      <w:r w:rsidRPr="006F0844">
        <w:rPr>
          <w:rtl/>
        </w:rPr>
        <w:t>هناك عدة تحديات يمكن مواجهتها في تنظيم حركة الجمهور والفصل بين الفئات لإدارة الحشود، ومن أبرز هذه التحديات:</w:t>
      </w:r>
    </w:p>
    <w:p w:rsidR="00FD172F" w:rsidRPr="00252F1A" w:rsidRDefault="00FD172F">
      <w:pPr>
        <w:pStyle w:val="ListParagraph"/>
        <w:numPr>
          <w:ilvl w:val="0"/>
          <w:numId w:val="33"/>
        </w:numPr>
        <w:spacing w:line="360" w:lineRule="auto"/>
        <w:jc w:val="both"/>
        <w:rPr>
          <w:rFonts w:ascii="Adobe Arabic" w:hAnsi="Adobe Arabic" w:cs="Adobe Arabic"/>
          <w:color w:val="002060"/>
          <w:sz w:val="36"/>
          <w:szCs w:val="36"/>
        </w:rPr>
      </w:pPr>
      <w:r w:rsidRPr="00252F1A">
        <w:rPr>
          <w:rFonts w:ascii="Adobe Arabic" w:hAnsi="Adobe Arabic" w:cs="Adobe Arabic"/>
          <w:b/>
          <w:bCs/>
          <w:color w:val="C00000"/>
          <w:sz w:val="36"/>
          <w:szCs w:val="36"/>
          <w:rtl/>
        </w:rPr>
        <w:t>عدم توافر المساحات المناسبة:</w:t>
      </w:r>
      <w:r w:rsidRPr="00252F1A">
        <w:rPr>
          <w:rFonts w:ascii="Adobe Arabic" w:hAnsi="Adobe Arabic" w:cs="Adobe Arabic"/>
          <w:color w:val="C00000"/>
          <w:sz w:val="36"/>
          <w:szCs w:val="36"/>
          <w:rtl/>
        </w:rPr>
        <w:t xml:space="preserve"> </w:t>
      </w:r>
      <w:r w:rsidRPr="00252F1A">
        <w:rPr>
          <w:rFonts w:ascii="Adobe Arabic" w:hAnsi="Adobe Arabic" w:cs="Adobe Arabic"/>
          <w:color w:val="002060"/>
          <w:sz w:val="36"/>
          <w:szCs w:val="36"/>
          <w:rtl/>
        </w:rPr>
        <w:t>يمكن أن يكون من الصعب توفير المساحات المناسبة لتقسيم الجمهور وتحديد المساحات المحددة لكل فئة من الجمهور، وهذا يتطلب تخطيط جيد وتوفير الموارد اللازمة.</w:t>
      </w:r>
    </w:p>
    <w:p w:rsidR="00FD172F" w:rsidRPr="00252F1A" w:rsidRDefault="00FD172F">
      <w:pPr>
        <w:pStyle w:val="ListParagraph"/>
        <w:numPr>
          <w:ilvl w:val="0"/>
          <w:numId w:val="33"/>
        </w:numPr>
        <w:spacing w:line="360" w:lineRule="auto"/>
        <w:jc w:val="both"/>
        <w:rPr>
          <w:rFonts w:ascii="Adobe Arabic" w:hAnsi="Adobe Arabic" w:cs="Adobe Arabic"/>
          <w:color w:val="002060"/>
          <w:sz w:val="36"/>
          <w:szCs w:val="36"/>
        </w:rPr>
      </w:pPr>
      <w:r w:rsidRPr="00252F1A">
        <w:rPr>
          <w:rFonts w:ascii="Adobe Arabic" w:hAnsi="Adobe Arabic" w:cs="Adobe Arabic"/>
          <w:b/>
          <w:bCs/>
          <w:color w:val="C00000"/>
          <w:sz w:val="36"/>
          <w:szCs w:val="36"/>
          <w:rtl/>
        </w:rPr>
        <w:lastRenderedPageBreak/>
        <w:t>عدم وضوح اللافتات والإرشادات:</w:t>
      </w:r>
      <w:r w:rsidRPr="00252F1A">
        <w:rPr>
          <w:rFonts w:ascii="Adobe Arabic" w:hAnsi="Adobe Arabic" w:cs="Adobe Arabic"/>
          <w:color w:val="002060"/>
          <w:sz w:val="36"/>
          <w:szCs w:val="36"/>
          <w:rtl/>
        </w:rPr>
        <w:t xml:space="preserve"> قد يتسبب عدم وضوح اللافتات والإرشادات في إشكاليات في توجيه الجمهور وتحديد المسارات الصحيحة، وهذا يتطلب استخدام لافتات وإرشادات واضحة وسهلة الفهم.</w:t>
      </w:r>
    </w:p>
    <w:p w:rsidR="00FD172F" w:rsidRPr="00252F1A" w:rsidRDefault="00FD172F">
      <w:pPr>
        <w:pStyle w:val="ListParagraph"/>
        <w:numPr>
          <w:ilvl w:val="0"/>
          <w:numId w:val="33"/>
        </w:numPr>
        <w:spacing w:line="360" w:lineRule="auto"/>
        <w:jc w:val="both"/>
        <w:rPr>
          <w:rFonts w:ascii="Adobe Arabic" w:hAnsi="Adobe Arabic" w:cs="Adobe Arabic"/>
          <w:color w:val="002060"/>
          <w:sz w:val="36"/>
          <w:szCs w:val="36"/>
        </w:rPr>
      </w:pPr>
      <w:r w:rsidRPr="00252F1A">
        <w:rPr>
          <w:rFonts w:ascii="Adobe Arabic" w:hAnsi="Adobe Arabic" w:cs="Adobe Arabic"/>
          <w:b/>
          <w:bCs/>
          <w:color w:val="C00000"/>
          <w:sz w:val="36"/>
          <w:szCs w:val="36"/>
          <w:rtl/>
        </w:rPr>
        <w:t xml:space="preserve">عدم توفير الفرق المسؤولة: </w:t>
      </w:r>
      <w:r w:rsidRPr="00252F1A">
        <w:rPr>
          <w:rFonts w:ascii="Adobe Arabic" w:hAnsi="Adobe Arabic" w:cs="Adobe Arabic"/>
          <w:color w:val="002060"/>
          <w:sz w:val="36"/>
          <w:szCs w:val="36"/>
          <w:rtl/>
        </w:rPr>
        <w:t>يمكن أن يؤدي عدم توفير الفرق المسؤولة عن توجيه الجمهور وتوزيعهم على المناطق المخصصة إلى حدوث حالات اختناق وتدافع في الحشود.</w:t>
      </w:r>
    </w:p>
    <w:p w:rsidR="00FD172F" w:rsidRPr="00252F1A" w:rsidRDefault="00FD172F">
      <w:pPr>
        <w:pStyle w:val="ListParagraph"/>
        <w:numPr>
          <w:ilvl w:val="0"/>
          <w:numId w:val="33"/>
        </w:numPr>
        <w:spacing w:line="360" w:lineRule="auto"/>
        <w:jc w:val="both"/>
        <w:rPr>
          <w:rFonts w:ascii="Adobe Arabic" w:hAnsi="Adobe Arabic" w:cs="Adobe Arabic"/>
          <w:color w:val="002060"/>
          <w:sz w:val="36"/>
          <w:szCs w:val="36"/>
        </w:rPr>
      </w:pPr>
      <w:r w:rsidRPr="00252F1A">
        <w:rPr>
          <w:rFonts w:ascii="Adobe Arabic" w:hAnsi="Adobe Arabic" w:cs="Adobe Arabic"/>
          <w:b/>
          <w:bCs/>
          <w:color w:val="C00000"/>
          <w:sz w:val="36"/>
          <w:szCs w:val="36"/>
          <w:rtl/>
        </w:rPr>
        <w:t>التحديات اللغوية والثقافية:</w:t>
      </w:r>
      <w:r w:rsidRPr="00252F1A">
        <w:rPr>
          <w:rFonts w:ascii="Adobe Arabic" w:hAnsi="Adobe Arabic" w:cs="Adobe Arabic"/>
          <w:color w:val="002060"/>
          <w:sz w:val="36"/>
          <w:szCs w:val="36"/>
          <w:rtl/>
        </w:rPr>
        <w:t xml:space="preserve"> قد تواجه التحديات اللغوية والثقافية في التواصل مع الجمهور، وهذا يتطلب توفير مترجمين وتوفير الإرشادات بلغات مختلفة وتعريف الجمهور على التعامل مع الحشود بطريقة آمنة ومناسبة للثقافة.</w:t>
      </w:r>
    </w:p>
    <w:p w:rsidR="00FD172F" w:rsidRPr="00252F1A" w:rsidRDefault="00FD172F">
      <w:pPr>
        <w:pStyle w:val="ListParagraph"/>
        <w:numPr>
          <w:ilvl w:val="0"/>
          <w:numId w:val="33"/>
        </w:numPr>
        <w:spacing w:line="360" w:lineRule="auto"/>
        <w:jc w:val="both"/>
        <w:rPr>
          <w:rFonts w:ascii="Adobe Arabic" w:hAnsi="Adobe Arabic" w:cs="Adobe Arabic"/>
          <w:color w:val="002060"/>
          <w:sz w:val="36"/>
          <w:szCs w:val="36"/>
        </w:rPr>
      </w:pPr>
      <w:r w:rsidRPr="00252F1A">
        <w:rPr>
          <w:rFonts w:ascii="Adobe Arabic" w:hAnsi="Adobe Arabic" w:cs="Adobe Arabic"/>
          <w:b/>
          <w:bCs/>
          <w:color w:val="C00000"/>
          <w:sz w:val="36"/>
          <w:szCs w:val="36"/>
          <w:rtl/>
        </w:rPr>
        <w:t>التحديات التقنية:</w:t>
      </w:r>
      <w:r w:rsidRPr="00252F1A">
        <w:rPr>
          <w:rFonts w:ascii="Adobe Arabic" w:hAnsi="Adobe Arabic" w:cs="Adobe Arabic"/>
          <w:color w:val="002060"/>
          <w:sz w:val="36"/>
          <w:szCs w:val="36"/>
          <w:rtl/>
        </w:rPr>
        <w:t xml:space="preserve"> قد يواجه الفريق التقني التحديات التقنية في توفير الأجهزة والمعدات اللازمة لإدارة الحشود، وهذا يتطلب توفير المعدات اللازمة وتدريب الفريق على كيفية استخدامها بشكل صحيح.</w:t>
      </w:r>
    </w:p>
    <w:p w:rsidR="00FD172F" w:rsidRPr="00252F1A" w:rsidRDefault="00FD172F">
      <w:pPr>
        <w:pStyle w:val="ListParagraph"/>
        <w:numPr>
          <w:ilvl w:val="0"/>
          <w:numId w:val="33"/>
        </w:numPr>
        <w:spacing w:line="360" w:lineRule="auto"/>
        <w:jc w:val="both"/>
        <w:rPr>
          <w:rFonts w:ascii="Adobe Arabic" w:hAnsi="Adobe Arabic" w:cs="Adobe Arabic"/>
          <w:color w:val="002060"/>
          <w:sz w:val="36"/>
          <w:szCs w:val="36"/>
        </w:rPr>
      </w:pPr>
      <w:r w:rsidRPr="00252F1A">
        <w:rPr>
          <w:rFonts w:ascii="Adobe Arabic" w:hAnsi="Adobe Arabic" w:cs="Adobe Arabic"/>
          <w:b/>
          <w:bCs/>
          <w:color w:val="C00000"/>
          <w:sz w:val="36"/>
          <w:szCs w:val="36"/>
          <w:rtl/>
        </w:rPr>
        <w:t>تحديات التنظيم والإدارة:</w:t>
      </w:r>
      <w:r w:rsidRPr="00252F1A">
        <w:rPr>
          <w:rFonts w:ascii="Adobe Arabic" w:hAnsi="Adobe Arabic" w:cs="Adobe Arabic"/>
          <w:color w:val="002060"/>
          <w:sz w:val="36"/>
          <w:szCs w:val="36"/>
          <w:rtl/>
        </w:rPr>
        <w:t xml:space="preserve"> قد تواجه التحديات في التنظيم والإدارة فيما يتعلق بتوفير الموارد اللازمة وتحديد المهام والأدوار والمسؤوليات، وهذا يتطلب التخطيط الجيد وتوفير الإرشادات اللازمة للفريق.</w:t>
      </w:r>
    </w:p>
    <w:p w:rsidR="00FD172F" w:rsidRDefault="00FD172F" w:rsidP="00252F1A">
      <w:pPr>
        <w:rPr>
          <w:rtl/>
        </w:rPr>
      </w:pPr>
      <w:r w:rsidRPr="006F0844">
        <w:rPr>
          <w:rtl/>
        </w:rPr>
        <w:t>بشكل عام، يمكن مواجهة تحديات عديدة في تنظيم حركة الجمهور والفصل بين الفئات لإدارة الحشود، وهذا يتطلب التخطيط الجيد وتوفير الموارد اللازمة والتدريب المناسب للفريق للتعامل مع هذه التحديات.</w:t>
      </w:r>
    </w:p>
    <w:p w:rsidR="00FC0475" w:rsidRDefault="00FC0475" w:rsidP="00252F1A">
      <w:pPr>
        <w:rPr>
          <w:rtl/>
        </w:rPr>
      </w:pPr>
    </w:p>
    <w:p w:rsidR="00FC0475" w:rsidRPr="00252F1A" w:rsidRDefault="00FC0475" w:rsidP="00FC0475">
      <w:pPr>
        <w:jc w:val="center"/>
        <w:rPr>
          <w:rtl/>
        </w:rPr>
      </w:pPr>
      <w:r>
        <w:rPr>
          <w:noProof/>
        </w:rPr>
        <w:drawing>
          <wp:inline distT="0" distB="0" distL="0" distR="0" wp14:anchorId="1E44212F" wp14:editId="7562E3C5">
            <wp:extent cx="1818167" cy="1818167"/>
            <wp:effectExtent l="0" t="0" r="0" b="0"/>
            <wp:docPr id="531151803"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5865" cy="1825865"/>
                    </a:xfrm>
                    <a:prstGeom prst="rect">
                      <a:avLst/>
                    </a:prstGeom>
                    <a:noFill/>
                    <a:ln>
                      <a:noFill/>
                    </a:ln>
                  </pic:spPr>
                </pic:pic>
              </a:graphicData>
            </a:graphic>
          </wp:inline>
        </w:drawing>
      </w:r>
    </w:p>
    <w:p w:rsidR="00FD172F" w:rsidRPr="00252F1A" w:rsidRDefault="00FD172F">
      <w:pPr>
        <w:pStyle w:val="bold"/>
        <w:keepNext/>
        <w:pageBreakBefore/>
        <w:numPr>
          <w:ilvl w:val="0"/>
          <w:numId w:val="9"/>
        </w:numPr>
        <w:shd w:val="clear" w:color="auto" w:fill="F2F2F2" w:themeFill="background1" w:themeFillShade="F2"/>
        <w:spacing w:before="240" w:after="240"/>
        <w:jc w:val="both"/>
      </w:pPr>
      <w:r w:rsidRPr="00252F1A">
        <w:rPr>
          <w:rFonts w:hint="cs"/>
          <w:rtl/>
        </w:rPr>
        <w:lastRenderedPageBreak/>
        <w:t>كيفية مواجهة التحديات:</w:t>
      </w:r>
    </w:p>
    <w:p w:rsidR="00FD172F" w:rsidRPr="007848DD" w:rsidRDefault="00FD172F" w:rsidP="00252F1A">
      <w:r w:rsidRPr="007848DD">
        <w:rPr>
          <w:rFonts w:hint="cs"/>
          <w:rtl/>
        </w:rPr>
        <w:t>لمواجهة</w:t>
      </w:r>
      <w:r w:rsidRPr="007848DD">
        <w:rPr>
          <w:rtl/>
        </w:rPr>
        <w:t xml:space="preserve"> </w:t>
      </w:r>
      <w:r w:rsidRPr="007848DD">
        <w:rPr>
          <w:rFonts w:hint="cs"/>
          <w:rtl/>
        </w:rPr>
        <w:t>التحديات</w:t>
      </w:r>
      <w:r w:rsidRPr="007848DD">
        <w:rPr>
          <w:rtl/>
        </w:rPr>
        <w:t xml:space="preserve"> </w:t>
      </w:r>
      <w:r w:rsidRPr="007848DD">
        <w:rPr>
          <w:rFonts w:hint="cs"/>
          <w:rtl/>
        </w:rPr>
        <w:t>المذكورة</w:t>
      </w:r>
      <w:r w:rsidRPr="007848DD">
        <w:rPr>
          <w:rtl/>
        </w:rPr>
        <w:t xml:space="preserve"> </w:t>
      </w:r>
      <w:r w:rsidRPr="007848DD">
        <w:rPr>
          <w:rFonts w:hint="cs"/>
          <w:rtl/>
        </w:rPr>
        <w:t>في</w:t>
      </w:r>
      <w:r w:rsidRPr="007848DD">
        <w:rPr>
          <w:rtl/>
        </w:rPr>
        <w:t xml:space="preserve"> </w:t>
      </w:r>
      <w:r w:rsidRPr="007848DD">
        <w:rPr>
          <w:rFonts w:hint="cs"/>
          <w:rtl/>
        </w:rPr>
        <w:t>تنظيم</w:t>
      </w:r>
      <w:r w:rsidRPr="007848DD">
        <w:rPr>
          <w:rtl/>
        </w:rPr>
        <w:t xml:space="preserve"> </w:t>
      </w:r>
      <w:r w:rsidRPr="007848DD">
        <w:rPr>
          <w:rFonts w:hint="cs"/>
          <w:rtl/>
        </w:rPr>
        <w:t>حركة</w:t>
      </w:r>
      <w:r w:rsidRPr="007848DD">
        <w:rPr>
          <w:rtl/>
        </w:rPr>
        <w:t xml:space="preserve"> </w:t>
      </w:r>
      <w:r w:rsidRPr="007848DD">
        <w:rPr>
          <w:rFonts w:hint="cs"/>
          <w:rtl/>
        </w:rPr>
        <w:t>الجمهور</w:t>
      </w:r>
      <w:r w:rsidRPr="007848DD">
        <w:rPr>
          <w:rtl/>
        </w:rPr>
        <w:t xml:space="preserve"> </w:t>
      </w:r>
      <w:r w:rsidRPr="007848DD">
        <w:rPr>
          <w:rFonts w:hint="cs"/>
          <w:rtl/>
        </w:rPr>
        <w:t>والفصل</w:t>
      </w:r>
      <w:r w:rsidRPr="007848DD">
        <w:rPr>
          <w:rtl/>
        </w:rPr>
        <w:t xml:space="preserve"> </w:t>
      </w:r>
      <w:r w:rsidRPr="007848DD">
        <w:rPr>
          <w:rFonts w:hint="cs"/>
          <w:rtl/>
        </w:rPr>
        <w:t>بين</w:t>
      </w:r>
      <w:r w:rsidRPr="007848DD">
        <w:rPr>
          <w:rtl/>
        </w:rPr>
        <w:t xml:space="preserve"> </w:t>
      </w:r>
      <w:r w:rsidRPr="007848DD">
        <w:rPr>
          <w:rFonts w:hint="cs"/>
          <w:rtl/>
        </w:rPr>
        <w:t>الفئات</w:t>
      </w:r>
      <w:r w:rsidRPr="007848DD">
        <w:rPr>
          <w:rtl/>
        </w:rPr>
        <w:t xml:space="preserve"> </w:t>
      </w:r>
      <w:r w:rsidRPr="007848DD">
        <w:rPr>
          <w:rFonts w:hint="cs"/>
          <w:rtl/>
        </w:rPr>
        <w:t>لإدارة</w:t>
      </w:r>
      <w:r w:rsidRPr="007848DD">
        <w:rPr>
          <w:rtl/>
        </w:rPr>
        <w:t xml:space="preserve"> </w:t>
      </w:r>
      <w:r w:rsidRPr="007848DD">
        <w:rPr>
          <w:rFonts w:hint="cs"/>
          <w:rtl/>
        </w:rPr>
        <w:t>الحشود،</w:t>
      </w:r>
      <w:r w:rsidRPr="007848DD">
        <w:rPr>
          <w:rtl/>
        </w:rPr>
        <w:t xml:space="preserve"> </w:t>
      </w:r>
      <w:r w:rsidRPr="007848DD">
        <w:rPr>
          <w:rFonts w:hint="cs"/>
          <w:rtl/>
        </w:rPr>
        <w:t>يمكن</w:t>
      </w:r>
      <w:r w:rsidRPr="007848DD">
        <w:rPr>
          <w:rtl/>
        </w:rPr>
        <w:t xml:space="preserve"> </w:t>
      </w:r>
      <w:r w:rsidRPr="007848DD">
        <w:rPr>
          <w:rFonts w:hint="cs"/>
          <w:rtl/>
        </w:rPr>
        <w:t>اتباع</w:t>
      </w:r>
      <w:r w:rsidRPr="007848DD">
        <w:rPr>
          <w:rtl/>
        </w:rPr>
        <w:t xml:space="preserve"> </w:t>
      </w:r>
      <w:r w:rsidRPr="007848DD">
        <w:rPr>
          <w:rFonts w:hint="cs"/>
          <w:rtl/>
        </w:rPr>
        <w:t>الخطوات</w:t>
      </w:r>
      <w:r w:rsidRPr="007848DD">
        <w:rPr>
          <w:rtl/>
        </w:rPr>
        <w:t xml:space="preserve"> </w:t>
      </w:r>
      <w:r w:rsidRPr="007848DD">
        <w:rPr>
          <w:rFonts w:hint="cs"/>
          <w:rtl/>
        </w:rPr>
        <w:t>التالية</w:t>
      </w:r>
      <w:r w:rsidRPr="007848DD">
        <w:rPr>
          <w:rtl/>
        </w:rPr>
        <w:t xml:space="preserve"> </w:t>
      </w:r>
      <w:r w:rsidRPr="007848DD">
        <w:rPr>
          <w:rFonts w:hint="cs"/>
          <w:rtl/>
        </w:rPr>
        <w:t>للتغلب</w:t>
      </w:r>
      <w:r w:rsidRPr="007848DD">
        <w:rPr>
          <w:rtl/>
        </w:rPr>
        <w:t xml:space="preserve"> </w:t>
      </w:r>
      <w:r w:rsidRPr="007848DD">
        <w:rPr>
          <w:rFonts w:hint="cs"/>
          <w:rtl/>
        </w:rPr>
        <w:t>عليها</w:t>
      </w:r>
      <w:r w:rsidRPr="007848DD">
        <w:rPr>
          <w:rtl/>
        </w:rPr>
        <w:t>:</w:t>
      </w:r>
    </w:p>
    <w:p w:rsidR="00FD172F" w:rsidRPr="007848DD" w:rsidRDefault="00252F1A" w:rsidP="00FD172F">
      <w:pPr>
        <w:spacing w:line="259" w:lineRule="auto"/>
        <w:rPr>
          <w:rFonts w:ascii="Adobe Arabic" w:eastAsia="Times New Roman" w:hAnsi="Adobe Arabic" w:cs="Adobe Arabic"/>
          <w:sz w:val="40"/>
          <w:szCs w:val="40"/>
        </w:rPr>
      </w:pPr>
      <w:r w:rsidRPr="00BD5495">
        <w:rPr>
          <w:rFonts w:ascii="Sakkal Majalla" w:hAnsi="Sakkal Majalla"/>
          <w:noProof/>
          <w:sz w:val="34"/>
        </w:rPr>
        <mc:AlternateContent>
          <mc:Choice Requires="wpg">
            <w:drawing>
              <wp:inline distT="0" distB="0" distL="0" distR="0" wp14:anchorId="7804EFDD" wp14:editId="6DC8F7D2">
                <wp:extent cx="5731510" cy="890905"/>
                <wp:effectExtent l="0" t="0" r="2540" b="23495"/>
                <wp:docPr id="175097700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09446312" name="مجموعة 709446312"/>
                        <wpg:cNvGrpSpPr/>
                        <wpg:grpSpPr>
                          <a:xfrm>
                            <a:off x="0" y="0"/>
                            <a:ext cx="5731510" cy="895351"/>
                            <a:chOff x="0" y="0"/>
                            <a:chExt cx="5878196" cy="918845"/>
                          </a:xfrm>
                        </wpg:grpSpPr>
                        <wpg:grpSp>
                          <wpg:cNvPr id="294062802" name="مجموعة 294062802"/>
                          <wpg:cNvGrpSpPr/>
                          <wpg:grpSpPr>
                            <a:xfrm>
                              <a:off x="0" y="0"/>
                              <a:ext cx="5878196" cy="918845"/>
                              <a:chOff x="0" y="0"/>
                              <a:chExt cx="6240348" cy="919070"/>
                            </a:xfrm>
                          </wpg:grpSpPr>
                          <wpg:grpSp>
                            <wpg:cNvPr id="116403656" name="مجموعة 116403656"/>
                            <wpg:cNvGrpSpPr/>
                            <wpg:grpSpPr>
                              <a:xfrm>
                                <a:off x="0" y="169208"/>
                                <a:ext cx="5433072" cy="580613"/>
                                <a:chOff x="0" y="169208"/>
                                <a:chExt cx="5433072" cy="580613"/>
                              </a:xfrm>
                            </wpg:grpSpPr>
                            <wps:wsp>
                              <wps:cNvPr id="7476469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3639181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02903103" name="شكل بيضاوي 130290310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3843729" name="مربع نص 41"/>
                          <wps:cNvSpPr txBox="1"/>
                          <wps:spPr>
                            <a:xfrm>
                              <a:off x="204484" y="256541"/>
                              <a:ext cx="4616122" cy="379598"/>
                            </a:xfrm>
                            <a:prstGeom prst="rect">
                              <a:avLst/>
                            </a:prstGeom>
                            <a:noFill/>
                          </wps:spPr>
                          <wps:txbx>
                            <w:txbxContent>
                              <w:p w:rsidR="00252F1A" w:rsidRPr="00767863" w:rsidRDefault="00252F1A" w:rsidP="00252F1A">
                                <w:pPr>
                                  <w:pStyle w:val="a0"/>
                                  <w:rPr>
                                    <w:sz w:val="40"/>
                                    <w:szCs w:val="40"/>
                                    <w:lang w:bidi="ar-SY"/>
                                  </w:rPr>
                                </w:pPr>
                                <w:r w:rsidRPr="007848DD">
                                  <w:rPr>
                                    <w:rFonts w:eastAsia="Times New Roman" w:hint="cs"/>
                                    <w:sz w:val="40"/>
                                    <w:szCs w:val="40"/>
                                    <w:rtl/>
                                  </w:rPr>
                                  <w:t>التخطيط</w:t>
                                </w:r>
                                <w:r w:rsidRPr="007848DD">
                                  <w:rPr>
                                    <w:rFonts w:eastAsia="Times New Roman"/>
                                    <w:sz w:val="40"/>
                                    <w:szCs w:val="40"/>
                                    <w:rtl/>
                                  </w:rPr>
                                  <w:t xml:space="preserve"> </w:t>
                                </w:r>
                                <w:r w:rsidRPr="007848DD">
                                  <w:rPr>
                                    <w:rFonts w:eastAsia="Times New Roman" w:hint="cs"/>
                                    <w:sz w:val="40"/>
                                    <w:szCs w:val="40"/>
                                    <w:rtl/>
                                  </w:rPr>
                                  <w:t>الجيد</w:t>
                                </w:r>
                                <w:r w:rsidRPr="007848DD">
                                  <w:rPr>
                                    <w:rFonts w:eastAsia="Times New Roman"/>
                                    <w:sz w:val="40"/>
                                    <w:szCs w:val="40"/>
                                    <w:rtl/>
                                  </w:rPr>
                                  <w:t>:</w:t>
                                </w:r>
                              </w:p>
                            </w:txbxContent>
                          </wps:txbx>
                          <wps:bodyPr wrap="square" rtlCol="1">
                            <a:spAutoFit/>
                          </wps:bodyPr>
                        </wps:wsp>
                      </wpg:grpSp>
                      <pic:pic xmlns:pic="http://schemas.openxmlformats.org/drawingml/2006/picture">
                        <pic:nvPicPr>
                          <pic:cNvPr id="2030520009" name="صورة 2030520009"/>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804EFDD" id="_x0000_s229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gKjR5nQcAAAg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709446312" o:spid="_x0000_s22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">
                  <v:group id="مجموعة 294062802" o:spid="_x0000_s22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">
                    <v:group id="مجموعة 116403656" o:spid="_x0000_s22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">
                      <v:shape id="شكل حر 50" o:spid="_x0000_s22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" fillcolor="#579da5" stroked="f" strokeweight="1pt">
                        <v:stroke joinstyle="miter"/>
                      </v:roundrect>
                    </v:group>
                    <v:oval id="شكل بيضاوي 1302903103" o:spid="_x0000_s23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" filled="f" strokecolor="#2b5474" strokeweight="1pt">
                      <v:stroke joinstyle="miter"/>
                    </v:oval>
                  </v:group>
                  <v:shape id="مربع نص 41" o:spid="_x0000_s2301"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" filled="f" stroked="f">
                    <v:textbox style="mso-fit-shape-to-text:t">
                      <w:txbxContent>
                        <w:p w14:paraId="6FEF50C7" w14:textId="4A1E5065" w:rsidR="00252F1A" w:rsidRPr="00767863" w:rsidRDefault="00252F1A" w:rsidP="00252F1A">
                          <w:pPr>
                            <w:pStyle w:val="a0"/>
                            <w:rPr>
                              <w:sz w:val="40"/>
                              <w:szCs w:val="40"/>
                              <w:lang w:bidi="ar-SY"/>
                            </w:rPr>
                          </w:pPr>
                          <w:r w:rsidRPr="007848DD">
                            <w:rPr>
                              <w:rFonts w:eastAsia="Times New Roman" w:hint="cs"/>
                              <w:sz w:val="40"/>
                              <w:szCs w:val="40"/>
                              <w:rtl/>
                            </w:rPr>
                            <w:t>التخطيط</w:t>
                          </w:r>
                          <w:r w:rsidRPr="007848DD">
                            <w:rPr>
                              <w:rFonts w:eastAsia="Times New Roman"/>
                              <w:sz w:val="40"/>
                              <w:szCs w:val="40"/>
                              <w:rtl/>
                            </w:rPr>
                            <w:t xml:space="preserve"> </w:t>
                          </w:r>
                          <w:r w:rsidRPr="007848DD">
                            <w:rPr>
                              <w:rFonts w:eastAsia="Times New Roman" w:hint="cs"/>
                              <w:sz w:val="40"/>
                              <w:szCs w:val="40"/>
                              <w:rtl/>
                            </w:rPr>
                            <w:t>الجيد</w:t>
                          </w:r>
                          <w:r w:rsidRPr="007848DD">
                            <w:rPr>
                              <w:rFonts w:eastAsia="Times New Roman"/>
                              <w:sz w:val="40"/>
                              <w:szCs w:val="40"/>
                              <w:rtl/>
                            </w:rPr>
                            <w:t>:</w:t>
                          </w:r>
                        </w:p>
                      </w:txbxContent>
                    </v:textbox>
                  </v:shape>
                </v:group>
                <v:shape id="صورة 2030520009" o:spid="_x0000_s230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">
                  <v:imagedata r:id="rId74" o:title=""/>
                </v:shape>
                <w10:anchorlock/>
              </v:group>
            </w:pict>
          </mc:Fallback>
        </mc:AlternateContent>
      </w:r>
    </w:p>
    <w:p w:rsidR="00FD172F" w:rsidRPr="007848DD" w:rsidRDefault="00FD172F" w:rsidP="00252F1A">
      <w:r w:rsidRPr="007848DD">
        <w:rPr>
          <w:rFonts w:hint="cs"/>
          <w:rtl/>
        </w:rPr>
        <w:t>يجب</w:t>
      </w:r>
      <w:r w:rsidRPr="007848DD">
        <w:rPr>
          <w:rtl/>
        </w:rPr>
        <w:t xml:space="preserve"> </w:t>
      </w:r>
      <w:r w:rsidRPr="007848DD">
        <w:rPr>
          <w:rFonts w:hint="cs"/>
          <w:rtl/>
        </w:rPr>
        <w:t>التخطيط</w:t>
      </w:r>
      <w:r w:rsidRPr="007848DD">
        <w:rPr>
          <w:rtl/>
        </w:rPr>
        <w:t xml:space="preserve"> </w:t>
      </w:r>
      <w:r w:rsidRPr="007848DD">
        <w:rPr>
          <w:rFonts w:hint="cs"/>
          <w:rtl/>
        </w:rPr>
        <w:t>الجيد</w:t>
      </w:r>
      <w:r w:rsidRPr="007848DD">
        <w:rPr>
          <w:rtl/>
        </w:rPr>
        <w:t xml:space="preserve"> </w:t>
      </w:r>
      <w:r w:rsidRPr="007848DD">
        <w:rPr>
          <w:rFonts w:hint="cs"/>
          <w:rtl/>
        </w:rPr>
        <w:t>لإدارة</w:t>
      </w:r>
      <w:r w:rsidRPr="007848DD">
        <w:rPr>
          <w:rtl/>
        </w:rPr>
        <w:t xml:space="preserve"> </w:t>
      </w:r>
      <w:r w:rsidRPr="007848DD">
        <w:rPr>
          <w:rFonts w:hint="cs"/>
          <w:rtl/>
        </w:rPr>
        <w:t>الحشود</w:t>
      </w:r>
      <w:r w:rsidRPr="007848DD">
        <w:rPr>
          <w:rtl/>
        </w:rPr>
        <w:t xml:space="preserve"> </w:t>
      </w:r>
      <w:r w:rsidRPr="007848DD">
        <w:rPr>
          <w:rFonts w:hint="cs"/>
          <w:rtl/>
        </w:rPr>
        <w:t>بشكل</w:t>
      </w:r>
      <w:r w:rsidRPr="007848DD">
        <w:rPr>
          <w:rtl/>
        </w:rPr>
        <w:t xml:space="preserve"> </w:t>
      </w:r>
      <w:r w:rsidRPr="007848DD">
        <w:rPr>
          <w:rFonts w:hint="cs"/>
          <w:rtl/>
        </w:rPr>
        <w:t>فعال،</w:t>
      </w:r>
      <w:r w:rsidRPr="007848DD">
        <w:rPr>
          <w:rtl/>
        </w:rPr>
        <w:t xml:space="preserve"> </w:t>
      </w:r>
      <w:r w:rsidRPr="007848DD">
        <w:rPr>
          <w:rFonts w:hint="cs"/>
          <w:rtl/>
        </w:rPr>
        <w:t>وتحديد</w:t>
      </w:r>
      <w:r w:rsidRPr="007848DD">
        <w:rPr>
          <w:rtl/>
        </w:rPr>
        <w:t xml:space="preserve"> </w:t>
      </w:r>
      <w:r w:rsidRPr="007848DD">
        <w:rPr>
          <w:rFonts w:hint="cs"/>
          <w:rtl/>
        </w:rPr>
        <w:t>المساحات</w:t>
      </w:r>
      <w:r w:rsidRPr="007848DD">
        <w:rPr>
          <w:rtl/>
        </w:rPr>
        <w:t xml:space="preserve"> </w:t>
      </w:r>
      <w:r w:rsidRPr="007848DD">
        <w:rPr>
          <w:rFonts w:hint="cs"/>
          <w:rtl/>
        </w:rPr>
        <w:t>المحددة</w:t>
      </w:r>
      <w:r w:rsidRPr="007848DD">
        <w:rPr>
          <w:rtl/>
        </w:rPr>
        <w:t xml:space="preserve"> </w:t>
      </w:r>
      <w:r w:rsidRPr="007848DD">
        <w:rPr>
          <w:rFonts w:hint="cs"/>
          <w:rtl/>
        </w:rPr>
        <w:t>لكل</w:t>
      </w:r>
      <w:r w:rsidRPr="007848DD">
        <w:rPr>
          <w:rtl/>
        </w:rPr>
        <w:t xml:space="preserve"> </w:t>
      </w:r>
      <w:r w:rsidRPr="007848DD">
        <w:rPr>
          <w:rFonts w:hint="cs"/>
          <w:rtl/>
        </w:rPr>
        <w:t>فئة</w:t>
      </w:r>
      <w:r w:rsidRPr="007848DD">
        <w:rPr>
          <w:rtl/>
        </w:rPr>
        <w:t xml:space="preserve"> </w:t>
      </w:r>
      <w:r w:rsidRPr="007848DD">
        <w:rPr>
          <w:rFonts w:hint="cs"/>
          <w:rtl/>
        </w:rPr>
        <w:t>من</w:t>
      </w:r>
      <w:r w:rsidRPr="007848DD">
        <w:rPr>
          <w:rtl/>
        </w:rPr>
        <w:t xml:space="preserve"> </w:t>
      </w:r>
      <w:r w:rsidRPr="007848DD">
        <w:rPr>
          <w:rFonts w:hint="cs"/>
          <w:rtl/>
        </w:rPr>
        <w:t>الجمهور،</w:t>
      </w:r>
      <w:r w:rsidRPr="007848DD">
        <w:rPr>
          <w:rtl/>
        </w:rPr>
        <w:t xml:space="preserve"> </w:t>
      </w:r>
      <w:r w:rsidRPr="007848DD">
        <w:rPr>
          <w:rFonts w:hint="cs"/>
          <w:rtl/>
        </w:rPr>
        <w:t>وتوفير</w:t>
      </w:r>
      <w:r w:rsidRPr="007848DD">
        <w:rPr>
          <w:rtl/>
        </w:rPr>
        <w:t xml:space="preserve"> </w:t>
      </w:r>
      <w:r w:rsidRPr="007848DD">
        <w:rPr>
          <w:rFonts w:hint="cs"/>
          <w:rtl/>
        </w:rPr>
        <w:t>الموارد</w:t>
      </w:r>
      <w:r w:rsidRPr="007848DD">
        <w:rPr>
          <w:rtl/>
        </w:rPr>
        <w:t xml:space="preserve"> </w:t>
      </w:r>
      <w:r w:rsidRPr="007848DD">
        <w:rPr>
          <w:rFonts w:hint="cs"/>
          <w:rtl/>
        </w:rPr>
        <w:t>اللازمة،</w:t>
      </w:r>
      <w:r w:rsidRPr="007848DD">
        <w:rPr>
          <w:rtl/>
        </w:rPr>
        <w:t xml:space="preserve"> </w:t>
      </w:r>
      <w:r w:rsidRPr="007848DD">
        <w:rPr>
          <w:rFonts w:hint="cs"/>
          <w:rtl/>
        </w:rPr>
        <w:t>وتحديد</w:t>
      </w:r>
      <w:r w:rsidRPr="007848DD">
        <w:rPr>
          <w:rtl/>
        </w:rPr>
        <w:t xml:space="preserve"> </w:t>
      </w:r>
      <w:r w:rsidRPr="007848DD">
        <w:rPr>
          <w:rFonts w:hint="cs"/>
          <w:rtl/>
        </w:rPr>
        <w:t>الفرق</w:t>
      </w:r>
      <w:r w:rsidRPr="007848DD">
        <w:rPr>
          <w:rtl/>
        </w:rPr>
        <w:t xml:space="preserve"> </w:t>
      </w:r>
      <w:r w:rsidRPr="007848DD">
        <w:rPr>
          <w:rFonts w:hint="cs"/>
          <w:rtl/>
        </w:rPr>
        <w:t>المسؤولة</w:t>
      </w:r>
      <w:r w:rsidRPr="007848DD">
        <w:rPr>
          <w:rtl/>
        </w:rPr>
        <w:t xml:space="preserve"> </w:t>
      </w:r>
      <w:r w:rsidRPr="007848DD">
        <w:rPr>
          <w:rFonts w:hint="cs"/>
          <w:rtl/>
        </w:rPr>
        <w:t>عن</w:t>
      </w:r>
      <w:r w:rsidRPr="007848DD">
        <w:rPr>
          <w:rtl/>
        </w:rPr>
        <w:t xml:space="preserve"> </w:t>
      </w:r>
      <w:r w:rsidRPr="007848DD">
        <w:rPr>
          <w:rFonts w:hint="cs"/>
          <w:rtl/>
        </w:rPr>
        <w:t>توجيه</w:t>
      </w:r>
      <w:r w:rsidRPr="007848DD">
        <w:rPr>
          <w:rtl/>
        </w:rPr>
        <w:t xml:space="preserve"> </w:t>
      </w:r>
      <w:r w:rsidRPr="007848DD">
        <w:rPr>
          <w:rFonts w:hint="cs"/>
          <w:rtl/>
        </w:rPr>
        <w:t>الجمهور</w:t>
      </w:r>
      <w:r w:rsidRPr="007848DD">
        <w:rPr>
          <w:rtl/>
        </w:rPr>
        <w:t xml:space="preserve"> </w:t>
      </w:r>
      <w:r w:rsidRPr="007848DD">
        <w:rPr>
          <w:rFonts w:hint="cs"/>
          <w:rtl/>
        </w:rPr>
        <w:t>وتوزيعهم</w:t>
      </w:r>
      <w:r w:rsidRPr="007848DD">
        <w:rPr>
          <w:rtl/>
        </w:rPr>
        <w:t xml:space="preserve"> </w:t>
      </w:r>
      <w:r w:rsidRPr="007848DD">
        <w:rPr>
          <w:rFonts w:hint="cs"/>
          <w:rtl/>
        </w:rPr>
        <w:t>على</w:t>
      </w:r>
      <w:r w:rsidRPr="007848DD">
        <w:rPr>
          <w:rtl/>
        </w:rPr>
        <w:t xml:space="preserve"> </w:t>
      </w:r>
      <w:r w:rsidRPr="007848DD">
        <w:rPr>
          <w:rFonts w:hint="cs"/>
          <w:rtl/>
        </w:rPr>
        <w:t>المناطق</w:t>
      </w:r>
      <w:r w:rsidRPr="007848DD">
        <w:rPr>
          <w:rtl/>
        </w:rPr>
        <w:t xml:space="preserve"> </w:t>
      </w:r>
      <w:r w:rsidRPr="007848DD">
        <w:rPr>
          <w:rFonts w:hint="cs"/>
          <w:rtl/>
        </w:rPr>
        <w:t>المخصصة</w:t>
      </w:r>
      <w:r w:rsidRPr="007848DD">
        <w:rPr>
          <w:rtl/>
        </w:rPr>
        <w:t>.</w:t>
      </w:r>
    </w:p>
    <w:p w:rsidR="00FD172F" w:rsidRPr="007848DD" w:rsidRDefault="00252F1A" w:rsidP="00FD172F">
      <w:pPr>
        <w:spacing w:line="259" w:lineRule="auto"/>
        <w:rPr>
          <w:rFonts w:ascii="Adobe Arabic" w:eastAsia="Times New Roman" w:hAnsi="Adobe Arabic" w:cs="Adobe Arabic"/>
          <w:sz w:val="40"/>
          <w:szCs w:val="40"/>
        </w:rPr>
      </w:pPr>
      <w:r w:rsidRPr="00BD5495">
        <w:rPr>
          <w:rFonts w:ascii="Sakkal Majalla" w:hAnsi="Sakkal Majalla"/>
          <w:noProof/>
          <w:sz w:val="34"/>
        </w:rPr>
        <mc:AlternateContent>
          <mc:Choice Requires="wpg">
            <w:drawing>
              <wp:inline distT="0" distB="0" distL="0" distR="0" wp14:anchorId="2F624CE0" wp14:editId="51D82BD9">
                <wp:extent cx="5731510" cy="890905"/>
                <wp:effectExtent l="0" t="0" r="2540" b="23495"/>
                <wp:docPr id="90825656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53775112" name="مجموعة 1253775112"/>
                        <wpg:cNvGrpSpPr/>
                        <wpg:grpSpPr>
                          <a:xfrm>
                            <a:off x="0" y="0"/>
                            <a:ext cx="5731510" cy="895351"/>
                            <a:chOff x="0" y="0"/>
                            <a:chExt cx="5878196" cy="918845"/>
                          </a:xfrm>
                        </wpg:grpSpPr>
                        <wpg:grpSp>
                          <wpg:cNvPr id="1183649406" name="مجموعة 1183649406"/>
                          <wpg:cNvGrpSpPr/>
                          <wpg:grpSpPr>
                            <a:xfrm>
                              <a:off x="0" y="0"/>
                              <a:ext cx="5878196" cy="918845"/>
                              <a:chOff x="0" y="0"/>
                              <a:chExt cx="6240348" cy="919070"/>
                            </a:xfrm>
                          </wpg:grpSpPr>
                          <wpg:grpSp>
                            <wpg:cNvPr id="335788659" name="مجموعة 335788659"/>
                            <wpg:cNvGrpSpPr/>
                            <wpg:grpSpPr>
                              <a:xfrm>
                                <a:off x="0" y="169208"/>
                                <a:ext cx="5433072" cy="580613"/>
                                <a:chOff x="0" y="169208"/>
                                <a:chExt cx="5433072" cy="580613"/>
                              </a:xfrm>
                            </wpg:grpSpPr>
                            <wps:wsp>
                              <wps:cNvPr id="16646747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6005365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2421482" name="شكل بيضاوي 94242148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1083094" name="مربع نص 41"/>
                          <wps:cNvSpPr txBox="1"/>
                          <wps:spPr>
                            <a:xfrm>
                              <a:off x="204484" y="256541"/>
                              <a:ext cx="4616122" cy="379598"/>
                            </a:xfrm>
                            <a:prstGeom prst="rect">
                              <a:avLst/>
                            </a:prstGeom>
                            <a:noFill/>
                          </wps:spPr>
                          <wps:txbx>
                            <w:txbxContent>
                              <w:p w:rsidR="00252F1A" w:rsidRPr="00767863" w:rsidRDefault="00252F1A" w:rsidP="00252F1A">
                                <w:pPr>
                                  <w:pStyle w:val="a0"/>
                                  <w:rPr>
                                    <w:sz w:val="40"/>
                                    <w:szCs w:val="40"/>
                                    <w:lang w:bidi="ar-SY"/>
                                  </w:rPr>
                                </w:pPr>
                                <w:r w:rsidRPr="007848DD">
                                  <w:rPr>
                                    <w:rFonts w:eastAsia="Times New Roman" w:hint="cs"/>
                                    <w:sz w:val="40"/>
                                    <w:szCs w:val="40"/>
                                    <w:rtl/>
                                  </w:rPr>
                                  <w:t>استخدام</w:t>
                                </w:r>
                                <w:r w:rsidRPr="007848DD">
                                  <w:rPr>
                                    <w:rFonts w:eastAsia="Times New Roman"/>
                                    <w:sz w:val="40"/>
                                    <w:szCs w:val="40"/>
                                    <w:rtl/>
                                  </w:rPr>
                                  <w:t xml:space="preserve"> </w:t>
                                </w:r>
                                <w:r w:rsidRPr="007848DD">
                                  <w:rPr>
                                    <w:rFonts w:eastAsia="Times New Roman" w:hint="cs"/>
                                    <w:sz w:val="40"/>
                                    <w:szCs w:val="40"/>
                                    <w:rtl/>
                                  </w:rPr>
                                  <w:t>اللافتات</w:t>
                                </w:r>
                                <w:r w:rsidRPr="007848DD">
                                  <w:rPr>
                                    <w:rFonts w:eastAsia="Times New Roman"/>
                                    <w:sz w:val="40"/>
                                    <w:szCs w:val="40"/>
                                    <w:rtl/>
                                  </w:rPr>
                                  <w:t xml:space="preserve"> </w:t>
                                </w:r>
                                <w:r w:rsidRPr="007848DD">
                                  <w:rPr>
                                    <w:rFonts w:eastAsia="Times New Roman" w:hint="cs"/>
                                    <w:sz w:val="40"/>
                                    <w:szCs w:val="40"/>
                                    <w:rtl/>
                                  </w:rPr>
                                  <w:t>والإرشادات</w:t>
                                </w:r>
                                <w:r w:rsidRPr="007848DD">
                                  <w:rPr>
                                    <w:rFonts w:eastAsia="Times New Roman"/>
                                    <w:sz w:val="40"/>
                                    <w:szCs w:val="40"/>
                                    <w:rtl/>
                                  </w:rPr>
                                  <w:t>:</w:t>
                                </w:r>
                              </w:p>
                            </w:txbxContent>
                          </wps:txbx>
                          <wps:bodyPr wrap="square" rtlCol="1">
                            <a:spAutoFit/>
                          </wps:bodyPr>
                        </wps:wsp>
                      </wpg:grpSp>
                      <pic:pic xmlns:pic="http://schemas.openxmlformats.org/drawingml/2006/picture">
                        <pic:nvPicPr>
                          <pic:cNvPr id="680397685" name="صورة 680397685"/>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F624CE0" id="_x0000_s230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Y3iNimgcAAAo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1253775112" o:spid="_x0000_s230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">
                  <v:group id="مجموعة 1183649406" o:spid="_x0000_s230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">
                    <v:group id="مجموعة 335788659" o:spid="_x0000_s230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">
                      <v:shape id="شكل حر 50" o:spid="_x0000_s230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0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" fillcolor="#579da5" stroked="f" strokeweight="1pt">
                        <v:stroke joinstyle="miter"/>
                      </v:roundrect>
                    </v:group>
                    <v:oval id="شكل بيضاوي 942421482" o:spid="_x0000_s230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" filled="f" strokecolor="#2b5474" strokeweight="1pt">
                      <v:stroke joinstyle="miter"/>
                    </v:oval>
                  </v:group>
                  <v:shape id="مربع نص 41" o:spid="_x0000_s2310"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" filled="f" stroked="f">
                    <v:textbox style="mso-fit-shape-to-text:t">
                      <w:txbxContent>
                        <w:p w14:paraId="6AF25C92" w14:textId="42C40601" w:rsidR="00252F1A" w:rsidRPr="00767863" w:rsidRDefault="00252F1A" w:rsidP="00252F1A">
                          <w:pPr>
                            <w:pStyle w:val="a0"/>
                            <w:rPr>
                              <w:sz w:val="40"/>
                              <w:szCs w:val="40"/>
                              <w:lang w:bidi="ar-SY"/>
                            </w:rPr>
                          </w:pPr>
                          <w:r w:rsidRPr="007848DD">
                            <w:rPr>
                              <w:rFonts w:eastAsia="Times New Roman" w:hint="cs"/>
                              <w:sz w:val="40"/>
                              <w:szCs w:val="40"/>
                              <w:rtl/>
                            </w:rPr>
                            <w:t>استخدام</w:t>
                          </w:r>
                          <w:r w:rsidRPr="007848DD">
                            <w:rPr>
                              <w:rFonts w:eastAsia="Times New Roman"/>
                              <w:sz w:val="40"/>
                              <w:szCs w:val="40"/>
                              <w:rtl/>
                            </w:rPr>
                            <w:t xml:space="preserve"> </w:t>
                          </w:r>
                          <w:r w:rsidRPr="007848DD">
                            <w:rPr>
                              <w:rFonts w:eastAsia="Times New Roman" w:hint="cs"/>
                              <w:sz w:val="40"/>
                              <w:szCs w:val="40"/>
                              <w:rtl/>
                            </w:rPr>
                            <w:t>اللافتات</w:t>
                          </w:r>
                          <w:r w:rsidRPr="007848DD">
                            <w:rPr>
                              <w:rFonts w:eastAsia="Times New Roman"/>
                              <w:sz w:val="40"/>
                              <w:szCs w:val="40"/>
                              <w:rtl/>
                            </w:rPr>
                            <w:t xml:space="preserve"> </w:t>
                          </w:r>
                          <w:r w:rsidRPr="007848DD">
                            <w:rPr>
                              <w:rFonts w:eastAsia="Times New Roman" w:hint="cs"/>
                              <w:sz w:val="40"/>
                              <w:szCs w:val="40"/>
                              <w:rtl/>
                            </w:rPr>
                            <w:t>والإرشادات</w:t>
                          </w:r>
                          <w:r w:rsidRPr="007848DD">
                            <w:rPr>
                              <w:rFonts w:eastAsia="Times New Roman"/>
                              <w:sz w:val="40"/>
                              <w:szCs w:val="40"/>
                              <w:rtl/>
                            </w:rPr>
                            <w:t>:</w:t>
                          </w:r>
                        </w:p>
                      </w:txbxContent>
                    </v:textbox>
                  </v:shape>
                </v:group>
                <v:shape id="صورة 680397685" o:spid="_x0000_s231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">
                  <v:imagedata r:id="rId74" o:title=""/>
                </v:shape>
                <w10:anchorlock/>
              </v:group>
            </w:pict>
          </mc:Fallback>
        </mc:AlternateContent>
      </w:r>
    </w:p>
    <w:p w:rsidR="00FD172F" w:rsidRPr="007848DD" w:rsidRDefault="00FD172F" w:rsidP="00252F1A">
      <w:r w:rsidRPr="007848DD">
        <w:rPr>
          <w:rFonts w:hint="cs"/>
          <w:rtl/>
        </w:rPr>
        <w:t>يجب</w:t>
      </w:r>
      <w:r w:rsidRPr="007848DD">
        <w:rPr>
          <w:rtl/>
        </w:rPr>
        <w:t xml:space="preserve"> </w:t>
      </w:r>
      <w:r w:rsidRPr="007848DD">
        <w:rPr>
          <w:rFonts w:hint="cs"/>
          <w:rtl/>
        </w:rPr>
        <w:t>استخدام</w:t>
      </w:r>
      <w:r w:rsidRPr="007848DD">
        <w:rPr>
          <w:rtl/>
        </w:rPr>
        <w:t xml:space="preserve"> </w:t>
      </w:r>
      <w:r w:rsidRPr="007848DD">
        <w:rPr>
          <w:rFonts w:hint="cs"/>
          <w:rtl/>
        </w:rPr>
        <w:t>اللافتات</w:t>
      </w:r>
      <w:r w:rsidRPr="007848DD">
        <w:rPr>
          <w:rtl/>
        </w:rPr>
        <w:t xml:space="preserve"> </w:t>
      </w:r>
      <w:r w:rsidRPr="007848DD">
        <w:rPr>
          <w:rFonts w:hint="cs"/>
          <w:rtl/>
        </w:rPr>
        <w:t>والإرشادات</w:t>
      </w:r>
      <w:r w:rsidRPr="007848DD">
        <w:rPr>
          <w:rtl/>
        </w:rPr>
        <w:t xml:space="preserve"> </w:t>
      </w:r>
      <w:r w:rsidRPr="007848DD">
        <w:rPr>
          <w:rFonts w:hint="cs"/>
          <w:rtl/>
        </w:rPr>
        <w:t>المناسبة</w:t>
      </w:r>
      <w:r w:rsidRPr="007848DD">
        <w:rPr>
          <w:rtl/>
        </w:rPr>
        <w:t xml:space="preserve"> </w:t>
      </w:r>
      <w:r w:rsidRPr="007848DD">
        <w:rPr>
          <w:rFonts w:hint="cs"/>
          <w:rtl/>
        </w:rPr>
        <w:t>لتوجيه</w:t>
      </w:r>
      <w:r w:rsidRPr="007848DD">
        <w:rPr>
          <w:rtl/>
        </w:rPr>
        <w:t xml:space="preserve"> </w:t>
      </w:r>
      <w:r w:rsidRPr="007848DD">
        <w:rPr>
          <w:rFonts w:hint="cs"/>
          <w:rtl/>
        </w:rPr>
        <w:t>الجمهور</w:t>
      </w:r>
      <w:r w:rsidRPr="007848DD">
        <w:rPr>
          <w:rtl/>
        </w:rPr>
        <w:t xml:space="preserve"> </w:t>
      </w:r>
      <w:r w:rsidRPr="007848DD">
        <w:rPr>
          <w:rFonts w:hint="cs"/>
          <w:rtl/>
        </w:rPr>
        <w:t>إلى</w:t>
      </w:r>
      <w:r w:rsidRPr="007848DD">
        <w:rPr>
          <w:rtl/>
        </w:rPr>
        <w:t xml:space="preserve"> </w:t>
      </w:r>
      <w:r w:rsidRPr="007848DD">
        <w:rPr>
          <w:rFonts w:hint="cs"/>
          <w:rtl/>
        </w:rPr>
        <w:t>المناطق</w:t>
      </w:r>
      <w:r w:rsidRPr="007848DD">
        <w:rPr>
          <w:rtl/>
        </w:rPr>
        <w:t xml:space="preserve"> </w:t>
      </w:r>
      <w:r w:rsidRPr="007848DD">
        <w:rPr>
          <w:rFonts w:hint="cs"/>
          <w:rtl/>
        </w:rPr>
        <w:t>المخصصة</w:t>
      </w:r>
      <w:r w:rsidRPr="007848DD">
        <w:rPr>
          <w:rtl/>
        </w:rPr>
        <w:t xml:space="preserve"> </w:t>
      </w:r>
      <w:r w:rsidRPr="007848DD">
        <w:rPr>
          <w:rFonts w:hint="cs"/>
          <w:rtl/>
        </w:rPr>
        <w:t>لهم،</w:t>
      </w:r>
      <w:r w:rsidRPr="007848DD">
        <w:rPr>
          <w:rtl/>
        </w:rPr>
        <w:t xml:space="preserve"> </w:t>
      </w:r>
      <w:r w:rsidRPr="007848DD">
        <w:rPr>
          <w:rFonts w:hint="cs"/>
          <w:rtl/>
        </w:rPr>
        <w:t>وتحديد</w:t>
      </w:r>
      <w:r w:rsidRPr="007848DD">
        <w:rPr>
          <w:rtl/>
        </w:rPr>
        <w:t xml:space="preserve"> </w:t>
      </w:r>
      <w:r w:rsidRPr="007848DD">
        <w:rPr>
          <w:rFonts w:hint="cs"/>
          <w:rtl/>
        </w:rPr>
        <w:t>المسارات</w:t>
      </w:r>
      <w:r w:rsidRPr="007848DD">
        <w:rPr>
          <w:rtl/>
        </w:rPr>
        <w:t xml:space="preserve"> </w:t>
      </w:r>
      <w:r w:rsidRPr="007848DD">
        <w:rPr>
          <w:rFonts w:hint="cs"/>
          <w:rtl/>
        </w:rPr>
        <w:t>والاتجاهات،</w:t>
      </w:r>
      <w:r w:rsidRPr="007848DD">
        <w:rPr>
          <w:rtl/>
        </w:rPr>
        <w:t xml:space="preserve"> </w:t>
      </w:r>
      <w:r w:rsidRPr="007848DD">
        <w:rPr>
          <w:rFonts w:hint="cs"/>
          <w:rtl/>
        </w:rPr>
        <w:t>والتأكد</w:t>
      </w:r>
      <w:r w:rsidRPr="007848DD">
        <w:rPr>
          <w:rtl/>
        </w:rPr>
        <w:t xml:space="preserve"> </w:t>
      </w:r>
      <w:r w:rsidRPr="007848DD">
        <w:rPr>
          <w:rFonts w:hint="cs"/>
          <w:rtl/>
        </w:rPr>
        <w:t>من</w:t>
      </w:r>
      <w:r w:rsidRPr="007848DD">
        <w:rPr>
          <w:rtl/>
        </w:rPr>
        <w:t xml:space="preserve"> </w:t>
      </w:r>
      <w:r w:rsidRPr="007848DD">
        <w:rPr>
          <w:rFonts w:hint="cs"/>
          <w:rtl/>
        </w:rPr>
        <w:t>وضوح</w:t>
      </w:r>
      <w:r w:rsidRPr="007848DD">
        <w:rPr>
          <w:rtl/>
        </w:rPr>
        <w:t xml:space="preserve"> </w:t>
      </w:r>
      <w:r w:rsidRPr="007848DD">
        <w:rPr>
          <w:rFonts w:hint="cs"/>
          <w:rtl/>
        </w:rPr>
        <w:t>هذه</w:t>
      </w:r>
      <w:r w:rsidRPr="007848DD">
        <w:rPr>
          <w:rtl/>
        </w:rPr>
        <w:t xml:space="preserve"> </w:t>
      </w:r>
      <w:r w:rsidRPr="007848DD">
        <w:rPr>
          <w:rFonts w:hint="cs"/>
          <w:rtl/>
        </w:rPr>
        <w:t>اللافتات</w:t>
      </w:r>
      <w:r w:rsidRPr="007848DD">
        <w:rPr>
          <w:rtl/>
        </w:rPr>
        <w:t xml:space="preserve"> </w:t>
      </w:r>
      <w:r w:rsidRPr="007848DD">
        <w:rPr>
          <w:rFonts w:hint="cs"/>
          <w:rtl/>
        </w:rPr>
        <w:t>والإرشادات</w:t>
      </w:r>
      <w:r w:rsidRPr="007848DD">
        <w:rPr>
          <w:rtl/>
        </w:rPr>
        <w:t xml:space="preserve"> </w:t>
      </w:r>
      <w:r w:rsidRPr="007848DD">
        <w:rPr>
          <w:rFonts w:hint="cs"/>
          <w:rtl/>
        </w:rPr>
        <w:t>لجميع</w:t>
      </w:r>
      <w:r w:rsidRPr="007848DD">
        <w:rPr>
          <w:rtl/>
        </w:rPr>
        <w:t xml:space="preserve"> </w:t>
      </w:r>
      <w:r w:rsidRPr="007848DD">
        <w:rPr>
          <w:rFonts w:hint="cs"/>
          <w:rtl/>
        </w:rPr>
        <w:t>الحاضرين</w:t>
      </w:r>
      <w:r w:rsidRPr="007848DD">
        <w:rPr>
          <w:rtl/>
        </w:rPr>
        <w:t>.</w:t>
      </w:r>
    </w:p>
    <w:p w:rsidR="00FD172F" w:rsidRPr="007848DD" w:rsidRDefault="00252F1A" w:rsidP="00FD172F">
      <w:pPr>
        <w:spacing w:line="259" w:lineRule="auto"/>
        <w:rPr>
          <w:rFonts w:ascii="Adobe Arabic" w:eastAsia="Times New Roman" w:hAnsi="Adobe Arabic" w:cs="Adobe Arabic"/>
          <w:sz w:val="40"/>
          <w:szCs w:val="40"/>
        </w:rPr>
      </w:pPr>
      <w:r w:rsidRPr="00BD5495">
        <w:rPr>
          <w:rFonts w:ascii="Sakkal Majalla" w:hAnsi="Sakkal Majalla"/>
          <w:noProof/>
          <w:sz w:val="34"/>
        </w:rPr>
        <mc:AlternateContent>
          <mc:Choice Requires="wpg">
            <w:drawing>
              <wp:inline distT="0" distB="0" distL="0" distR="0" wp14:anchorId="46E60ABF" wp14:editId="6D1707B6">
                <wp:extent cx="5731510" cy="890905"/>
                <wp:effectExtent l="0" t="0" r="2540" b="23495"/>
                <wp:docPr id="214598657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85265307" name="مجموعة 1685265307"/>
                        <wpg:cNvGrpSpPr/>
                        <wpg:grpSpPr>
                          <a:xfrm>
                            <a:off x="0" y="0"/>
                            <a:ext cx="5731510" cy="895351"/>
                            <a:chOff x="0" y="0"/>
                            <a:chExt cx="5878196" cy="918845"/>
                          </a:xfrm>
                        </wpg:grpSpPr>
                        <wpg:grpSp>
                          <wpg:cNvPr id="440569045" name="مجموعة 440569045"/>
                          <wpg:cNvGrpSpPr/>
                          <wpg:grpSpPr>
                            <a:xfrm>
                              <a:off x="0" y="0"/>
                              <a:ext cx="5878196" cy="918845"/>
                              <a:chOff x="0" y="0"/>
                              <a:chExt cx="6240348" cy="919070"/>
                            </a:xfrm>
                          </wpg:grpSpPr>
                          <wpg:grpSp>
                            <wpg:cNvPr id="658879289" name="مجموعة 658879289"/>
                            <wpg:cNvGrpSpPr/>
                            <wpg:grpSpPr>
                              <a:xfrm>
                                <a:off x="0" y="169208"/>
                                <a:ext cx="5433072" cy="580613"/>
                                <a:chOff x="0" y="169208"/>
                                <a:chExt cx="5433072" cy="580613"/>
                              </a:xfrm>
                            </wpg:grpSpPr>
                            <wps:wsp>
                              <wps:cNvPr id="16856827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1956725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4379929" name="شكل بيضاوي 140437992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24144487" name="مربع نص 41"/>
                          <wps:cNvSpPr txBox="1"/>
                          <wps:spPr>
                            <a:xfrm>
                              <a:off x="204484" y="256541"/>
                              <a:ext cx="4616122" cy="379598"/>
                            </a:xfrm>
                            <a:prstGeom prst="rect">
                              <a:avLst/>
                            </a:prstGeom>
                            <a:noFill/>
                          </wps:spPr>
                          <wps:txbx>
                            <w:txbxContent>
                              <w:p w:rsidR="00252F1A" w:rsidRPr="00767863" w:rsidRDefault="00252F1A" w:rsidP="00252F1A">
                                <w:pPr>
                                  <w:pStyle w:val="a0"/>
                                  <w:rPr>
                                    <w:sz w:val="40"/>
                                    <w:szCs w:val="40"/>
                                    <w:lang w:bidi="ar-SY"/>
                                  </w:rPr>
                                </w:pPr>
                                <w:r w:rsidRPr="007848DD">
                                  <w:rPr>
                                    <w:rFonts w:eastAsia="Times New Roman" w:hint="cs"/>
                                    <w:sz w:val="40"/>
                                    <w:szCs w:val="40"/>
                                    <w:rtl/>
                                  </w:rPr>
                                  <w:t>توفير</w:t>
                                </w:r>
                                <w:r w:rsidRPr="007848DD">
                                  <w:rPr>
                                    <w:rFonts w:eastAsia="Times New Roman"/>
                                    <w:sz w:val="40"/>
                                    <w:szCs w:val="40"/>
                                    <w:rtl/>
                                  </w:rPr>
                                  <w:t xml:space="preserve"> </w:t>
                                </w:r>
                                <w:r w:rsidRPr="007848DD">
                                  <w:rPr>
                                    <w:rFonts w:eastAsia="Times New Roman" w:hint="cs"/>
                                    <w:sz w:val="40"/>
                                    <w:szCs w:val="40"/>
                                    <w:rtl/>
                                  </w:rPr>
                                  <w:t>الفرق</w:t>
                                </w:r>
                                <w:r w:rsidRPr="007848DD">
                                  <w:rPr>
                                    <w:rFonts w:eastAsia="Times New Roman"/>
                                    <w:sz w:val="40"/>
                                    <w:szCs w:val="40"/>
                                    <w:rtl/>
                                  </w:rPr>
                                  <w:t xml:space="preserve"> </w:t>
                                </w:r>
                                <w:r w:rsidRPr="007848DD">
                                  <w:rPr>
                                    <w:rFonts w:eastAsia="Times New Roman" w:hint="cs"/>
                                    <w:sz w:val="40"/>
                                    <w:szCs w:val="40"/>
                                    <w:rtl/>
                                  </w:rPr>
                                  <w:t>المسؤولة</w:t>
                                </w:r>
                                <w:r w:rsidRPr="007848DD">
                                  <w:rPr>
                                    <w:rFonts w:eastAsia="Times New Roman"/>
                                    <w:sz w:val="40"/>
                                    <w:szCs w:val="40"/>
                                    <w:rtl/>
                                  </w:rPr>
                                  <w:t>:</w:t>
                                </w:r>
                              </w:p>
                            </w:txbxContent>
                          </wps:txbx>
                          <wps:bodyPr wrap="square" rtlCol="1">
                            <a:spAutoFit/>
                          </wps:bodyPr>
                        </wps:wsp>
                      </wpg:grpSp>
                      <pic:pic xmlns:pic="http://schemas.openxmlformats.org/drawingml/2006/picture">
                        <pic:nvPicPr>
                          <pic:cNvPr id="182026360" name="صورة 18202636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6E60ABF" id="_x0000_s231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">
                <v:group id="مجموعة 1685265307" o:spid="_x0000_s231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">
                  <v:group id="مجموعة 440569045" o:spid="_x0000_s231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">
                    <v:group id="مجموعة 658879289" o:spid="_x0000_s231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">
                      <v:shape id="شكل حر 50" o:spid="_x0000_s231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1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" fillcolor="#579da5" stroked="f" strokeweight="1pt">
                        <v:stroke joinstyle="miter"/>
                      </v:roundrect>
                    </v:group>
                    <v:oval id="شكل بيضاوي 1404379929" o:spid="_x0000_s231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" filled="f" strokecolor="#2b5474" strokeweight="1pt">
                      <v:stroke joinstyle="miter"/>
                    </v:oval>
                  </v:group>
                  <v:shape id="مربع نص 41" o:spid="_x0000_s2319"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" filled="f" stroked="f">
                    <v:textbox style="mso-fit-shape-to-text:t">
                      <w:txbxContent>
                        <w:p w14:paraId="0C66E94C" w14:textId="047D4C2C" w:rsidR="00252F1A" w:rsidRPr="00767863" w:rsidRDefault="00252F1A" w:rsidP="00252F1A">
                          <w:pPr>
                            <w:pStyle w:val="a0"/>
                            <w:rPr>
                              <w:sz w:val="40"/>
                              <w:szCs w:val="40"/>
                              <w:lang w:bidi="ar-SY"/>
                            </w:rPr>
                          </w:pPr>
                          <w:r w:rsidRPr="007848DD">
                            <w:rPr>
                              <w:rFonts w:eastAsia="Times New Roman" w:hint="cs"/>
                              <w:sz w:val="40"/>
                              <w:szCs w:val="40"/>
                              <w:rtl/>
                            </w:rPr>
                            <w:t>توفير</w:t>
                          </w:r>
                          <w:r w:rsidRPr="007848DD">
                            <w:rPr>
                              <w:rFonts w:eastAsia="Times New Roman"/>
                              <w:sz w:val="40"/>
                              <w:szCs w:val="40"/>
                              <w:rtl/>
                            </w:rPr>
                            <w:t xml:space="preserve"> </w:t>
                          </w:r>
                          <w:r w:rsidRPr="007848DD">
                            <w:rPr>
                              <w:rFonts w:eastAsia="Times New Roman" w:hint="cs"/>
                              <w:sz w:val="40"/>
                              <w:szCs w:val="40"/>
                              <w:rtl/>
                            </w:rPr>
                            <w:t>الفرق</w:t>
                          </w:r>
                          <w:r w:rsidRPr="007848DD">
                            <w:rPr>
                              <w:rFonts w:eastAsia="Times New Roman"/>
                              <w:sz w:val="40"/>
                              <w:szCs w:val="40"/>
                              <w:rtl/>
                            </w:rPr>
                            <w:t xml:space="preserve"> </w:t>
                          </w:r>
                          <w:r w:rsidRPr="007848DD">
                            <w:rPr>
                              <w:rFonts w:eastAsia="Times New Roman" w:hint="cs"/>
                              <w:sz w:val="40"/>
                              <w:szCs w:val="40"/>
                              <w:rtl/>
                            </w:rPr>
                            <w:t>المسؤولة</w:t>
                          </w:r>
                          <w:r w:rsidRPr="007848DD">
                            <w:rPr>
                              <w:rFonts w:eastAsia="Times New Roman"/>
                              <w:sz w:val="40"/>
                              <w:szCs w:val="40"/>
                              <w:rtl/>
                            </w:rPr>
                            <w:t>:</w:t>
                          </w:r>
                        </w:p>
                      </w:txbxContent>
                    </v:textbox>
                  </v:shape>
                </v:group>
                <v:shape id="صورة 182026360" o:spid="_x0000_s232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">
                  <v:imagedata r:id="rId74" o:title=""/>
                </v:shape>
                <w10:anchorlock/>
              </v:group>
            </w:pict>
          </mc:Fallback>
        </mc:AlternateContent>
      </w:r>
    </w:p>
    <w:p w:rsidR="00FD172F" w:rsidRPr="007848DD" w:rsidRDefault="00FD172F" w:rsidP="00252F1A">
      <w:r w:rsidRPr="007848DD">
        <w:rPr>
          <w:rFonts w:hint="cs"/>
          <w:rtl/>
        </w:rPr>
        <w:t>يجب</w:t>
      </w:r>
      <w:r w:rsidRPr="007848DD">
        <w:rPr>
          <w:rtl/>
        </w:rPr>
        <w:t xml:space="preserve"> </w:t>
      </w:r>
      <w:r w:rsidRPr="007848DD">
        <w:rPr>
          <w:rFonts w:hint="cs"/>
          <w:rtl/>
        </w:rPr>
        <w:t>توفير</w:t>
      </w:r>
      <w:r w:rsidRPr="007848DD">
        <w:rPr>
          <w:rtl/>
        </w:rPr>
        <w:t xml:space="preserve"> </w:t>
      </w:r>
      <w:r w:rsidRPr="007848DD">
        <w:rPr>
          <w:rFonts w:hint="cs"/>
          <w:rtl/>
        </w:rPr>
        <w:t>الفرق</w:t>
      </w:r>
      <w:r w:rsidRPr="007848DD">
        <w:rPr>
          <w:rtl/>
        </w:rPr>
        <w:t xml:space="preserve"> </w:t>
      </w:r>
      <w:r w:rsidRPr="007848DD">
        <w:rPr>
          <w:rFonts w:hint="cs"/>
          <w:rtl/>
        </w:rPr>
        <w:t>المسؤولة</w:t>
      </w:r>
      <w:r w:rsidRPr="007848DD">
        <w:rPr>
          <w:rtl/>
        </w:rPr>
        <w:t xml:space="preserve"> </w:t>
      </w:r>
      <w:r w:rsidRPr="007848DD">
        <w:rPr>
          <w:rFonts w:hint="cs"/>
          <w:rtl/>
        </w:rPr>
        <w:t>عن</w:t>
      </w:r>
      <w:r w:rsidRPr="007848DD">
        <w:rPr>
          <w:rtl/>
        </w:rPr>
        <w:t xml:space="preserve"> </w:t>
      </w:r>
      <w:r w:rsidRPr="007848DD">
        <w:rPr>
          <w:rFonts w:hint="cs"/>
          <w:rtl/>
        </w:rPr>
        <w:t>توجيه</w:t>
      </w:r>
      <w:r w:rsidRPr="007848DD">
        <w:rPr>
          <w:rtl/>
        </w:rPr>
        <w:t xml:space="preserve"> </w:t>
      </w:r>
      <w:r w:rsidRPr="007848DD">
        <w:rPr>
          <w:rFonts w:hint="cs"/>
          <w:rtl/>
        </w:rPr>
        <w:t>الجمهور</w:t>
      </w:r>
      <w:r w:rsidRPr="007848DD">
        <w:rPr>
          <w:rtl/>
        </w:rPr>
        <w:t xml:space="preserve"> </w:t>
      </w:r>
      <w:r w:rsidRPr="007848DD">
        <w:rPr>
          <w:rFonts w:hint="cs"/>
          <w:rtl/>
        </w:rPr>
        <w:t>وتوزيعهم</w:t>
      </w:r>
      <w:r w:rsidRPr="007848DD">
        <w:rPr>
          <w:rtl/>
        </w:rPr>
        <w:t xml:space="preserve"> </w:t>
      </w:r>
      <w:r w:rsidRPr="007848DD">
        <w:rPr>
          <w:rFonts w:hint="cs"/>
          <w:rtl/>
        </w:rPr>
        <w:t>على</w:t>
      </w:r>
      <w:r w:rsidRPr="007848DD">
        <w:rPr>
          <w:rtl/>
        </w:rPr>
        <w:t xml:space="preserve"> </w:t>
      </w:r>
      <w:r w:rsidRPr="007848DD">
        <w:rPr>
          <w:rFonts w:hint="cs"/>
          <w:rtl/>
        </w:rPr>
        <w:t>المناطق</w:t>
      </w:r>
      <w:r w:rsidRPr="007848DD">
        <w:rPr>
          <w:rtl/>
        </w:rPr>
        <w:t xml:space="preserve"> </w:t>
      </w:r>
      <w:r w:rsidRPr="007848DD">
        <w:rPr>
          <w:rFonts w:hint="cs"/>
          <w:rtl/>
        </w:rPr>
        <w:t>المخصصة،</w:t>
      </w:r>
      <w:r w:rsidRPr="007848DD">
        <w:rPr>
          <w:rtl/>
        </w:rPr>
        <w:t xml:space="preserve"> </w:t>
      </w:r>
      <w:r w:rsidRPr="007848DD">
        <w:rPr>
          <w:rFonts w:hint="cs"/>
          <w:rtl/>
        </w:rPr>
        <w:t>وتوفير</w:t>
      </w:r>
      <w:r w:rsidRPr="007848DD">
        <w:rPr>
          <w:rtl/>
        </w:rPr>
        <w:t xml:space="preserve"> </w:t>
      </w:r>
      <w:r w:rsidRPr="007848DD">
        <w:rPr>
          <w:rFonts w:hint="cs"/>
          <w:rtl/>
        </w:rPr>
        <w:t>فرق</w:t>
      </w:r>
      <w:r w:rsidRPr="007848DD">
        <w:rPr>
          <w:rtl/>
        </w:rPr>
        <w:t xml:space="preserve"> </w:t>
      </w:r>
      <w:r w:rsidRPr="007848DD">
        <w:rPr>
          <w:rFonts w:hint="cs"/>
          <w:rtl/>
        </w:rPr>
        <w:t>الإسعافات</w:t>
      </w:r>
      <w:r w:rsidRPr="007848DD">
        <w:rPr>
          <w:rtl/>
        </w:rPr>
        <w:t xml:space="preserve"> </w:t>
      </w:r>
      <w:r w:rsidRPr="007848DD">
        <w:rPr>
          <w:rFonts w:hint="cs"/>
          <w:rtl/>
        </w:rPr>
        <w:t>الأولية</w:t>
      </w:r>
      <w:r w:rsidRPr="007848DD">
        <w:rPr>
          <w:rtl/>
        </w:rPr>
        <w:t xml:space="preserve"> </w:t>
      </w:r>
      <w:r w:rsidRPr="007848DD">
        <w:rPr>
          <w:rFonts w:hint="cs"/>
          <w:rtl/>
        </w:rPr>
        <w:t>وفرق</w:t>
      </w:r>
      <w:r w:rsidRPr="007848DD">
        <w:rPr>
          <w:rtl/>
        </w:rPr>
        <w:t xml:space="preserve"> </w:t>
      </w:r>
      <w:r w:rsidRPr="007848DD">
        <w:rPr>
          <w:rFonts w:hint="cs"/>
          <w:rtl/>
        </w:rPr>
        <w:t>الأمن</w:t>
      </w:r>
      <w:r w:rsidRPr="007848DD">
        <w:rPr>
          <w:rtl/>
        </w:rPr>
        <w:t xml:space="preserve"> </w:t>
      </w:r>
      <w:r w:rsidRPr="007848DD">
        <w:rPr>
          <w:rFonts w:hint="cs"/>
          <w:rtl/>
        </w:rPr>
        <w:t>والسلامة</w:t>
      </w:r>
      <w:r w:rsidRPr="007848DD">
        <w:rPr>
          <w:rtl/>
        </w:rPr>
        <w:t>.</w:t>
      </w:r>
    </w:p>
    <w:p w:rsidR="00FD172F" w:rsidRPr="007848DD" w:rsidRDefault="00252F1A" w:rsidP="00FD172F">
      <w:pPr>
        <w:spacing w:line="259" w:lineRule="auto"/>
        <w:rPr>
          <w:rFonts w:ascii="Adobe Arabic" w:eastAsia="Times New Roman" w:hAnsi="Adobe Arabic" w:cs="Adobe Arabic"/>
          <w:sz w:val="40"/>
          <w:szCs w:val="40"/>
        </w:rPr>
      </w:pPr>
      <w:r w:rsidRPr="00BD5495">
        <w:rPr>
          <w:rFonts w:ascii="Sakkal Majalla" w:hAnsi="Sakkal Majalla"/>
          <w:noProof/>
          <w:sz w:val="34"/>
        </w:rPr>
        <mc:AlternateContent>
          <mc:Choice Requires="wpg">
            <w:drawing>
              <wp:inline distT="0" distB="0" distL="0" distR="0" wp14:anchorId="1DC9923B" wp14:editId="278FAFD4">
                <wp:extent cx="5731510" cy="890905"/>
                <wp:effectExtent l="0" t="0" r="2540" b="23495"/>
                <wp:docPr id="165399512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75592620" name="مجموعة 1675592620"/>
                        <wpg:cNvGrpSpPr/>
                        <wpg:grpSpPr>
                          <a:xfrm>
                            <a:off x="0" y="0"/>
                            <a:ext cx="5731510" cy="895351"/>
                            <a:chOff x="0" y="0"/>
                            <a:chExt cx="5878196" cy="918845"/>
                          </a:xfrm>
                        </wpg:grpSpPr>
                        <wpg:grpSp>
                          <wpg:cNvPr id="1179445231" name="مجموعة 1179445231"/>
                          <wpg:cNvGrpSpPr/>
                          <wpg:grpSpPr>
                            <a:xfrm>
                              <a:off x="0" y="0"/>
                              <a:ext cx="5878196" cy="918845"/>
                              <a:chOff x="0" y="0"/>
                              <a:chExt cx="6240348" cy="919070"/>
                            </a:xfrm>
                          </wpg:grpSpPr>
                          <wpg:grpSp>
                            <wpg:cNvPr id="1963944187" name="مجموعة 1963944187"/>
                            <wpg:cNvGrpSpPr/>
                            <wpg:grpSpPr>
                              <a:xfrm>
                                <a:off x="0" y="169208"/>
                                <a:ext cx="5433072" cy="580613"/>
                                <a:chOff x="0" y="169208"/>
                                <a:chExt cx="5433072" cy="580613"/>
                              </a:xfrm>
                            </wpg:grpSpPr>
                            <wps:wsp>
                              <wps:cNvPr id="12374848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8150418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9404653" name="شكل بيضاوي 163940465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7000135" name="مربع نص 41"/>
                          <wps:cNvSpPr txBox="1"/>
                          <wps:spPr>
                            <a:xfrm>
                              <a:off x="204484" y="256541"/>
                              <a:ext cx="4616122" cy="379598"/>
                            </a:xfrm>
                            <a:prstGeom prst="rect">
                              <a:avLst/>
                            </a:prstGeom>
                            <a:noFill/>
                          </wps:spPr>
                          <wps:txbx>
                            <w:txbxContent>
                              <w:p w:rsidR="00252F1A" w:rsidRPr="00767863" w:rsidRDefault="00252F1A" w:rsidP="00252F1A">
                                <w:pPr>
                                  <w:pStyle w:val="a0"/>
                                  <w:rPr>
                                    <w:sz w:val="40"/>
                                    <w:szCs w:val="40"/>
                                    <w:lang w:bidi="ar-SY"/>
                                  </w:rPr>
                                </w:pPr>
                                <w:r w:rsidRPr="007848DD">
                                  <w:rPr>
                                    <w:rFonts w:eastAsia="Times New Roman" w:hint="cs"/>
                                    <w:sz w:val="40"/>
                                    <w:szCs w:val="40"/>
                                    <w:rtl/>
                                  </w:rPr>
                                  <w:t>التدريب</w:t>
                                </w:r>
                                <w:r w:rsidRPr="007848DD">
                                  <w:rPr>
                                    <w:rFonts w:eastAsia="Times New Roman"/>
                                    <w:sz w:val="40"/>
                                    <w:szCs w:val="40"/>
                                    <w:rtl/>
                                  </w:rPr>
                                  <w:t xml:space="preserve"> </w:t>
                                </w:r>
                                <w:r w:rsidRPr="007848DD">
                                  <w:rPr>
                                    <w:rFonts w:eastAsia="Times New Roman" w:hint="cs"/>
                                    <w:sz w:val="40"/>
                                    <w:szCs w:val="40"/>
                                    <w:rtl/>
                                  </w:rPr>
                                  <w:t>والتطوير</w:t>
                                </w:r>
                                <w:r w:rsidRPr="007848DD">
                                  <w:rPr>
                                    <w:rFonts w:eastAsia="Times New Roman"/>
                                    <w:sz w:val="40"/>
                                    <w:szCs w:val="40"/>
                                    <w:rtl/>
                                  </w:rPr>
                                  <w:t>:</w:t>
                                </w:r>
                              </w:p>
                            </w:txbxContent>
                          </wps:txbx>
                          <wps:bodyPr wrap="square" rtlCol="1">
                            <a:spAutoFit/>
                          </wps:bodyPr>
                        </wps:wsp>
                      </wpg:grpSp>
                      <pic:pic xmlns:pic="http://schemas.openxmlformats.org/drawingml/2006/picture">
                        <pic:nvPicPr>
                          <pic:cNvPr id="1661225508" name="صورة 1661225508"/>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DC9923B" id="_x0000_s232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EXW9yndAAAABQEAAA8AAABkcnMvZG93bnJldi54&#10;bWxMj0FLw0AQhe+C/2EZwZvdTavFxmxKKeqpCG0F6W2anSah2dmQ3Sbpv3f1opcHw3u89022HG0j&#10;eup87VhDMlEgiAtnai41fO7fHp5B+IBssHFMGq7kYZnf3mSYGjfwlvpdKEUsYZ+ihiqENpXSFxVZ&#10;9BPXEkfv5DqLIZ5dKU2HQyy3jZwqNZcWa44LFba0rqg47y5Ww/uAw2qWvPab82l9PeyfPr42CWl9&#10;fzeuXkAEGsNfGH7wIzrkkenoLmy8aDTER8KvRm+hpnMQxxh6VD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">
                <v:group id="مجموعة 1675592620" o:spid="_x0000_s23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">
                  <v:group id="مجموعة 1179445231" o:spid="_x0000_s23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">
                    <v:group id="مجموعة 1963944187" o:spid="_x0000_s23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">
                      <v:shape id="شكل حر 50" o:spid="_x0000_s23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" fillcolor="#579da5" stroked="f" strokeweight="1pt">
                        <v:stroke joinstyle="miter"/>
                      </v:roundrect>
                    </v:group>
                    <v:oval id="شكل بيضاوي 1639404653" o:spid="_x0000_s23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" filled="f" strokecolor="#2b5474" strokeweight="1pt">
                      <v:stroke joinstyle="miter"/>
                    </v:oval>
                  </v:group>
                  <v:shape id="مربع نص 41" o:spid="_x0000_s2328"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" filled="f" stroked="f">
                    <v:textbox style="mso-fit-shape-to-text:t">
                      <w:txbxContent>
                        <w:p w14:paraId="47C8939F" w14:textId="4DA5D211" w:rsidR="00252F1A" w:rsidRPr="00767863" w:rsidRDefault="00252F1A" w:rsidP="00252F1A">
                          <w:pPr>
                            <w:pStyle w:val="a0"/>
                            <w:rPr>
                              <w:sz w:val="40"/>
                              <w:szCs w:val="40"/>
                              <w:lang w:bidi="ar-SY"/>
                            </w:rPr>
                          </w:pPr>
                          <w:r w:rsidRPr="007848DD">
                            <w:rPr>
                              <w:rFonts w:eastAsia="Times New Roman" w:hint="cs"/>
                              <w:sz w:val="40"/>
                              <w:szCs w:val="40"/>
                              <w:rtl/>
                            </w:rPr>
                            <w:t>التدريب</w:t>
                          </w:r>
                          <w:r w:rsidRPr="007848DD">
                            <w:rPr>
                              <w:rFonts w:eastAsia="Times New Roman"/>
                              <w:sz w:val="40"/>
                              <w:szCs w:val="40"/>
                              <w:rtl/>
                            </w:rPr>
                            <w:t xml:space="preserve"> </w:t>
                          </w:r>
                          <w:r w:rsidRPr="007848DD">
                            <w:rPr>
                              <w:rFonts w:eastAsia="Times New Roman" w:hint="cs"/>
                              <w:sz w:val="40"/>
                              <w:szCs w:val="40"/>
                              <w:rtl/>
                            </w:rPr>
                            <w:t>والتطوير</w:t>
                          </w:r>
                          <w:r w:rsidRPr="007848DD">
                            <w:rPr>
                              <w:rFonts w:eastAsia="Times New Roman"/>
                              <w:sz w:val="40"/>
                              <w:szCs w:val="40"/>
                              <w:rtl/>
                            </w:rPr>
                            <w:t>:</w:t>
                          </w:r>
                        </w:p>
                      </w:txbxContent>
                    </v:textbox>
                  </v:shape>
                </v:group>
                <v:shape id="صورة 1661225508" o:spid="_x0000_s232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">
                  <v:imagedata r:id="rId74" o:title=""/>
                </v:shape>
                <w10:anchorlock/>
              </v:group>
            </w:pict>
          </mc:Fallback>
        </mc:AlternateContent>
      </w:r>
    </w:p>
    <w:p w:rsidR="00FD172F" w:rsidRPr="007848DD" w:rsidRDefault="00FD172F" w:rsidP="00252F1A">
      <w:r w:rsidRPr="007848DD">
        <w:rPr>
          <w:rFonts w:hint="cs"/>
          <w:rtl/>
        </w:rPr>
        <w:t>يجب</w:t>
      </w:r>
      <w:r w:rsidRPr="007848DD">
        <w:rPr>
          <w:rtl/>
        </w:rPr>
        <w:t xml:space="preserve"> </w:t>
      </w:r>
      <w:r w:rsidRPr="007848DD">
        <w:rPr>
          <w:rFonts w:hint="cs"/>
          <w:rtl/>
        </w:rPr>
        <w:t>تدريب</w:t>
      </w:r>
      <w:r w:rsidRPr="007848DD">
        <w:rPr>
          <w:rtl/>
        </w:rPr>
        <w:t xml:space="preserve"> </w:t>
      </w:r>
      <w:r w:rsidRPr="007848DD">
        <w:rPr>
          <w:rFonts w:hint="cs"/>
          <w:rtl/>
        </w:rPr>
        <w:t>فرق</w:t>
      </w:r>
      <w:r w:rsidRPr="007848DD">
        <w:rPr>
          <w:rtl/>
        </w:rPr>
        <w:t xml:space="preserve"> </w:t>
      </w:r>
      <w:r w:rsidRPr="007848DD">
        <w:rPr>
          <w:rFonts w:hint="cs"/>
          <w:rtl/>
        </w:rPr>
        <w:t>الإدارة</w:t>
      </w:r>
      <w:r w:rsidRPr="007848DD">
        <w:rPr>
          <w:rtl/>
        </w:rPr>
        <w:t xml:space="preserve"> </w:t>
      </w:r>
      <w:r w:rsidRPr="007848DD">
        <w:rPr>
          <w:rFonts w:hint="cs"/>
          <w:rtl/>
        </w:rPr>
        <w:t>على</w:t>
      </w:r>
      <w:r w:rsidRPr="007848DD">
        <w:rPr>
          <w:rtl/>
        </w:rPr>
        <w:t xml:space="preserve"> </w:t>
      </w:r>
      <w:r w:rsidRPr="007848DD">
        <w:rPr>
          <w:rFonts w:hint="cs"/>
          <w:rtl/>
        </w:rPr>
        <w:t>كيفية</w:t>
      </w:r>
      <w:r w:rsidRPr="007848DD">
        <w:rPr>
          <w:rtl/>
        </w:rPr>
        <w:t xml:space="preserve"> </w:t>
      </w:r>
      <w:r w:rsidRPr="007848DD">
        <w:rPr>
          <w:rFonts w:hint="cs"/>
          <w:rtl/>
        </w:rPr>
        <w:t>التعامل</w:t>
      </w:r>
      <w:r w:rsidRPr="007848DD">
        <w:rPr>
          <w:rtl/>
        </w:rPr>
        <w:t xml:space="preserve"> </w:t>
      </w:r>
      <w:r w:rsidRPr="007848DD">
        <w:rPr>
          <w:rFonts w:hint="cs"/>
          <w:rtl/>
        </w:rPr>
        <w:t>مع</w:t>
      </w:r>
      <w:r w:rsidRPr="007848DD">
        <w:rPr>
          <w:rtl/>
        </w:rPr>
        <w:t xml:space="preserve"> </w:t>
      </w:r>
      <w:r w:rsidRPr="007848DD">
        <w:rPr>
          <w:rFonts w:hint="cs"/>
          <w:rtl/>
        </w:rPr>
        <w:t>الجمهور</w:t>
      </w:r>
      <w:r w:rsidRPr="007848DD">
        <w:rPr>
          <w:rtl/>
        </w:rPr>
        <w:t xml:space="preserve"> </w:t>
      </w:r>
      <w:r w:rsidRPr="007848DD">
        <w:rPr>
          <w:rFonts w:hint="cs"/>
          <w:rtl/>
        </w:rPr>
        <w:t>بطريقة</w:t>
      </w:r>
      <w:r w:rsidRPr="007848DD">
        <w:rPr>
          <w:rtl/>
        </w:rPr>
        <w:t xml:space="preserve"> </w:t>
      </w:r>
      <w:r w:rsidRPr="007848DD">
        <w:rPr>
          <w:rFonts w:hint="cs"/>
          <w:rtl/>
        </w:rPr>
        <w:t>فعالة،</w:t>
      </w:r>
      <w:r w:rsidRPr="007848DD">
        <w:rPr>
          <w:rtl/>
        </w:rPr>
        <w:t xml:space="preserve"> </w:t>
      </w:r>
      <w:r w:rsidRPr="007848DD">
        <w:rPr>
          <w:rFonts w:hint="cs"/>
          <w:rtl/>
        </w:rPr>
        <w:t>وتحديد</w:t>
      </w:r>
      <w:r w:rsidRPr="007848DD">
        <w:rPr>
          <w:rtl/>
        </w:rPr>
        <w:t xml:space="preserve"> </w:t>
      </w:r>
      <w:r w:rsidRPr="007848DD">
        <w:rPr>
          <w:rFonts w:hint="cs"/>
          <w:rtl/>
        </w:rPr>
        <w:t>الخطوات</w:t>
      </w:r>
      <w:r w:rsidRPr="007848DD">
        <w:rPr>
          <w:rtl/>
        </w:rPr>
        <w:t xml:space="preserve"> </w:t>
      </w:r>
      <w:r w:rsidRPr="007848DD">
        <w:rPr>
          <w:rFonts w:hint="cs"/>
          <w:rtl/>
        </w:rPr>
        <w:t>اللازمة</w:t>
      </w:r>
      <w:r w:rsidRPr="007848DD">
        <w:rPr>
          <w:rtl/>
        </w:rPr>
        <w:t xml:space="preserve"> </w:t>
      </w:r>
      <w:r w:rsidRPr="007848DD">
        <w:rPr>
          <w:rFonts w:hint="cs"/>
          <w:rtl/>
        </w:rPr>
        <w:t>للتعامل</w:t>
      </w:r>
      <w:r w:rsidRPr="007848DD">
        <w:rPr>
          <w:rtl/>
        </w:rPr>
        <w:t xml:space="preserve"> </w:t>
      </w:r>
      <w:r w:rsidRPr="007848DD">
        <w:rPr>
          <w:rFonts w:hint="cs"/>
          <w:rtl/>
        </w:rPr>
        <w:t>مع</w:t>
      </w:r>
      <w:r w:rsidRPr="007848DD">
        <w:rPr>
          <w:rtl/>
        </w:rPr>
        <w:t xml:space="preserve"> </w:t>
      </w:r>
      <w:r w:rsidRPr="007848DD">
        <w:rPr>
          <w:rFonts w:hint="cs"/>
          <w:rtl/>
        </w:rPr>
        <w:t>الحالات</w:t>
      </w:r>
      <w:r w:rsidRPr="007848DD">
        <w:rPr>
          <w:rtl/>
        </w:rPr>
        <w:t xml:space="preserve"> </w:t>
      </w:r>
      <w:r w:rsidRPr="007848DD">
        <w:rPr>
          <w:rFonts w:hint="cs"/>
          <w:rtl/>
        </w:rPr>
        <w:t>الطارئة،</w:t>
      </w:r>
      <w:r w:rsidRPr="007848DD">
        <w:rPr>
          <w:rtl/>
        </w:rPr>
        <w:t xml:space="preserve"> </w:t>
      </w:r>
      <w:r w:rsidRPr="007848DD">
        <w:rPr>
          <w:rFonts w:hint="cs"/>
          <w:rtl/>
        </w:rPr>
        <w:t>وتطوير</w:t>
      </w:r>
      <w:r w:rsidRPr="007848DD">
        <w:rPr>
          <w:rtl/>
        </w:rPr>
        <w:t xml:space="preserve"> </w:t>
      </w:r>
      <w:r w:rsidRPr="007848DD">
        <w:rPr>
          <w:rFonts w:hint="cs"/>
          <w:rtl/>
        </w:rPr>
        <w:t>الخطط</w:t>
      </w:r>
      <w:r w:rsidRPr="007848DD">
        <w:rPr>
          <w:rtl/>
        </w:rPr>
        <w:t xml:space="preserve"> </w:t>
      </w:r>
      <w:r w:rsidRPr="007848DD">
        <w:rPr>
          <w:rFonts w:hint="cs"/>
          <w:rtl/>
        </w:rPr>
        <w:t>بشكل</w:t>
      </w:r>
      <w:r w:rsidRPr="007848DD">
        <w:rPr>
          <w:rtl/>
        </w:rPr>
        <w:t xml:space="preserve"> </w:t>
      </w:r>
      <w:r w:rsidRPr="007848DD">
        <w:rPr>
          <w:rFonts w:hint="cs"/>
          <w:rtl/>
        </w:rPr>
        <w:t>دوري</w:t>
      </w:r>
      <w:r w:rsidRPr="007848DD">
        <w:rPr>
          <w:rtl/>
        </w:rPr>
        <w:t xml:space="preserve"> </w:t>
      </w:r>
      <w:r w:rsidRPr="007848DD">
        <w:rPr>
          <w:rFonts w:hint="cs"/>
          <w:rtl/>
        </w:rPr>
        <w:t>لتحسين</w:t>
      </w:r>
      <w:r w:rsidRPr="007848DD">
        <w:rPr>
          <w:rtl/>
        </w:rPr>
        <w:t xml:space="preserve"> </w:t>
      </w:r>
      <w:r w:rsidRPr="007848DD">
        <w:rPr>
          <w:rFonts w:hint="cs"/>
          <w:rtl/>
        </w:rPr>
        <w:t>الكفاءة</w:t>
      </w:r>
      <w:r w:rsidRPr="007848DD">
        <w:rPr>
          <w:rtl/>
        </w:rPr>
        <w:t>.</w:t>
      </w:r>
    </w:p>
    <w:p w:rsidR="00FD172F" w:rsidRPr="007848DD" w:rsidRDefault="00252F1A" w:rsidP="00FD172F">
      <w:pPr>
        <w:spacing w:line="259" w:lineRule="auto"/>
        <w:rPr>
          <w:rFonts w:ascii="Adobe Arabic" w:eastAsia="Times New Roman"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0D098D6B" wp14:editId="4E592245">
                <wp:extent cx="5731510" cy="890905"/>
                <wp:effectExtent l="0" t="0" r="2540" b="23495"/>
                <wp:docPr id="155517588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34282677" name="مجموعة 734282677"/>
                        <wpg:cNvGrpSpPr/>
                        <wpg:grpSpPr>
                          <a:xfrm>
                            <a:off x="0" y="0"/>
                            <a:ext cx="5731510" cy="895351"/>
                            <a:chOff x="0" y="0"/>
                            <a:chExt cx="5878196" cy="918845"/>
                          </a:xfrm>
                        </wpg:grpSpPr>
                        <wpg:grpSp>
                          <wpg:cNvPr id="1956089883" name="مجموعة 1956089883"/>
                          <wpg:cNvGrpSpPr/>
                          <wpg:grpSpPr>
                            <a:xfrm>
                              <a:off x="0" y="0"/>
                              <a:ext cx="5878196" cy="918845"/>
                              <a:chOff x="0" y="0"/>
                              <a:chExt cx="6240348" cy="919070"/>
                            </a:xfrm>
                          </wpg:grpSpPr>
                          <wpg:grpSp>
                            <wpg:cNvPr id="1011705384" name="مجموعة 1011705384"/>
                            <wpg:cNvGrpSpPr/>
                            <wpg:grpSpPr>
                              <a:xfrm>
                                <a:off x="0" y="169208"/>
                                <a:ext cx="5433072" cy="580613"/>
                                <a:chOff x="0" y="169208"/>
                                <a:chExt cx="5433072" cy="580613"/>
                              </a:xfrm>
                            </wpg:grpSpPr>
                            <wps:wsp>
                              <wps:cNvPr id="10357789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4364250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5460271" name="شكل بيضاوي 110546027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9297726" name="مربع نص 41"/>
                          <wps:cNvSpPr txBox="1"/>
                          <wps:spPr>
                            <a:xfrm>
                              <a:off x="204484" y="256541"/>
                              <a:ext cx="4616122" cy="379598"/>
                            </a:xfrm>
                            <a:prstGeom prst="rect">
                              <a:avLst/>
                            </a:prstGeom>
                            <a:noFill/>
                          </wps:spPr>
                          <wps:txbx>
                            <w:txbxContent>
                              <w:p w:rsidR="00252F1A" w:rsidRPr="00767863" w:rsidRDefault="00252F1A" w:rsidP="00252F1A">
                                <w:pPr>
                                  <w:pStyle w:val="a0"/>
                                  <w:rPr>
                                    <w:sz w:val="40"/>
                                    <w:szCs w:val="40"/>
                                    <w:lang w:bidi="ar-SY"/>
                                  </w:rPr>
                                </w:pPr>
                                <w:r w:rsidRPr="007848DD">
                                  <w:rPr>
                                    <w:rFonts w:eastAsia="Times New Roman" w:hint="cs"/>
                                    <w:sz w:val="40"/>
                                    <w:szCs w:val="40"/>
                                    <w:rtl/>
                                  </w:rPr>
                                  <w:t>التواصل</w:t>
                                </w:r>
                                <w:r w:rsidRPr="007848DD">
                                  <w:rPr>
                                    <w:rFonts w:eastAsia="Times New Roman"/>
                                    <w:sz w:val="40"/>
                                    <w:szCs w:val="40"/>
                                    <w:rtl/>
                                  </w:rPr>
                                  <w:t xml:space="preserve"> </w:t>
                                </w:r>
                                <w:r w:rsidRPr="007848DD">
                                  <w:rPr>
                                    <w:rFonts w:eastAsia="Times New Roman" w:hint="cs"/>
                                    <w:sz w:val="40"/>
                                    <w:szCs w:val="40"/>
                                    <w:rtl/>
                                  </w:rPr>
                                  <w:t>والتنسيق</w:t>
                                </w:r>
                                <w:r w:rsidRPr="007848DD">
                                  <w:rPr>
                                    <w:rFonts w:eastAsia="Times New Roman"/>
                                    <w:sz w:val="40"/>
                                    <w:szCs w:val="40"/>
                                    <w:rtl/>
                                  </w:rPr>
                                  <w:t>:</w:t>
                                </w:r>
                              </w:p>
                            </w:txbxContent>
                          </wps:txbx>
                          <wps:bodyPr wrap="square" rtlCol="1">
                            <a:spAutoFit/>
                          </wps:bodyPr>
                        </wps:wsp>
                      </wpg:grpSp>
                      <pic:pic xmlns:pic="http://schemas.openxmlformats.org/drawingml/2006/picture">
                        <pic:nvPicPr>
                          <pic:cNvPr id="1484091043" name="صورة 1484091043"/>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D098D6B" id="_x0000_s233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8kAdtoAcAAA8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734282677" o:spid="_x0000_s233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">
                  <v:group id="مجموعة 1956089883" o:spid="_x0000_s23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">
                    <v:group id="مجموعة 1011705384" o:spid="_x0000_s23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">
                      <v:shape id="شكل حر 50" o:spid="_x0000_s23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" fillcolor="#579da5" stroked="f" strokeweight="1pt">
                        <v:stroke joinstyle="miter"/>
                      </v:roundrect>
                    </v:group>
                    <v:oval id="شكل بيضاوي 1105460271" o:spid="_x0000_s23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" filled="f" strokecolor="#2b5474" strokeweight="1pt">
                      <v:stroke joinstyle="miter"/>
                    </v:oval>
                  </v:group>
                  <v:shape id="مربع نص 41" o:spid="_x0000_s2337"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" filled="f" stroked="f">
                    <v:textbox style="mso-fit-shape-to-text:t">
                      <w:txbxContent>
                        <w:p w14:paraId="61129122" w14:textId="21AAFC71" w:rsidR="00252F1A" w:rsidRPr="00767863" w:rsidRDefault="00252F1A" w:rsidP="00252F1A">
                          <w:pPr>
                            <w:pStyle w:val="a0"/>
                            <w:rPr>
                              <w:sz w:val="40"/>
                              <w:szCs w:val="40"/>
                              <w:lang w:bidi="ar-SY"/>
                            </w:rPr>
                          </w:pPr>
                          <w:r w:rsidRPr="007848DD">
                            <w:rPr>
                              <w:rFonts w:eastAsia="Times New Roman" w:hint="cs"/>
                              <w:sz w:val="40"/>
                              <w:szCs w:val="40"/>
                              <w:rtl/>
                            </w:rPr>
                            <w:t>التواصل</w:t>
                          </w:r>
                          <w:r w:rsidRPr="007848DD">
                            <w:rPr>
                              <w:rFonts w:eastAsia="Times New Roman"/>
                              <w:sz w:val="40"/>
                              <w:szCs w:val="40"/>
                              <w:rtl/>
                            </w:rPr>
                            <w:t xml:space="preserve"> </w:t>
                          </w:r>
                          <w:r w:rsidRPr="007848DD">
                            <w:rPr>
                              <w:rFonts w:eastAsia="Times New Roman" w:hint="cs"/>
                              <w:sz w:val="40"/>
                              <w:szCs w:val="40"/>
                              <w:rtl/>
                            </w:rPr>
                            <w:t>والتنسيق</w:t>
                          </w:r>
                          <w:r w:rsidRPr="007848DD">
                            <w:rPr>
                              <w:rFonts w:eastAsia="Times New Roman"/>
                              <w:sz w:val="40"/>
                              <w:szCs w:val="40"/>
                              <w:rtl/>
                            </w:rPr>
                            <w:t>:</w:t>
                          </w:r>
                        </w:p>
                      </w:txbxContent>
                    </v:textbox>
                  </v:shape>
                </v:group>
                <v:shape id="صورة 1484091043" o:spid="_x0000_s233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">
                  <v:imagedata r:id="rId74" o:title=""/>
                </v:shape>
                <w10:anchorlock/>
              </v:group>
            </w:pict>
          </mc:Fallback>
        </mc:AlternateContent>
      </w:r>
    </w:p>
    <w:p w:rsidR="00FD172F" w:rsidRPr="007848DD" w:rsidRDefault="00FD172F" w:rsidP="00252F1A">
      <w:r w:rsidRPr="007848DD">
        <w:rPr>
          <w:rFonts w:hint="cs"/>
          <w:rtl/>
        </w:rPr>
        <w:t>يجب</w:t>
      </w:r>
      <w:r w:rsidRPr="007848DD">
        <w:rPr>
          <w:rtl/>
        </w:rPr>
        <w:t xml:space="preserve"> </w:t>
      </w:r>
      <w:r w:rsidRPr="007848DD">
        <w:rPr>
          <w:rFonts w:hint="cs"/>
          <w:rtl/>
        </w:rPr>
        <w:t>تنسيق</w:t>
      </w:r>
      <w:r w:rsidRPr="007848DD">
        <w:rPr>
          <w:rtl/>
        </w:rPr>
        <w:t xml:space="preserve"> </w:t>
      </w:r>
      <w:r w:rsidRPr="007848DD">
        <w:rPr>
          <w:rFonts w:hint="cs"/>
          <w:rtl/>
        </w:rPr>
        <w:t>العمل</w:t>
      </w:r>
      <w:r w:rsidRPr="007848DD">
        <w:rPr>
          <w:rtl/>
        </w:rPr>
        <w:t xml:space="preserve"> </w:t>
      </w:r>
      <w:r w:rsidRPr="007848DD">
        <w:rPr>
          <w:rFonts w:hint="cs"/>
          <w:rtl/>
        </w:rPr>
        <w:t>بين</w:t>
      </w:r>
      <w:r w:rsidRPr="007848DD">
        <w:rPr>
          <w:rtl/>
        </w:rPr>
        <w:t xml:space="preserve"> </w:t>
      </w:r>
      <w:r w:rsidRPr="007848DD">
        <w:rPr>
          <w:rFonts w:hint="cs"/>
          <w:rtl/>
        </w:rPr>
        <w:t>جميع</w:t>
      </w:r>
      <w:r w:rsidRPr="007848DD">
        <w:rPr>
          <w:rtl/>
        </w:rPr>
        <w:t xml:space="preserve"> </w:t>
      </w:r>
      <w:r w:rsidRPr="007848DD">
        <w:rPr>
          <w:rFonts w:hint="cs"/>
          <w:rtl/>
        </w:rPr>
        <w:t>الفرق</w:t>
      </w:r>
      <w:r w:rsidRPr="007848DD">
        <w:rPr>
          <w:rtl/>
        </w:rPr>
        <w:t xml:space="preserve"> </w:t>
      </w:r>
      <w:r w:rsidRPr="007848DD">
        <w:rPr>
          <w:rFonts w:hint="cs"/>
          <w:rtl/>
        </w:rPr>
        <w:t>والجهات</w:t>
      </w:r>
      <w:r w:rsidRPr="007848DD">
        <w:rPr>
          <w:rtl/>
        </w:rPr>
        <w:t xml:space="preserve"> </w:t>
      </w:r>
      <w:r w:rsidRPr="007848DD">
        <w:rPr>
          <w:rFonts w:hint="cs"/>
          <w:rtl/>
        </w:rPr>
        <w:t>المعنية،</w:t>
      </w:r>
      <w:r w:rsidRPr="007848DD">
        <w:rPr>
          <w:rtl/>
        </w:rPr>
        <w:t xml:space="preserve"> </w:t>
      </w:r>
      <w:r w:rsidRPr="007848DD">
        <w:rPr>
          <w:rFonts w:hint="cs"/>
          <w:rtl/>
        </w:rPr>
        <w:t>وتوفير</w:t>
      </w:r>
      <w:r w:rsidRPr="007848DD">
        <w:rPr>
          <w:rtl/>
        </w:rPr>
        <w:t xml:space="preserve"> </w:t>
      </w:r>
      <w:r w:rsidRPr="007848DD">
        <w:rPr>
          <w:rFonts w:hint="cs"/>
          <w:rtl/>
        </w:rPr>
        <w:t>قنوات</w:t>
      </w:r>
      <w:r w:rsidRPr="007848DD">
        <w:rPr>
          <w:rtl/>
        </w:rPr>
        <w:t xml:space="preserve"> </w:t>
      </w:r>
      <w:r w:rsidRPr="007848DD">
        <w:rPr>
          <w:rFonts w:hint="cs"/>
          <w:rtl/>
        </w:rPr>
        <w:t>اتصال</w:t>
      </w:r>
      <w:r w:rsidRPr="007848DD">
        <w:rPr>
          <w:rtl/>
        </w:rPr>
        <w:t xml:space="preserve"> </w:t>
      </w:r>
      <w:r w:rsidRPr="007848DD">
        <w:rPr>
          <w:rFonts w:hint="cs"/>
          <w:rtl/>
        </w:rPr>
        <w:t>فعالة</w:t>
      </w:r>
      <w:r w:rsidRPr="007848DD">
        <w:rPr>
          <w:rtl/>
        </w:rPr>
        <w:t xml:space="preserve"> </w:t>
      </w:r>
      <w:r w:rsidRPr="007848DD">
        <w:rPr>
          <w:rFonts w:hint="cs"/>
          <w:rtl/>
        </w:rPr>
        <w:t>للجمهور</w:t>
      </w:r>
      <w:r w:rsidRPr="007848DD">
        <w:rPr>
          <w:rtl/>
        </w:rPr>
        <w:t xml:space="preserve"> </w:t>
      </w:r>
      <w:r w:rsidRPr="007848DD">
        <w:rPr>
          <w:rFonts w:hint="cs"/>
          <w:rtl/>
        </w:rPr>
        <w:t>من</w:t>
      </w:r>
      <w:r w:rsidRPr="007848DD">
        <w:rPr>
          <w:rtl/>
        </w:rPr>
        <w:t xml:space="preserve"> </w:t>
      </w:r>
      <w:r w:rsidRPr="007848DD">
        <w:rPr>
          <w:rFonts w:hint="cs"/>
          <w:rtl/>
        </w:rPr>
        <w:t>خلال</w:t>
      </w:r>
      <w:r w:rsidRPr="007848DD">
        <w:rPr>
          <w:rtl/>
        </w:rPr>
        <w:t xml:space="preserve"> </w:t>
      </w:r>
      <w:r w:rsidRPr="007848DD">
        <w:rPr>
          <w:rFonts w:hint="cs"/>
          <w:rtl/>
        </w:rPr>
        <w:t>الإعلان</w:t>
      </w:r>
      <w:r w:rsidRPr="007848DD">
        <w:rPr>
          <w:rtl/>
        </w:rPr>
        <w:t xml:space="preserve"> </w:t>
      </w:r>
      <w:r w:rsidRPr="007848DD">
        <w:rPr>
          <w:rFonts w:hint="cs"/>
          <w:rtl/>
        </w:rPr>
        <w:t>عن</w:t>
      </w:r>
      <w:r w:rsidRPr="007848DD">
        <w:rPr>
          <w:rtl/>
        </w:rPr>
        <w:t xml:space="preserve"> </w:t>
      </w:r>
      <w:r w:rsidRPr="007848DD">
        <w:rPr>
          <w:rFonts w:hint="cs"/>
          <w:rtl/>
        </w:rPr>
        <w:t>أي</w:t>
      </w:r>
      <w:r w:rsidRPr="007848DD">
        <w:rPr>
          <w:rtl/>
        </w:rPr>
        <w:t xml:space="preserve"> </w:t>
      </w:r>
      <w:r w:rsidRPr="007848DD">
        <w:rPr>
          <w:rFonts w:hint="cs"/>
          <w:rtl/>
        </w:rPr>
        <w:t>تغييرات</w:t>
      </w:r>
      <w:r w:rsidRPr="007848DD">
        <w:rPr>
          <w:rtl/>
        </w:rPr>
        <w:t xml:space="preserve"> </w:t>
      </w:r>
      <w:r w:rsidRPr="007848DD">
        <w:rPr>
          <w:rFonts w:hint="cs"/>
          <w:rtl/>
        </w:rPr>
        <w:t>في</w:t>
      </w:r>
      <w:r w:rsidRPr="007848DD">
        <w:rPr>
          <w:rtl/>
        </w:rPr>
        <w:t xml:space="preserve"> </w:t>
      </w:r>
      <w:r w:rsidRPr="007848DD">
        <w:rPr>
          <w:rFonts w:hint="cs"/>
          <w:rtl/>
        </w:rPr>
        <w:t>الخطة</w:t>
      </w:r>
      <w:r w:rsidRPr="007848DD">
        <w:rPr>
          <w:rtl/>
        </w:rPr>
        <w:t xml:space="preserve"> </w:t>
      </w:r>
      <w:r w:rsidRPr="007848DD">
        <w:rPr>
          <w:rFonts w:hint="cs"/>
          <w:rtl/>
        </w:rPr>
        <w:t>أو</w:t>
      </w:r>
      <w:r w:rsidRPr="007848DD">
        <w:rPr>
          <w:rtl/>
        </w:rPr>
        <w:t xml:space="preserve"> </w:t>
      </w:r>
      <w:r w:rsidRPr="007848DD">
        <w:rPr>
          <w:rFonts w:hint="cs"/>
          <w:rtl/>
        </w:rPr>
        <w:t>أي</w:t>
      </w:r>
      <w:r w:rsidRPr="007848DD">
        <w:rPr>
          <w:rtl/>
        </w:rPr>
        <w:t xml:space="preserve"> </w:t>
      </w:r>
      <w:r w:rsidRPr="007848DD">
        <w:rPr>
          <w:rFonts w:hint="cs"/>
          <w:rtl/>
        </w:rPr>
        <w:t>تحذيرات</w:t>
      </w:r>
      <w:r w:rsidRPr="007848DD">
        <w:rPr>
          <w:rtl/>
        </w:rPr>
        <w:t xml:space="preserve"> </w:t>
      </w:r>
      <w:r w:rsidRPr="007848DD">
        <w:rPr>
          <w:rFonts w:hint="cs"/>
          <w:rtl/>
        </w:rPr>
        <w:t>وتوفير</w:t>
      </w:r>
      <w:r w:rsidRPr="007848DD">
        <w:rPr>
          <w:rtl/>
        </w:rPr>
        <w:t xml:space="preserve"> </w:t>
      </w:r>
      <w:r w:rsidRPr="007848DD">
        <w:rPr>
          <w:rFonts w:hint="cs"/>
          <w:rtl/>
        </w:rPr>
        <w:t>المساعدة</w:t>
      </w:r>
      <w:r w:rsidRPr="007848DD">
        <w:rPr>
          <w:rtl/>
        </w:rPr>
        <w:t xml:space="preserve"> </w:t>
      </w:r>
      <w:r w:rsidRPr="007848DD">
        <w:rPr>
          <w:rFonts w:hint="cs"/>
          <w:rtl/>
        </w:rPr>
        <w:t>اللازمة</w:t>
      </w:r>
      <w:r w:rsidRPr="007848DD">
        <w:rPr>
          <w:rtl/>
        </w:rPr>
        <w:t xml:space="preserve"> </w:t>
      </w:r>
      <w:r w:rsidRPr="007848DD">
        <w:rPr>
          <w:rFonts w:hint="cs"/>
          <w:rtl/>
        </w:rPr>
        <w:t>للجمهور</w:t>
      </w:r>
      <w:r w:rsidRPr="007848DD">
        <w:rPr>
          <w:rtl/>
        </w:rPr>
        <w:t xml:space="preserve"> </w:t>
      </w:r>
      <w:r w:rsidRPr="007848DD">
        <w:rPr>
          <w:rFonts w:hint="cs"/>
          <w:rtl/>
        </w:rPr>
        <w:t>في</w:t>
      </w:r>
      <w:r w:rsidRPr="007848DD">
        <w:rPr>
          <w:rtl/>
        </w:rPr>
        <w:t xml:space="preserve"> </w:t>
      </w:r>
      <w:r w:rsidRPr="007848DD">
        <w:rPr>
          <w:rFonts w:hint="cs"/>
          <w:rtl/>
        </w:rPr>
        <w:t>حالة</w:t>
      </w:r>
      <w:r w:rsidRPr="007848DD">
        <w:rPr>
          <w:rtl/>
        </w:rPr>
        <w:t xml:space="preserve"> </w:t>
      </w:r>
      <w:r w:rsidRPr="007848DD">
        <w:rPr>
          <w:rFonts w:hint="cs"/>
          <w:rtl/>
        </w:rPr>
        <w:t>الطوارئ</w:t>
      </w:r>
      <w:r w:rsidRPr="007848DD">
        <w:rPr>
          <w:rtl/>
        </w:rPr>
        <w:t>.</w:t>
      </w:r>
    </w:p>
    <w:p w:rsidR="00FD172F" w:rsidRPr="007848DD" w:rsidRDefault="00252F1A" w:rsidP="00FD172F">
      <w:pPr>
        <w:spacing w:line="259" w:lineRule="auto"/>
        <w:rPr>
          <w:rFonts w:ascii="Adobe Arabic" w:eastAsia="Times New Roman" w:hAnsi="Adobe Arabic" w:cs="Adobe Arabic"/>
          <w:sz w:val="40"/>
          <w:szCs w:val="40"/>
        </w:rPr>
      </w:pPr>
      <w:r w:rsidRPr="00BD5495">
        <w:rPr>
          <w:rFonts w:ascii="Sakkal Majalla" w:hAnsi="Sakkal Majalla"/>
          <w:noProof/>
          <w:sz w:val="34"/>
        </w:rPr>
        <mc:AlternateContent>
          <mc:Choice Requires="wpg">
            <w:drawing>
              <wp:inline distT="0" distB="0" distL="0" distR="0" wp14:anchorId="348F55D8" wp14:editId="4C848B21">
                <wp:extent cx="5731510" cy="890905"/>
                <wp:effectExtent l="0" t="0" r="2540" b="23495"/>
                <wp:docPr id="148802748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036833318" name="مجموعة 1036833318"/>
                        <wpg:cNvGrpSpPr/>
                        <wpg:grpSpPr>
                          <a:xfrm>
                            <a:off x="0" y="0"/>
                            <a:ext cx="5731510" cy="895351"/>
                            <a:chOff x="0" y="0"/>
                            <a:chExt cx="5878196" cy="918845"/>
                          </a:xfrm>
                        </wpg:grpSpPr>
                        <wpg:grpSp>
                          <wpg:cNvPr id="234602470" name="مجموعة 234602470"/>
                          <wpg:cNvGrpSpPr/>
                          <wpg:grpSpPr>
                            <a:xfrm>
                              <a:off x="0" y="0"/>
                              <a:ext cx="5878196" cy="918845"/>
                              <a:chOff x="0" y="0"/>
                              <a:chExt cx="6240348" cy="919070"/>
                            </a:xfrm>
                          </wpg:grpSpPr>
                          <wpg:grpSp>
                            <wpg:cNvPr id="1151169642" name="مجموعة 1151169642"/>
                            <wpg:cNvGrpSpPr/>
                            <wpg:grpSpPr>
                              <a:xfrm>
                                <a:off x="0" y="169208"/>
                                <a:ext cx="5433072" cy="580613"/>
                                <a:chOff x="0" y="169208"/>
                                <a:chExt cx="5433072" cy="580613"/>
                              </a:xfrm>
                            </wpg:grpSpPr>
                            <wps:wsp>
                              <wps:cNvPr id="181422698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8222960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64515114" name="شكل بيضاوي 156451511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77265115" name="مربع نص 41"/>
                          <wps:cNvSpPr txBox="1"/>
                          <wps:spPr>
                            <a:xfrm>
                              <a:off x="204484" y="256541"/>
                              <a:ext cx="4616122" cy="379598"/>
                            </a:xfrm>
                            <a:prstGeom prst="rect">
                              <a:avLst/>
                            </a:prstGeom>
                            <a:noFill/>
                          </wps:spPr>
                          <wps:txbx>
                            <w:txbxContent>
                              <w:p w:rsidR="00252F1A" w:rsidRPr="00767863" w:rsidRDefault="00252F1A" w:rsidP="00252F1A">
                                <w:pPr>
                                  <w:pStyle w:val="a0"/>
                                  <w:rPr>
                                    <w:sz w:val="40"/>
                                    <w:szCs w:val="40"/>
                                    <w:rtl/>
                                    <w:lang w:bidi="ar-SY"/>
                                  </w:rPr>
                                </w:pPr>
                                <w:r w:rsidRPr="007848DD">
                                  <w:rPr>
                                    <w:rFonts w:eastAsia="Times New Roman" w:hint="cs"/>
                                    <w:sz w:val="40"/>
                                    <w:szCs w:val="40"/>
                                    <w:rtl/>
                                  </w:rPr>
                                  <w:t>الاستماع</w:t>
                                </w:r>
                                <w:r w:rsidRPr="007848DD">
                                  <w:rPr>
                                    <w:rFonts w:eastAsia="Times New Roman"/>
                                    <w:sz w:val="40"/>
                                    <w:szCs w:val="40"/>
                                    <w:rtl/>
                                  </w:rPr>
                                  <w:t xml:space="preserve"> </w:t>
                                </w:r>
                                <w:r w:rsidRPr="007848DD">
                                  <w:rPr>
                                    <w:rFonts w:eastAsia="Times New Roman" w:hint="cs"/>
                                    <w:sz w:val="40"/>
                                    <w:szCs w:val="40"/>
                                    <w:rtl/>
                                  </w:rPr>
                                  <w:t>للجمهور</w:t>
                                </w:r>
                                <w:r w:rsidRPr="007848DD">
                                  <w:rPr>
                                    <w:rFonts w:eastAsia="Times New Roman"/>
                                    <w:sz w:val="40"/>
                                    <w:szCs w:val="40"/>
                                    <w:rtl/>
                                  </w:rPr>
                                  <w:t>:</w:t>
                                </w:r>
                              </w:p>
                            </w:txbxContent>
                          </wps:txbx>
                          <wps:bodyPr wrap="square" rtlCol="1">
                            <a:spAutoFit/>
                          </wps:bodyPr>
                        </wps:wsp>
                      </wpg:grpSp>
                      <pic:pic xmlns:pic="http://schemas.openxmlformats.org/drawingml/2006/picture">
                        <pic:nvPicPr>
                          <pic:cNvPr id="95575727" name="صورة 95575727"/>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48F55D8" id="_x0000_s233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TUnsqcBwAADB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1036833318" o:spid="_x0000_s234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">
                  <v:group id="مجموعة 234602470" o:spid="_x0000_s234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">
                    <v:group id="مجموعة 1151169642" o:spid="_x0000_s234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">
                      <v:shape id="شكل حر 50" o:spid="_x0000_s234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4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" fillcolor="#579da5" stroked="f" strokeweight="1pt">
                        <v:stroke joinstyle="miter"/>
                      </v:roundrect>
                    </v:group>
                    <v:oval id="شكل بيضاوي 1564515114" o:spid="_x0000_s234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" filled="f" strokecolor="#2b5474" strokeweight="1pt">
                      <v:stroke joinstyle="miter"/>
                    </v:oval>
                  </v:group>
                  <v:shape id="مربع نص 41" o:spid="_x0000_s2346"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" filled="f" stroked="f">
                    <v:textbox style="mso-fit-shape-to-text:t">
                      <w:txbxContent>
                        <w:p w14:paraId="46AA1039" w14:textId="1BE739F4" w:rsidR="00252F1A" w:rsidRPr="00767863" w:rsidRDefault="00252F1A" w:rsidP="00252F1A">
                          <w:pPr>
                            <w:pStyle w:val="a0"/>
                            <w:rPr>
                              <w:sz w:val="40"/>
                              <w:szCs w:val="40"/>
                              <w:rtl/>
                              <w:lang w:bidi="ar-SY"/>
                            </w:rPr>
                          </w:pPr>
                          <w:r w:rsidRPr="007848DD">
                            <w:rPr>
                              <w:rFonts w:eastAsia="Times New Roman" w:hint="cs"/>
                              <w:sz w:val="40"/>
                              <w:szCs w:val="40"/>
                              <w:rtl/>
                            </w:rPr>
                            <w:t>الاستماع</w:t>
                          </w:r>
                          <w:r w:rsidRPr="007848DD">
                            <w:rPr>
                              <w:rFonts w:eastAsia="Times New Roman"/>
                              <w:sz w:val="40"/>
                              <w:szCs w:val="40"/>
                              <w:rtl/>
                            </w:rPr>
                            <w:t xml:space="preserve"> </w:t>
                          </w:r>
                          <w:r w:rsidRPr="007848DD">
                            <w:rPr>
                              <w:rFonts w:eastAsia="Times New Roman" w:hint="cs"/>
                              <w:sz w:val="40"/>
                              <w:szCs w:val="40"/>
                              <w:rtl/>
                            </w:rPr>
                            <w:t>للجمهور</w:t>
                          </w:r>
                          <w:r w:rsidRPr="007848DD">
                            <w:rPr>
                              <w:rFonts w:eastAsia="Times New Roman"/>
                              <w:sz w:val="40"/>
                              <w:szCs w:val="40"/>
                              <w:rtl/>
                            </w:rPr>
                            <w:t>:</w:t>
                          </w:r>
                        </w:p>
                      </w:txbxContent>
                    </v:textbox>
                  </v:shape>
                </v:group>
                <v:shape id="صورة 95575727" o:spid="_x0000_s234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">
                  <v:imagedata r:id="rId74" o:title=""/>
                </v:shape>
                <w10:anchorlock/>
              </v:group>
            </w:pict>
          </mc:Fallback>
        </mc:AlternateContent>
      </w:r>
    </w:p>
    <w:p w:rsidR="00FD172F" w:rsidRPr="007848DD" w:rsidRDefault="00FD172F" w:rsidP="00252F1A">
      <w:r w:rsidRPr="007848DD">
        <w:rPr>
          <w:rFonts w:hint="cs"/>
          <w:rtl/>
        </w:rPr>
        <w:t>يجب</w:t>
      </w:r>
      <w:r w:rsidRPr="007848DD">
        <w:rPr>
          <w:rtl/>
        </w:rPr>
        <w:t xml:space="preserve"> </w:t>
      </w:r>
      <w:r w:rsidRPr="007848DD">
        <w:rPr>
          <w:rFonts w:hint="cs"/>
          <w:rtl/>
        </w:rPr>
        <w:t>الاستماع</w:t>
      </w:r>
      <w:r w:rsidRPr="007848DD">
        <w:rPr>
          <w:rtl/>
        </w:rPr>
        <w:t xml:space="preserve"> </w:t>
      </w:r>
      <w:r w:rsidRPr="007848DD">
        <w:rPr>
          <w:rFonts w:hint="cs"/>
          <w:rtl/>
        </w:rPr>
        <w:t>لتعليقات</w:t>
      </w:r>
      <w:r w:rsidRPr="007848DD">
        <w:rPr>
          <w:rtl/>
        </w:rPr>
        <w:t xml:space="preserve"> </w:t>
      </w:r>
      <w:r w:rsidRPr="007848DD">
        <w:rPr>
          <w:rFonts w:hint="cs"/>
          <w:rtl/>
        </w:rPr>
        <w:t>وملاحظات</w:t>
      </w:r>
      <w:r w:rsidRPr="007848DD">
        <w:rPr>
          <w:rtl/>
        </w:rPr>
        <w:t xml:space="preserve"> </w:t>
      </w:r>
      <w:r w:rsidRPr="007848DD">
        <w:rPr>
          <w:rFonts w:hint="cs"/>
          <w:rtl/>
        </w:rPr>
        <w:t>الجمهور</w:t>
      </w:r>
      <w:r w:rsidRPr="007848DD">
        <w:rPr>
          <w:rtl/>
        </w:rPr>
        <w:t xml:space="preserve"> </w:t>
      </w:r>
      <w:r w:rsidRPr="007848DD">
        <w:rPr>
          <w:rFonts w:hint="cs"/>
          <w:rtl/>
        </w:rPr>
        <w:t>والتفاعل</w:t>
      </w:r>
      <w:r w:rsidRPr="007848DD">
        <w:rPr>
          <w:rtl/>
        </w:rPr>
        <w:t xml:space="preserve"> </w:t>
      </w:r>
      <w:r w:rsidRPr="007848DD">
        <w:rPr>
          <w:rFonts w:hint="cs"/>
          <w:rtl/>
        </w:rPr>
        <w:t>معها،</w:t>
      </w:r>
      <w:r w:rsidRPr="007848DD">
        <w:rPr>
          <w:rtl/>
        </w:rPr>
        <w:t xml:space="preserve"> </w:t>
      </w:r>
      <w:r w:rsidRPr="007848DD">
        <w:rPr>
          <w:rFonts w:hint="cs"/>
          <w:rtl/>
        </w:rPr>
        <w:t>وتحسين</w:t>
      </w:r>
      <w:r w:rsidRPr="007848DD">
        <w:rPr>
          <w:rtl/>
        </w:rPr>
        <w:t xml:space="preserve"> </w:t>
      </w:r>
      <w:r w:rsidRPr="007848DD">
        <w:rPr>
          <w:rFonts w:hint="cs"/>
          <w:rtl/>
        </w:rPr>
        <w:t>الخطط</w:t>
      </w:r>
      <w:r w:rsidRPr="007848DD">
        <w:rPr>
          <w:rtl/>
        </w:rPr>
        <w:t xml:space="preserve"> </w:t>
      </w:r>
      <w:r w:rsidRPr="007848DD">
        <w:rPr>
          <w:rFonts w:hint="cs"/>
          <w:rtl/>
        </w:rPr>
        <w:t>والإرشادات</w:t>
      </w:r>
      <w:r w:rsidRPr="007848DD">
        <w:rPr>
          <w:rtl/>
        </w:rPr>
        <w:t xml:space="preserve"> </w:t>
      </w:r>
      <w:r w:rsidRPr="007848DD">
        <w:rPr>
          <w:rFonts w:hint="cs"/>
          <w:rtl/>
        </w:rPr>
        <w:t>بناءً</w:t>
      </w:r>
      <w:r w:rsidRPr="007848DD">
        <w:rPr>
          <w:rtl/>
        </w:rPr>
        <w:t xml:space="preserve"> </w:t>
      </w:r>
      <w:r w:rsidRPr="007848DD">
        <w:rPr>
          <w:rFonts w:hint="cs"/>
          <w:rtl/>
        </w:rPr>
        <w:t>على</w:t>
      </w:r>
      <w:r w:rsidRPr="007848DD">
        <w:rPr>
          <w:rtl/>
        </w:rPr>
        <w:t xml:space="preserve"> </w:t>
      </w:r>
      <w:r w:rsidRPr="007848DD">
        <w:rPr>
          <w:rFonts w:hint="cs"/>
          <w:rtl/>
        </w:rPr>
        <w:t>تلك</w:t>
      </w:r>
      <w:r w:rsidRPr="007848DD">
        <w:rPr>
          <w:rtl/>
        </w:rPr>
        <w:t xml:space="preserve"> </w:t>
      </w:r>
      <w:r w:rsidRPr="007848DD">
        <w:rPr>
          <w:rFonts w:hint="cs"/>
          <w:rtl/>
        </w:rPr>
        <w:t>الملاحظات</w:t>
      </w:r>
      <w:r w:rsidRPr="007848DD">
        <w:rPr>
          <w:rtl/>
        </w:rPr>
        <w:t>.</w:t>
      </w:r>
    </w:p>
    <w:p w:rsidR="00FD172F" w:rsidRDefault="00FD172F" w:rsidP="00252F1A">
      <w:pPr>
        <w:rPr>
          <w:rtl/>
        </w:rPr>
      </w:pPr>
      <w:r w:rsidRPr="007848DD">
        <w:rPr>
          <w:rFonts w:hint="cs"/>
          <w:rtl/>
        </w:rPr>
        <w:t>بشكل</w:t>
      </w:r>
      <w:r w:rsidRPr="007848DD">
        <w:rPr>
          <w:rtl/>
        </w:rPr>
        <w:t xml:space="preserve"> </w:t>
      </w:r>
      <w:r w:rsidRPr="007848DD">
        <w:rPr>
          <w:rFonts w:hint="cs"/>
          <w:rtl/>
        </w:rPr>
        <w:t>عام،</w:t>
      </w:r>
      <w:r w:rsidRPr="007848DD">
        <w:rPr>
          <w:rtl/>
        </w:rPr>
        <w:t xml:space="preserve"> </w:t>
      </w:r>
      <w:r w:rsidRPr="007848DD">
        <w:rPr>
          <w:rFonts w:hint="cs"/>
          <w:rtl/>
        </w:rPr>
        <w:t>يمكن</w:t>
      </w:r>
      <w:r w:rsidRPr="007848DD">
        <w:rPr>
          <w:rtl/>
        </w:rPr>
        <w:t xml:space="preserve"> </w:t>
      </w:r>
      <w:r w:rsidRPr="007848DD">
        <w:rPr>
          <w:rFonts w:hint="cs"/>
          <w:rtl/>
        </w:rPr>
        <w:t>مواجهة</w:t>
      </w:r>
      <w:r w:rsidRPr="007848DD">
        <w:rPr>
          <w:rtl/>
        </w:rPr>
        <w:t xml:space="preserve"> </w:t>
      </w:r>
      <w:r w:rsidRPr="007848DD">
        <w:rPr>
          <w:rFonts w:hint="cs"/>
          <w:rtl/>
        </w:rPr>
        <w:t>التحديات</w:t>
      </w:r>
      <w:r w:rsidRPr="007848DD">
        <w:rPr>
          <w:rtl/>
        </w:rPr>
        <w:t xml:space="preserve"> </w:t>
      </w:r>
      <w:r w:rsidRPr="007848DD">
        <w:rPr>
          <w:rFonts w:hint="cs"/>
          <w:rtl/>
        </w:rPr>
        <w:t>في</w:t>
      </w:r>
      <w:r w:rsidRPr="007848DD">
        <w:rPr>
          <w:rtl/>
        </w:rPr>
        <w:t xml:space="preserve"> </w:t>
      </w:r>
      <w:r w:rsidRPr="007848DD">
        <w:rPr>
          <w:rFonts w:hint="cs"/>
          <w:rtl/>
        </w:rPr>
        <w:t>تنظيم</w:t>
      </w:r>
      <w:r w:rsidRPr="007848DD">
        <w:rPr>
          <w:rtl/>
        </w:rPr>
        <w:t xml:space="preserve"> </w:t>
      </w:r>
      <w:r w:rsidRPr="007848DD">
        <w:rPr>
          <w:rFonts w:hint="cs"/>
          <w:rtl/>
        </w:rPr>
        <w:t>حركة</w:t>
      </w:r>
      <w:r w:rsidRPr="007848DD">
        <w:rPr>
          <w:rtl/>
        </w:rPr>
        <w:t xml:space="preserve"> </w:t>
      </w:r>
      <w:r w:rsidRPr="007848DD">
        <w:rPr>
          <w:rFonts w:hint="cs"/>
          <w:rtl/>
        </w:rPr>
        <w:t>الجمهور</w:t>
      </w:r>
      <w:r w:rsidRPr="007848DD">
        <w:rPr>
          <w:rtl/>
        </w:rPr>
        <w:t xml:space="preserve"> </w:t>
      </w:r>
      <w:r w:rsidRPr="007848DD">
        <w:rPr>
          <w:rFonts w:hint="cs"/>
          <w:rtl/>
        </w:rPr>
        <w:t>والفصل</w:t>
      </w:r>
      <w:r w:rsidRPr="007848DD">
        <w:rPr>
          <w:rtl/>
        </w:rPr>
        <w:t xml:space="preserve"> </w:t>
      </w:r>
      <w:r w:rsidRPr="007848DD">
        <w:rPr>
          <w:rFonts w:hint="cs"/>
          <w:rtl/>
        </w:rPr>
        <w:t>بين</w:t>
      </w:r>
      <w:r w:rsidRPr="007848DD">
        <w:rPr>
          <w:rtl/>
        </w:rPr>
        <w:t xml:space="preserve"> </w:t>
      </w:r>
      <w:r w:rsidRPr="007848DD">
        <w:rPr>
          <w:rFonts w:hint="cs"/>
          <w:rtl/>
        </w:rPr>
        <w:t>الفئات</w:t>
      </w:r>
      <w:r w:rsidRPr="007848DD">
        <w:rPr>
          <w:rtl/>
        </w:rPr>
        <w:t xml:space="preserve"> </w:t>
      </w:r>
      <w:r w:rsidRPr="007848DD">
        <w:rPr>
          <w:rFonts w:hint="cs"/>
          <w:rtl/>
        </w:rPr>
        <w:t>لإدارة</w:t>
      </w:r>
      <w:r w:rsidRPr="007848DD">
        <w:rPr>
          <w:rtl/>
        </w:rPr>
        <w:t xml:space="preserve"> </w:t>
      </w:r>
      <w:r w:rsidRPr="007848DD">
        <w:rPr>
          <w:rFonts w:hint="cs"/>
          <w:rtl/>
        </w:rPr>
        <w:t>الحشود</w:t>
      </w:r>
      <w:r w:rsidRPr="007848DD">
        <w:rPr>
          <w:rtl/>
        </w:rPr>
        <w:t xml:space="preserve"> </w:t>
      </w:r>
      <w:r w:rsidRPr="007848DD">
        <w:rPr>
          <w:rFonts w:hint="cs"/>
          <w:rtl/>
        </w:rPr>
        <w:t>من</w:t>
      </w:r>
      <w:r w:rsidRPr="007848DD">
        <w:rPr>
          <w:rtl/>
        </w:rPr>
        <w:t xml:space="preserve"> </w:t>
      </w:r>
      <w:r w:rsidRPr="007848DD">
        <w:rPr>
          <w:rFonts w:hint="cs"/>
          <w:rtl/>
        </w:rPr>
        <w:t>خلال</w:t>
      </w:r>
      <w:r w:rsidRPr="007848DD">
        <w:rPr>
          <w:rtl/>
        </w:rPr>
        <w:t xml:space="preserve"> </w:t>
      </w:r>
      <w:r w:rsidRPr="007848DD">
        <w:rPr>
          <w:rFonts w:hint="cs"/>
          <w:rtl/>
        </w:rPr>
        <w:t>التخطيط</w:t>
      </w:r>
      <w:r w:rsidRPr="007848DD">
        <w:rPr>
          <w:rtl/>
        </w:rPr>
        <w:t xml:space="preserve"> </w:t>
      </w:r>
      <w:r w:rsidRPr="007848DD">
        <w:rPr>
          <w:rFonts w:hint="cs"/>
          <w:rtl/>
        </w:rPr>
        <w:t>الجيد</w:t>
      </w:r>
      <w:r w:rsidRPr="007848DD">
        <w:rPr>
          <w:rtl/>
        </w:rPr>
        <w:t xml:space="preserve"> </w:t>
      </w:r>
      <w:r w:rsidRPr="007848DD">
        <w:rPr>
          <w:rFonts w:hint="cs"/>
          <w:rtl/>
        </w:rPr>
        <w:t>واستخدام</w:t>
      </w:r>
      <w:r w:rsidRPr="007848DD">
        <w:rPr>
          <w:rtl/>
        </w:rPr>
        <w:t xml:space="preserve"> </w:t>
      </w:r>
      <w:r w:rsidRPr="007848DD">
        <w:rPr>
          <w:rFonts w:hint="cs"/>
          <w:rtl/>
        </w:rPr>
        <w:t>اللافتات</w:t>
      </w:r>
      <w:r w:rsidRPr="007848DD">
        <w:rPr>
          <w:rtl/>
        </w:rPr>
        <w:t xml:space="preserve"> </w:t>
      </w:r>
      <w:r w:rsidRPr="007848DD">
        <w:rPr>
          <w:rFonts w:hint="cs"/>
          <w:rtl/>
        </w:rPr>
        <w:t>والإرشادات</w:t>
      </w:r>
      <w:r w:rsidRPr="007848DD">
        <w:rPr>
          <w:rtl/>
        </w:rPr>
        <w:t xml:space="preserve"> </w:t>
      </w:r>
      <w:r w:rsidRPr="007848DD">
        <w:rPr>
          <w:rFonts w:hint="cs"/>
          <w:rtl/>
        </w:rPr>
        <w:t>وتوفير</w:t>
      </w:r>
      <w:r w:rsidRPr="007848DD">
        <w:rPr>
          <w:rtl/>
        </w:rPr>
        <w:t xml:space="preserve"> </w:t>
      </w:r>
      <w:r w:rsidRPr="007848DD">
        <w:rPr>
          <w:rFonts w:hint="cs"/>
          <w:rtl/>
        </w:rPr>
        <w:t>الفرق</w:t>
      </w:r>
      <w:r w:rsidRPr="007848DD">
        <w:rPr>
          <w:rtl/>
        </w:rPr>
        <w:t xml:space="preserve"> </w:t>
      </w:r>
      <w:r w:rsidRPr="007848DD">
        <w:rPr>
          <w:rFonts w:hint="cs"/>
          <w:rtl/>
        </w:rPr>
        <w:t>المسؤولة</w:t>
      </w:r>
      <w:r w:rsidRPr="007848DD">
        <w:rPr>
          <w:rtl/>
        </w:rPr>
        <w:t xml:space="preserve"> </w:t>
      </w:r>
      <w:r w:rsidRPr="007848DD">
        <w:rPr>
          <w:rFonts w:hint="cs"/>
          <w:rtl/>
        </w:rPr>
        <w:t>والتدريب</w:t>
      </w:r>
      <w:r w:rsidRPr="007848DD">
        <w:rPr>
          <w:rtl/>
        </w:rPr>
        <w:t xml:space="preserve"> </w:t>
      </w:r>
      <w:r w:rsidRPr="007848DD">
        <w:rPr>
          <w:rFonts w:hint="cs"/>
          <w:rtl/>
        </w:rPr>
        <w:t>والتطوير</w:t>
      </w:r>
      <w:r w:rsidRPr="007848DD">
        <w:rPr>
          <w:rtl/>
        </w:rPr>
        <w:t xml:space="preserve"> </w:t>
      </w:r>
      <w:r w:rsidRPr="007848DD">
        <w:rPr>
          <w:rFonts w:hint="cs"/>
          <w:rtl/>
        </w:rPr>
        <w:t>والتواصل</w:t>
      </w:r>
      <w:r w:rsidRPr="007848DD">
        <w:rPr>
          <w:rtl/>
        </w:rPr>
        <w:t xml:space="preserve"> </w:t>
      </w:r>
      <w:r w:rsidRPr="007848DD">
        <w:rPr>
          <w:rFonts w:hint="cs"/>
          <w:rtl/>
        </w:rPr>
        <w:t>والتنسيق</w:t>
      </w:r>
      <w:r w:rsidRPr="007848DD">
        <w:rPr>
          <w:rtl/>
        </w:rPr>
        <w:t xml:space="preserve"> </w:t>
      </w:r>
      <w:r w:rsidRPr="007848DD">
        <w:rPr>
          <w:rFonts w:hint="cs"/>
          <w:rtl/>
        </w:rPr>
        <w:t>والاستماع</w:t>
      </w:r>
      <w:r w:rsidRPr="007848DD">
        <w:rPr>
          <w:rtl/>
        </w:rPr>
        <w:t xml:space="preserve"> </w:t>
      </w:r>
      <w:r w:rsidRPr="007848DD">
        <w:rPr>
          <w:rFonts w:hint="cs"/>
          <w:rtl/>
        </w:rPr>
        <w:t>للجمهور</w:t>
      </w:r>
      <w:r w:rsidRPr="007848DD">
        <w:rPr>
          <w:rtl/>
        </w:rPr>
        <w:t>.</w:t>
      </w:r>
    </w:p>
    <w:p w:rsidR="00FC0475" w:rsidRDefault="00FC0475" w:rsidP="00252F1A">
      <w:pPr>
        <w:rPr>
          <w:rtl/>
        </w:rPr>
      </w:pPr>
    </w:p>
    <w:p w:rsidR="00FC0475" w:rsidRPr="007848DD" w:rsidRDefault="00FC0475" w:rsidP="00FC0475">
      <w:pPr>
        <w:jc w:val="center"/>
      </w:pPr>
      <w:r>
        <w:rPr>
          <w:noProof/>
        </w:rPr>
        <w:drawing>
          <wp:inline distT="0" distB="0" distL="0" distR="0" wp14:anchorId="4C03D065" wp14:editId="13DA5791">
            <wp:extent cx="2243470" cy="2243470"/>
            <wp:effectExtent l="0" t="0" r="4445" b="4445"/>
            <wp:docPr id="364904551" name="صورة 17" descr="Success Vectors &amp; Illustrations for Free Download | Freep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Success Vectors &amp; Illustrations for Free Download | Freepik"/>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247824" cy="2247824"/>
                    </a:xfrm>
                    <a:prstGeom prst="rect">
                      <a:avLst/>
                    </a:prstGeom>
                    <a:noFill/>
                    <a:ln>
                      <a:noFill/>
                    </a:ln>
                  </pic:spPr>
                </pic:pic>
              </a:graphicData>
            </a:graphic>
          </wp:inline>
        </w:drawing>
      </w:r>
    </w:p>
    <w:p w:rsidR="00C87C76" w:rsidRPr="00FC0475" w:rsidRDefault="00FC0475" w:rsidP="00FC0475">
      <w:pPr>
        <w:pageBreakBefore/>
        <w:spacing w:line="259" w:lineRule="auto"/>
        <w:rPr>
          <w:rFonts w:ascii="Adobe Arabic" w:hAnsi="Adobe Arabic" w:cs="Adobe Arabic"/>
          <w:sz w:val="40"/>
          <w:szCs w:val="40"/>
        </w:rPr>
      </w:pPr>
      <w:r w:rsidRPr="00BD5495">
        <w:rPr>
          <w:rFonts w:ascii="Sakkal Majalla" w:hAnsi="Sakkal Majalla"/>
          <w:noProof/>
          <w:color w:val="002060"/>
          <w:sz w:val="34"/>
        </w:rPr>
        <w:lastRenderedPageBreak/>
        <mc:AlternateContent>
          <mc:Choice Requires="wpg">
            <w:drawing>
              <wp:inline distT="0" distB="0" distL="0" distR="0" wp14:anchorId="00708363" wp14:editId="3A5E22B4">
                <wp:extent cx="5731510" cy="895350"/>
                <wp:effectExtent l="0" t="0" r="21590" b="19050"/>
                <wp:docPr id="187787080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84376851" name="صورة 1584376851"/>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44994361" name="مجموعة 344994361"/>
                        <wpg:cNvGrpSpPr/>
                        <wpg:grpSpPr>
                          <a:xfrm>
                            <a:off x="0" y="0"/>
                            <a:ext cx="5731510" cy="895350"/>
                            <a:chOff x="0" y="0"/>
                            <a:chExt cx="5878196" cy="918845"/>
                          </a:xfrm>
                        </wpg:grpSpPr>
                        <wpg:grpSp>
                          <wpg:cNvPr id="1738767073" name="مجموعة 1738767073"/>
                          <wpg:cNvGrpSpPr/>
                          <wpg:grpSpPr>
                            <a:xfrm>
                              <a:off x="0" y="0"/>
                              <a:ext cx="5878196" cy="918845"/>
                              <a:chOff x="0" y="0"/>
                              <a:chExt cx="6240348" cy="919070"/>
                            </a:xfrm>
                          </wpg:grpSpPr>
                          <wpg:grpSp>
                            <wpg:cNvPr id="762021576" name="مجموعة 762021576"/>
                            <wpg:cNvGrpSpPr/>
                            <wpg:grpSpPr>
                              <a:xfrm>
                                <a:off x="0" y="169208"/>
                                <a:ext cx="5433072" cy="580613"/>
                                <a:chOff x="0" y="169208"/>
                                <a:chExt cx="5433072" cy="580613"/>
                              </a:xfrm>
                            </wpg:grpSpPr>
                            <wps:wsp>
                              <wps:cNvPr id="124798130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43589888"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1434580" name="شكل بيضاوي 781434580"/>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8506794" name="مربع نص 41"/>
                          <wps:cNvSpPr txBox="1"/>
                          <wps:spPr>
                            <a:xfrm>
                              <a:off x="204484" y="256849"/>
                              <a:ext cx="4616071" cy="377965"/>
                            </a:xfrm>
                            <a:prstGeom prst="rect">
                              <a:avLst/>
                            </a:prstGeom>
                            <a:noFill/>
                          </wps:spPr>
                          <wps:txbx>
                            <w:txbxContent>
                              <w:p w:rsidR="00FC0475" w:rsidRPr="00FC0475" w:rsidRDefault="00FC0475" w:rsidP="00FC0475">
                                <w:pPr>
                                  <w:pStyle w:val="a0"/>
                                  <w:rPr>
                                    <w:sz w:val="40"/>
                                    <w:szCs w:val="40"/>
                                  </w:rPr>
                                </w:pPr>
                                <w:r w:rsidRPr="00FC0475">
                                  <w:rPr>
                                    <w:sz w:val="40"/>
                                    <w:szCs w:val="40"/>
                                    <w:rtl/>
                                  </w:rPr>
                                  <w:t>التعامل مع الحالات الطارئة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708363" id="_x0000_s234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">
                <v:shape id="صورة 1584376851" o:spid="_x0000_s234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">
                  <v:imagedata r:id="rId69" o:title=""/>
                </v:shape>
                <v:group id="مجموعة 344994361" o:spid="_x0000_s23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">
                  <v:group id="مجموعة 1738767073" o:spid="_x0000_s23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">
                    <v:group id="مجموعة 762021576" o:spid="_x0000_s23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">
                      <v:shape id="شكل حر 42" o:spid="_x0000_s23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3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" fillcolor="#2b5474" stroked="f" strokeweight="1pt">
                        <v:stroke joinstyle="miter"/>
                      </v:roundrect>
                    </v:group>
                    <v:oval id="شكل بيضاوي 781434580" o:spid="_x0000_s23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" filled="f" strokecolor="#579da5" strokeweight="1pt">
                      <v:stroke joinstyle="miter"/>
                    </v:oval>
                  </v:group>
                  <v:shape id="مربع نص 41" o:spid="_x0000_s2356"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" filled="f" stroked="f">
                    <v:textbox style="mso-fit-shape-to-text:t">
                      <w:txbxContent>
                        <w:p w14:paraId="6A1D0361" w14:textId="5CD02E47" w:rsidR="00FC0475" w:rsidRPr="00FC0475" w:rsidRDefault="00FC0475" w:rsidP="00FC0475">
                          <w:pPr>
                            <w:pStyle w:val="a0"/>
                            <w:rPr>
                              <w:sz w:val="40"/>
                              <w:szCs w:val="40"/>
                            </w:rPr>
                          </w:pPr>
                          <w:r w:rsidRPr="00FC0475">
                            <w:rPr>
                              <w:sz w:val="40"/>
                              <w:szCs w:val="40"/>
                              <w:rtl/>
                            </w:rPr>
                            <w:t>التعامل مع الحالات الطارئة</w:t>
                          </w:r>
                        </w:p>
                      </w:txbxContent>
                    </v:textbox>
                  </v:shape>
                </v:group>
                <w10:anchorlock/>
              </v:group>
            </w:pict>
          </mc:Fallback>
        </mc:AlternateContent>
      </w:r>
    </w:p>
    <w:p w:rsidR="00FD172F" w:rsidRDefault="00FD172F" w:rsidP="00FC0475">
      <w:pPr>
        <w:rPr>
          <w:rtl/>
        </w:rPr>
      </w:pPr>
      <w:r w:rsidRPr="006F0844">
        <w:rPr>
          <w:rtl/>
        </w:rPr>
        <w:t xml:space="preserve">تعد الحالات الطارئة </w:t>
      </w:r>
      <w:r>
        <w:rPr>
          <w:rtl/>
        </w:rPr>
        <w:t>أمر</w:t>
      </w:r>
      <w:r w:rsidRPr="006F0844">
        <w:rPr>
          <w:rtl/>
        </w:rPr>
        <w:t>ا</w:t>
      </w:r>
      <w:r>
        <w:rPr>
          <w:rFonts w:hint="cs"/>
          <w:rtl/>
        </w:rPr>
        <w:t>ً</w:t>
      </w:r>
      <w:r w:rsidRPr="006F0844">
        <w:rPr>
          <w:rtl/>
        </w:rPr>
        <w:t xml:space="preserve"> لا يمكن تجاهله في إدارة الحشود، ويجب وضع خطط وإجراءات للتعامل معها بطريقة فعالة وسريعة. </w:t>
      </w:r>
    </w:p>
    <w:p w:rsidR="00FD172F" w:rsidRPr="00FC0475" w:rsidRDefault="00FD172F" w:rsidP="00FC0475">
      <w:pPr>
        <w:rPr>
          <w:color w:val="C00000"/>
        </w:rPr>
      </w:pPr>
      <w:r w:rsidRPr="00FC0475">
        <w:rPr>
          <w:color w:val="C00000"/>
          <w:rtl/>
        </w:rPr>
        <w:t>وفيما يلي بعض الخطوات التي يمكن اتباعها للتعامل مع الحالات الطارئة في إدارة الحشود:</w:t>
      </w:r>
    </w:p>
    <w:p w:rsidR="00FD172F" w:rsidRDefault="00FC0475" w:rsidP="00FD172F">
      <w:pPr>
        <w:rPr>
          <w:rFonts w:ascii="Adobe Arabic" w:hAnsi="Adobe Arabic" w:cs="Adobe Arabic"/>
          <w:sz w:val="40"/>
          <w:szCs w:val="40"/>
          <w:rtl/>
        </w:rPr>
      </w:pPr>
      <w:r w:rsidRPr="009C6FA0">
        <w:rPr>
          <w:noProof/>
          <w:color w:val="C00000"/>
        </w:rPr>
        <mc:AlternateContent>
          <mc:Choice Requires="wpg">
            <w:drawing>
              <wp:inline distT="0" distB="0" distL="0" distR="0" wp14:anchorId="5446A14E" wp14:editId="486622BD">
                <wp:extent cx="5684832" cy="2368872"/>
                <wp:effectExtent l="0" t="0" r="0" b="0"/>
                <wp:docPr id="1740697853" name="مجموعة 142"/>
                <wp:cNvGraphicFramePr/>
                <a:graphic xmlns:a="http://schemas.openxmlformats.org/drawingml/2006/main">
                  <a:graphicData uri="http://schemas.microsoft.com/office/word/2010/wordprocessingGroup">
                    <wpg:wgp>
                      <wpg:cNvGrpSpPr/>
                      <wpg:grpSpPr>
                        <a:xfrm>
                          <a:off x="0" y="0"/>
                          <a:ext cx="5684832" cy="2368872"/>
                          <a:chOff x="0" y="0"/>
                          <a:chExt cx="10877303" cy="4532545"/>
                        </a:xfrm>
                      </wpg:grpSpPr>
                      <wpg:grpSp>
                        <wpg:cNvPr id="1737098626" name="مجموعة 1737098626"/>
                        <wpg:cNvGrpSpPr/>
                        <wpg:grpSpPr>
                          <a:xfrm>
                            <a:off x="7523216" y="477023"/>
                            <a:ext cx="1842786" cy="4028229"/>
                            <a:chOff x="7523216" y="477023"/>
                            <a:chExt cx="1842786" cy="4028229"/>
                          </a:xfrm>
                        </wpg:grpSpPr>
                        <wps:wsp>
                          <wps:cNvPr id="920507944" name="Cube 59"/>
                          <wps:cNvSpPr/>
                          <wps:spPr>
                            <a:xfrm flipH="1">
                              <a:off x="7525839" y="874399"/>
                              <a:ext cx="1840163" cy="3630853"/>
                            </a:xfrm>
                            <a:prstGeom prst="cube">
                              <a:avLst>
                                <a:gd name="adj" fmla="val 20548"/>
                              </a:avLst>
                            </a:prstGeom>
                            <a:solidFill>
                              <a:srgbClr val="579DA5">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3554605" name="Cube 18"/>
                          <wps:cNvSpPr/>
                          <wps:spPr>
                            <a:xfrm flipH="1">
                              <a:off x="7523216" y="477023"/>
                              <a:ext cx="1840163" cy="777984"/>
                            </a:xfrm>
                            <a:prstGeom prst="cube">
                              <a:avLst>
                                <a:gd name="adj" fmla="val 48767"/>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81884017" name="TextBox 62"/>
                          <wps:cNvSpPr txBox="1"/>
                          <wps:spPr>
                            <a:xfrm>
                              <a:off x="8114674" y="706077"/>
                              <a:ext cx="1054622" cy="566187"/>
                            </a:xfrm>
                            <a:prstGeom prst="rect">
                              <a:avLst/>
                            </a:prstGeom>
                            <a:noFill/>
                          </wps:spPr>
                          <wps:txbx>
                            <w:txbxContent>
                              <w:p w:rsidR="00FC0475" w:rsidRPr="00614F94" w:rsidRDefault="00FC0475"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6</w:t>
                                </w:r>
                              </w:p>
                            </w:txbxContent>
                          </wps:txbx>
                          <wps:bodyPr wrap="square" rtlCol="0">
                            <a:spAutoFit/>
                          </wps:bodyPr>
                        </wps:wsp>
                        <wps:wsp>
                          <wps:cNvPr id="2010614712" name="TextBox 63"/>
                          <wps:cNvSpPr txBox="1"/>
                          <wps:spPr>
                            <a:xfrm>
                              <a:off x="7872006" y="2104683"/>
                              <a:ext cx="1488378" cy="916106"/>
                            </a:xfrm>
                            <a:prstGeom prst="rect">
                              <a:avLst/>
                            </a:prstGeom>
                            <a:noFill/>
                          </wps:spPr>
                          <wps:txbx>
                            <w:txbxContent>
                              <w:p w:rsidR="00FC0475" w:rsidRPr="00FC0475" w:rsidRDefault="00FC0475"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التدريب والتطوير</w:t>
                                </w:r>
                              </w:p>
                            </w:txbxContent>
                          </wps:txbx>
                          <wps:bodyPr wrap="square" rtlCol="0">
                            <a:spAutoFit/>
                          </wps:bodyPr>
                        </wps:wsp>
                      </wpg:grpSp>
                      <wpg:grpSp>
                        <wpg:cNvPr id="1500924938" name="مجموعة 1500924938"/>
                        <wpg:cNvGrpSpPr/>
                        <wpg:grpSpPr>
                          <a:xfrm>
                            <a:off x="0" y="2817067"/>
                            <a:ext cx="1973568" cy="1688186"/>
                            <a:chOff x="0" y="2817067"/>
                            <a:chExt cx="1973568" cy="1688186"/>
                          </a:xfrm>
                        </wpg:grpSpPr>
                        <wps:wsp>
                          <wps:cNvPr id="320703848" name="Cube 53"/>
                          <wps:cNvSpPr/>
                          <wps:spPr>
                            <a:xfrm flipH="1">
                              <a:off x="0" y="3222488"/>
                              <a:ext cx="1840163" cy="1282765"/>
                            </a:xfrm>
                            <a:prstGeom prst="cube">
                              <a:avLst>
                                <a:gd name="adj" fmla="val 25554"/>
                              </a:avLst>
                            </a:prstGeom>
                            <a:solidFill>
                              <a:srgbClr val="31394C">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77208607" name="Cube 12"/>
                          <wps:cNvSpPr/>
                          <wps:spPr>
                            <a:xfrm flipH="1">
                              <a:off x="0" y="2817067"/>
                              <a:ext cx="1840163" cy="777984"/>
                            </a:xfrm>
                            <a:prstGeom prst="cube">
                              <a:avLst>
                                <a:gd name="adj" fmla="val 48767"/>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2960191" name="TextBox 41"/>
                          <wps:cNvSpPr txBox="1"/>
                          <wps:spPr>
                            <a:xfrm>
                              <a:off x="572940" y="3085564"/>
                              <a:ext cx="1050977" cy="566187"/>
                            </a:xfrm>
                            <a:prstGeom prst="rect">
                              <a:avLst/>
                            </a:prstGeom>
                            <a:noFill/>
                          </wps:spPr>
                          <wps:txbx>
                            <w:txbxContent>
                              <w:p w:rsidR="00FC0475" w:rsidRPr="00614F94" w:rsidRDefault="00FC0475"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1</w:t>
                                </w:r>
                              </w:p>
                            </w:txbxContent>
                          </wps:txbx>
                          <wps:bodyPr wrap="square" rtlCol="0">
                            <a:spAutoFit/>
                          </wps:bodyPr>
                        </wps:wsp>
                        <wps:wsp>
                          <wps:cNvPr id="1519975191" name="TextBox 42"/>
                          <wps:cNvSpPr txBox="1"/>
                          <wps:spPr>
                            <a:xfrm>
                              <a:off x="89099" y="3565615"/>
                              <a:ext cx="1884469" cy="916106"/>
                            </a:xfrm>
                            <a:prstGeom prst="rect">
                              <a:avLst/>
                            </a:prstGeom>
                            <a:noFill/>
                          </wps:spPr>
                          <wps:txbx>
                            <w:txbxContent>
                              <w:p w:rsidR="00FC0475" w:rsidRPr="00FC0475" w:rsidRDefault="00FC0475"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تحديد المخاطر المحتملة</w:t>
                                </w:r>
                              </w:p>
                            </w:txbxContent>
                          </wps:txbx>
                          <wps:bodyPr wrap="square" rtlCol="0">
                            <a:spAutoFit/>
                          </wps:bodyPr>
                        </wps:wsp>
                      </wpg:grpSp>
                      <wpg:grpSp>
                        <wpg:cNvPr id="1736810073" name="مجموعة 1736810073"/>
                        <wpg:cNvGrpSpPr/>
                        <wpg:grpSpPr>
                          <a:xfrm>
                            <a:off x="1491460" y="2350968"/>
                            <a:ext cx="1916504" cy="2181577"/>
                            <a:chOff x="1491460" y="2350968"/>
                            <a:chExt cx="1916504" cy="2181577"/>
                          </a:xfrm>
                        </wpg:grpSpPr>
                        <wps:wsp>
                          <wps:cNvPr id="1270885478" name="Cube 55"/>
                          <wps:cNvSpPr/>
                          <wps:spPr>
                            <a:xfrm flipH="1">
                              <a:off x="1491460" y="2733813"/>
                              <a:ext cx="1840163" cy="1771440"/>
                            </a:xfrm>
                            <a:prstGeom prst="cube">
                              <a:avLst>
                                <a:gd name="adj" fmla="val 21554"/>
                              </a:avLst>
                            </a:prstGeom>
                            <a:solidFill>
                              <a:srgbClr val="2B5474">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7648375" name="Cube 15"/>
                          <wps:cNvSpPr/>
                          <wps:spPr>
                            <a:xfrm flipH="1">
                              <a:off x="1491460" y="2350968"/>
                              <a:ext cx="1840163" cy="777984"/>
                            </a:xfrm>
                            <a:prstGeom prst="cube">
                              <a:avLst>
                                <a:gd name="adj" fmla="val 48767"/>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6948998" name="TextBox 51"/>
                          <wps:cNvSpPr txBox="1"/>
                          <wps:spPr>
                            <a:xfrm>
                              <a:off x="2107891" y="2577196"/>
                              <a:ext cx="1053408" cy="566187"/>
                            </a:xfrm>
                            <a:prstGeom prst="rect">
                              <a:avLst/>
                            </a:prstGeom>
                            <a:noFill/>
                          </wps:spPr>
                          <wps:txbx>
                            <w:txbxContent>
                              <w:p w:rsidR="00FC0475" w:rsidRPr="00614F94" w:rsidRDefault="00FC0475"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2</w:t>
                                </w:r>
                              </w:p>
                            </w:txbxContent>
                          </wps:txbx>
                          <wps:bodyPr wrap="square" rtlCol="0">
                            <a:spAutoFit/>
                          </wps:bodyPr>
                        </wps:wsp>
                        <wps:wsp>
                          <wps:cNvPr id="937785732" name="TextBox 52"/>
                          <wps:cNvSpPr txBox="1"/>
                          <wps:spPr>
                            <a:xfrm>
                              <a:off x="1832105" y="3245866"/>
                              <a:ext cx="1575859" cy="1286679"/>
                            </a:xfrm>
                            <a:prstGeom prst="rect">
                              <a:avLst/>
                            </a:prstGeom>
                            <a:noFill/>
                          </wps:spPr>
                          <wps:txbx>
                            <w:txbxContent>
                              <w:p w:rsidR="00FC0475" w:rsidRPr="00FC0475" w:rsidRDefault="00FC0475"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توفير فرق الإسعافات الأولية</w:t>
                                </w:r>
                              </w:p>
                            </w:txbxContent>
                          </wps:txbx>
                          <wps:bodyPr wrap="square" rtlCol="0">
                            <a:spAutoFit/>
                          </wps:bodyPr>
                        </wps:wsp>
                      </wpg:grpSp>
                      <wpg:grpSp>
                        <wpg:cNvPr id="630939718" name="مجموعة 630939718"/>
                        <wpg:cNvGrpSpPr/>
                        <wpg:grpSpPr>
                          <a:xfrm>
                            <a:off x="2999545" y="1888820"/>
                            <a:ext cx="1840164" cy="2616433"/>
                            <a:chOff x="2999545" y="1888820"/>
                            <a:chExt cx="1840164" cy="2616433"/>
                          </a:xfrm>
                        </wpg:grpSpPr>
                        <wps:wsp>
                          <wps:cNvPr id="134683007" name="Cube 57"/>
                          <wps:cNvSpPr/>
                          <wps:spPr>
                            <a:xfrm flipH="1">
                              <a:off x="2999545" y="2267715"/>
                              <a:ext cx="1840163" cy="2237538"/>
                            </a:xfrm>
                            <a:prstGeom prst="cube">
                              <a:avLst>
                                <a:gd name="adj" fmla="val 20624"/>
                              </a:avLst>
                            </a:prstGeom>
                            <a:solidFill>
                              <a:srgbClr val="579DA5">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8755227" name="Cube 16"/>
                          <wps:cNvSpPr/>
                          <wps:spPr>
                            <a:xfrm flipH="1">
                              <a:off x="2999546" y="1888820"/>
                              <a:ext cx="1840163" cy="777984"/>
                            </a:xfrm>
                            <a:prstGeom prst="cube">
                              <a:avLst>
                                <a:gd name="adj" fmla="val 48767"/>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9469651" name="TextBox 54"/>
                          <wps:cNvSpPr txBox="1"/>
                          <wps:spPr>
                            <a:xfrm>
                              <a:off x="3585631" y="2116372"/>
                              <a:ext cx="1053407" cy="566187"/>
                            </a:xfrm>
                            <a:prstGeom prst="rect">
                              <a:avLst/>
                            </a:prstGeom>
                            <a:noFill/>
                          </wps:spPr>
                          <wps:txbx>
                            <w:txbxContent>
                              <w:p w:rsidR="00FC0475" w:rsidRPr="00614F94" w:rsidRDefault="00FC0475"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3</w:t>
                                </w:r>
                              </w:p>
                            </w:txbxContent>
                          </wps:txbx>
                          <wps:bodyPr wrap="square" rtlCol="0">
                            <a:spAutoFit/>
                          </wps:bodyPr>
                        </wps:wsp>
                        <wps:wsp>
                          <wps:cNvPr id="1409668543" name="TextBox 56"/>
                          <wps:cNvSpPr txBox="1"/>
                          <wps:spPr>
                            <a:xfrm>
                              <a:off x="3379385" y="2924914"/>
                              <a:ext cx="1386318" cy="1286679"/>
                            </a:xfrm>
                            <a:prstGeom prst="rect">
                              <a:avLst/>
                            </a:prstGeom>
                            <a:noFill/>
                          </wps:spPr>
                          <wps:txbx>
                            <w:txbxContent>
                              <w:p w:rsidR="00FC0475" w:rsidRPr="00FC0475" w:rsidRDefault="00FC0475"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توفير فرق الإطفاء والسلامة</w:t>
                                </w:r>
                              </w:p>
                            </w:txbxContent>
                          </wps:txbx>
                          <wps:bodyPr wrap="square" rtlCol="0">
                            <a:spAutoFit/>
                          </wps:bodyPr>
                        </wps:wsp>
                      </wpg:grpSp>
                      <wpg:grpSp>
                        <wpg:cNvPr id="1333649267" name="مجموعة 1333649267"/>
                        <wpg:cNvGrpSpPr/>
                        <wpg:grpSpPr>
                          <a:xfrm>
                            <a:off x="4507633" y="1422722"/>
                            <a:ext cx="1843377" cy="3082530"/>
                            <a:chOff x="4507633" y="1422722"/>
                            <a:chExt cx="1843377" cy="3082530"/>
                          </a:xfrm>
                        </wpg:grpSpPr>
                        <wps:wsp>
                          <wps:cNvPr id="1245298801" name="Cube 58"/>
                          <wps:cNvSpPr/>
                          <wps:spPr>
                            <a:xfrm flipH="1">
                              <a:off x="4510847" y="1835414"/>
                              <a:ext cx="1840163" cy="2669838"/>
                            </a:xfrm>
                            <a:prstGeom prst="cube">
                              <a:avLst>
                                <a:gd name="adj" fmla="val 20319"/>
                              </a:avLst>
                            </a:prstGeom>
                            <a:solidFill>
                              <a:srgbClr val="31394C">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6080142" name="Cube 17"/>
                          <wps:cNvSpPr/>
                          <wps:spPr>
                            <a:xfrm flipH="1">
                              <a:off x="4507633" y="1422722"/>
                              <a:ext cx="1840163" cy="777984"/>
                            </a:xfrm>
                            <a:prstGeom prst="cube">
                              <a:avLst>
                                <a:gd name="adj" fmla="val 48767"/>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07559969" name="TextBox 60"/>
                          <wps:cNvSpPr txBox="1"/>
                          <wps:spPr>
                            <a:xfrm>
                              <a:off x="5066643" y="1645301"/>
                              <a:ext cx="1053407" cy="566187"/>
                            </a:xfrm>
                            <a:prstGeom prst="rect">
                              <a:avLst/>
                            </a:prstGeom>
                            <a:noFill/>
                          </wps:spPr>
                          <wps:txbx>
                            <w:txbxContent>
                              <w:p w:rsidR="00FC0475" w:rsidRPr="00614F94" w:rsidRDefault="00FC0475"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4</w:t>
                                </w:r>
                              </w:p>
                            </w:txbxContent>
                          </wps:txbx>
                          <wps:bodyPr wrap="square" rtlCol="0">
                            <a:spAutoFit/>
                          </wps:bodyPr>
                        </wps:wsp>
                        <wps:wsp>
                          <wps:cNvPr id="1937290368" name="TextBox 61"/>
                          <wps:cNvSpPr txBox="1"/>
                          <wps:spPr>
                            <a:xfrm>
                              <a:off x="4883828" y="2607221"/>
                              <a:ext cx="1358373" cy="1657252"/>
                            </a:xfrm>
                            <a:prstGeom prst="rect">
                              <a:avLst/>
                            </a:prstGeom>
                            <a:noFill/>
                          </wps:spPr>
                          <wps:txbx>
                            <w:txbxContent>
                              <w:p w:rsidR="00FC0475" w:rsidRPr="00FC0475" w:rsidRDefault="00FC0475"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تقييم الوضع واتخاذ القرارات</w:t>
                                </w:r>
                              </w:p>
                            </w:txbxContent>
                          </wps:txbx>
                          <wps:bodyPr wrap="square" rtlCol="0">
                            <a:spAutoFit/>
                          </wps:bodyPr>
                        </wps:wsp>
                      </wpg:grpSp>
                      <wpg:grpSp>
                        <wpg:cNvPr id="208871227" name="مجموعة 208871227"/>
                        <wpg:cNvGrpSpPr/>
                        <wpg:grpSpPr>
                          <a:xfrm>
                            <a:off x="6015720" y="956623"/>
                            <a:ext cx="1853195" cy="3548630"/>
                            <a:chOff x="6015720" y="956623"/>
                            <a:chExt cx="1853195" cy="3548630"/>
                          </a:xfrm>
                        </wpg:grpSpPr>
                        <wps:wsp>
                          <wps:cNvPr id="1673693901" name="Cube 59"/>
                          <wps:cNvSpPr/>
                          <wps:spPr>
                            <a:xfrm flipH="1">
                              <a:off x="6018343" y="1353999"/>
                              <a:ext cx="1840163" cy="3151254"/>
                            </a:xfrm>
                            <a:prstGeom prst="cube">
                              <a:avLst>
                                <a:gd name="adj" fmla="val 20548"/>
                              </a:avLst>
                            </a:prstGeom>
                            <a:solidFill>
                              <a:srgbClr val="2B5474">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9015165" name="Cube 18"/>
                          <wps:cNvSpPr/>
                          <wps:spPr>
                            <a:xfrm flipH="1">
                              <a:off x="6015720" y="956623"/>
                              <a:ext cx="1840163" cy="777984"/>
                            </a:xfrm>
                            <a:prstGeom prst="cube">
                              <a:avLst>
                                <a:gd name="adj" fmla="val 48767"/>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0501499" name="TextBox 62"/>
                          <wps:cNvSpPr txBox="1"/>
                          <wps:spPr>
                            <a:xfrm>
                              <a:off x="6607486" y="1185444"/>
                              <a:ext cx="1053407" cy="566187"/>
                            </a:xfrm>
                            <a:prstGeom prst="rect">
                              <a:avLst/>
                            </a:prstGeom>
                            <a:noFill/>
                          </wps:spPr>
                          <wps:txbx>
                            <w:txbxContent>
                              <w:p w:rsidR="00FC0475" w:rsidRPr="00614F94" w:rsidRDefault="00FC0475"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5</w:t>
                                </w:r>
                              </w:p>
                            </w:txbxContent>
                          </wps:txbx>
                          <wps:bodyPr wrap="square" rtlCol="0">
                            <a:spAutoFit/>
                          </wps:bodyPr>
                        </wps:wsp>
                        <wps:wsp>
                          <wps:cNvPr id="1145998832" name="TextBox 63"/>
                          <wps:cNvSpPr txBox="1"/>
                          <wps:spPr>
                            <a:xfrm>
                              <a:off x="6387827" y="2405566"/>
                              <a:ext cx="1481088" cy="916106"/>
                            </a:xfrm>
                            <a:prstGeom prst="rect">
                              <a:avLst/>
                            </a:prstGeom>
                            <a:noFill/>
                          </wps:spPr>
                          <wps:txbx>
                            <w:txbxContent>
                              <w:p w:rsidR="00FC0475" w:rsidRPr="00FC0475" w:rsidRDefault="00FC0475"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التواصل والتنسيق</w:t>
                                </w:r>
                              </w:p>
                            </w:txbxContent>
                          </wps:txbx>
                          <wps:bodyPr wrap="square" rtlCol="0">
                            <a:spAutoFit/>
                          </wps:bodyPr>
                        </wps:wsp>
                      </wpg:grpSp>
                      <wpg:grpSp>
                        <wpg:cNvPr id="1927088756" name="مجموعة 1927088756"/>
                        <wpg:cNvGrpSpPr/>
                        <wpg:grpSpPr>
                          <a:xfrm>
                            <a:off x="9034518" y="0"/>
                            <a:ext cx="1842785" cy="4505252"/>
                            <a:chOff x="9034518" y="0"/>
                            <a:chExt cx="1842785" cy="4505252"/>
                          </a:xfrm>
                        </wpg:grpSpPr>
                        <wps:wsp>
                          <wps:cNvPr id="376295601" name="Cube 59"/>
                          <wps:cNvSpPr/>
                          <wps:spPr>
                            <a:xfrm flipH="1">
                              <a:off x="9037140" y="397376"/>
                              <a:ext cx="1840163" cy="4107876"/>
                            </a:xfrm>
                            <a:prstGeom prst="cube">
                              <a:avLst>
                                <a:gd name="adj" fmla="val 20548"/>
                              </a:avLst>
                            </a:prstGeom>
                            <a:solidFill>
                              <a:srgbClr val="31394C">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583344" name="Cube 18"/>
                          <wps:cNvSpPr/>
                          <wps:spPr>
                            <a:xfrm flipH="1">
                              <a:off x="9034518" y="0"/>
                              <a:ext cx="1840163" cy="777984"/>
                            </a:xfrm>
                            <a:prstGeom prst="cube">
                              <a:avLst>
                                <a:gd name="adj" fmla="val 48767"/>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40530505" name="TextBox 62"/>
                          <wps:cNvSpPr txBox="1"/>
                          <wps:spPr>
                            <a:xfrm>
                              <a:off x="9625668" y="229337"/>
                              <a:ext cx="1053408" cy="566187"/>
                            </a:xfrm>
                            <a:prstGeom prst="rect">
                              <a:avLst/>
                            </a:prstGeom>
                            <a:noFill/>
                          </wps:spPr>
                          <wps:txbx>
                            <w:txbxContent>
                              <w:p w:rsidR="00FC0475" w:rsidRPr="00614F94" w:rsidRDefault="00FC0475"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7</w:t>
                                </w:r>
                              </w:p>
                            </w:txbxContent>
                          </wps:txbx>
                          <wps:bodyPr wrap="square" rtlCol="0">
                            <a:spAutoFit/>
                          </wps:bodyPr>
                        </wps:wsp>
                        <wps:wsp>
                          <wps:cNvPr id="1482951311" name="TextBox 63"/>
                          <wps:cNvSpPr txBox="1"/>
                          <wps:spPr>
                            <a:xfrm>
                              <a:off x="9462211" y="1817760"/>
                              <a:ext cx="1394824" cy="916106"/>
                            </a:xfrm>
                            <a:prstGeom prst="rect">
                              <a:avLst/>
                            </a:prstGeom>
                            <a:noFill/>
                          </wps:spPr>
                          <wps:txbx>
                            <w:txbxContent>
                              <w:p w:rsidR="00FC0475" w:rsidRPr="006C2FFF" w:rsidRDefault="00FC0475"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الاستماع للجمهور</w:t>
                                </w:r>
                              </w:p>
                            </w:txbxContent>
                          </wps:txbx>
                          <wps:bodyPr wrap="square" rtlCol="0">
                            <a:spAutoFit/>
                          </wps:bodyPr>
                        </wps:wsp>
                      </wpg:grpSp>
                      <wpg:grpSp>
                        <wpg:cNvPr id="754194865" name="مجموعة 754194865"/>
                        <wpg:cNvGrpSpPr/>
                        <wpg:grpSpPr>
                          <a:xfrm>
                            <a:off x="722601" y="577794"/>
                            <a:ext cx="1951625" cy="2393506"/>
                            <a:chOff x="722601" y="577794"/>
                            <a:chExt cx="1951625" cy="2393506"/>
                          </a:xfrm>
                          <a:solidFill>
                            <a:srgbClr val="263456"/>
                          </a:solidFill>
                        </wpg:grpSpPr>
                        <wps:wsp>
                          <wps:cNvPr id="959609506" name="Oval 79"/>
                          <wps:cNvSpPr/>
                          <wps:spPr>
                            <a:xfrm>
                              <a:off x="2043760" y="2535323"/>
                              <a:ext cx="630466" cy="63610"/>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637845905" name="Group 27"/>
                          <wpg:cNvGrpSpPr/>
                          <wpg:grpSpPr>
                            <a:xfrm rot="20404528">
                              <a:off x="722601" y="577794"/>
                              <a:ext cx="1798980" cy="2205687"/>
                              <a:chOff x="722601" y="577794"/>
                              <a:chExt cx="520700" cy="1146176"/>
                            </a:xfrm>
                            <a:grpFill/>
                          </wpg:grpSpPr>
                          <wps:wsp>
                            <wps:cNvPr id="776929342" name="Freeform 6"/>
                            <wps:cNvSpPr>
                              <a:spLocks/>
                            </wps:cNvSpPr>
                            <wps:spPr bwMode="auto">
                              <a:xfrm>
                                <a:off x="722601" y="763532"/>
                                <a:ext cx="520700" cy="960438"/>
                              </a:xfrm>
                              <a:custGeom>
                                <a:avLst/>
                                <a:gdLst>
                                  <a:gd name="T0" fmla="*/ 359 w 740"/>
                                  <a:gd name="T1" fmla="*/ 85 h 685"/>
                                  <a:gd name="T2" fmla="*/ 297 w 740"/>
                                  <a:gd name="T3" fmla="*/ 76 h 685"/>
                                  <a:gd name="T4" fmla="*/ 263 w 740"/>
                                  <a:gd name="T5" fmla="*/ 70 h 685"/>
                                  <a:gd name="T6" fmla="*/ 241 w 740"/>
                                  <a:gd name="T7" fmla="*/ 80 h 685"/>
                                  <a:gd name="T8" fmla="*/ 179 w 740"/>
                                  <a:gd name="T9" fmla="*/ 154 h 685"/>
                                  <a:gd name="T10" fmla="*/ 147 w 740"/>
                                  <a:gd name="T11" fmla="*/ 165 h 685"/>
                                  <a:gd name="T12" fmla="*/ 123 w 740"/>
                                  <a:gd name="T13" fmla="*/ 141 h 685"/>
                                  <a:gd name="T14" fmla="*/ 129 w 740"/>
                                  <a:gd name="T15" fmla="*/ 114 h 685"/>
                                  <a:gd name="T16" fmla="*/ 214 w 740"/>
                                  <a:gd name="T17" fmla="*/ 12 h 685"/>
                                  <a:gd name="T18" fmla="*/ 237 w 740"/>
                                  <a:gd name="T19" fmla="*/ 1 h 685"/>
                                  <a:gd name="T20" fmla="*/ 402 w 740"/>
                                  <a:gd name="T21" fmla="*/ 2 h 685"/>
                                  <a:gd name="T22" fmla="*/ 502 w 740"/>
                                  <a:gd name="T23" fmla="*/ 43 h 685"/>
                                  <a:gd name="T24" fmla="*/ 544 w 740"/>
                                  <a:gd name="T25" fmla="*/ 99 h 685"/>
                                  <a:gd name="T26" fmla="*/ 582 w 740"/>
                                  <a:gd name="T27" fmla="*/ 170 h 685"/>
                                  <a:gd name="T28" fmla="*/ 603 w 740"/>
                                  <a:gd name="T29" fmla="*/ 210 h 685"/>
                                  <a:gd name="T30" fmla="*/ 614 w 740"/>
                                  <a:gd name="T31" fmla="*/ 213 h 685"/>
                                  <a:gd name="T32" fmla="*/ 690 w 740"/>
                                  <a:gd name="T33" fmla="*/ 161 h 685"/>
                                  <a:gd name="T34" fmla="*/ 724 w 740"/>
                                  <a:gd name="T35" fmla="*/ 160 h 685"/>
                                  <a:gd name="T36" fmla="*/ 739 w 740"/>
                                  <a:gd name="T37" fmla="*/ 190 h 685"/>
                                  <a:gd name="T38" fmla="*/ 722 w 740"/>
                                  <a:gd name="T39" fmla="*/ 217 h 685"/>
                                  <a:gd name="T40" fmla="*/ 679 w 740"/>
                                  <a:gd name="T41" fmla="*/ 247 h 685"/>
                                  <a:gd name="T42" fmla="*/ 606 w 740"/>
                                  <a:gd name="T43" fmla="*/ 297 h 685"/>
                                  <a:gd name="T44" fmla="*/ 569 w 740"/>
                                  <a:gd name="T45" fmla="*/ 287 h 685"/>
                                  <a:gd name="T46" fmla="*/ 488 w 740"/>
                                  <a:gd name="T47" fmla="*/ 170 h 685"/>
                                  <a:gd name="T48" fmla="*/ 486 w 740"/>
                                  <a:gd name="T49" fmla="*/ 168 h 685"/>
                                  <a:gd name="T50" fmla="*/ 423 w 740"/>
                                  <a:gd name="T51" fmla="*/ 257 h 685"/>
                                  <a:gd name="T52" fmla="*/ 434 w 740"/>
                                  <a:gd name="T53" fmla="*/ 268 h 685"/>
                                  <a:gd name="T54" fmla="*/ 554 w 740"/>
                                  <a:gd name="T55" fmla="*/ 374 h 685"/>
                                  <a:gd name="T56" fmla="*/ 570 w 740"/>
                                  <a:gd name="T57" fmla="*/ 388 h 685"/>
                                  <a:gd name="T58" fmla="*/ 583 w 740"/>
                                  <a:gd name="T59" fmla="*/ 419 h 685"/>
                                  <a:gd name="T60" fmla="*/ 583 w 740"/>
                                  <a:gd name="T61" fmla="*/ 483 h 685"/>
                                  <a:gd name="T62" fmla="*/ 584 w 740"/>
                                  <a:gd name="T63" fmla="*/ 637 h 685"/>
                                  <a:gd name="T64" fmla="*/ 563 w 740"/>
                                  <a:gd name="T65" fmla="*/ 674 h 685"/>
                                  <a:gd name="T66" fmla="*/ 505 w 740"/>
                                  <a:gd name="T67" fmla="*/ 652 h 685"/>
                                  <a:gd name="T68" fmla="*/ 503 w 740"/>
                                  <a:gd name="T69" fmla="*/ 637 h 685"/>
                                  <a:gd name="T70" fmla="*/ 503 w 740"/>
                                  <a:gd name="T71" fmla="*/ 465 h 685"/>
                                  <a:gd name="T72" fmla="*/ 485 w 740"/>
                                  <a:gd name="T73" fmla="*/ 431 h 685"/>
                                  <a:gd name="T74" fmla="*/ 361 w 740"/>
                                  <a:gd name="T75" fmla="*/ 345 h 685"/>
                                  <a:gd name="T76" fmla="*/ 359 w 740"/>
                                  <a:gd name="T77" fmla="*/ 344 h 685"/>
                                  <a:gd name="T78" fmla="*/ 330 w 740"/>
                                  <a:gd name="T79" fmla="*/ 384 h 685"/>
                                  <a:gd name="T80" fmla="*/ 291 w 740"/>
                                  <a:gd name="T81" fmla="*/ 437 h 685"/>
                                  <a:gd name="T82" fmla="*/ 259 w 740"/>
                                  <a:gd name="T83" fmla="*/ 454 h 685"/>
                                  <a:gd name="T84" fmla="*/ 41 w 740"/>
                                  <a:gd name="T85" fmla="*/ 455 h 685"/>
                                  <a:gd name="T86" fmla="*/ 1 w 740"/>
                                  <a:gd name="T87" fmla="*/ 412 h 685"/>
                                  <a:gd name="T88" fmla="*/ 42 w 740"/>
                                  <a:gd name="T89" fmla="*/ 373 h 685"/>
                                  <a:gd name="T90" fmla="*/ 205 w 740"/>
                                  <a:gd name="T91" fmla="*/ 373 h 685"/>
                                  <a:gd name="T92" fmla="*/ 237 w 740"/>
                                  <a:gd name="T93" fmla="*/ 352 h 685"/>
                                  <a:gd name="T94" fmla="*/ 271 w 740"/>
                                  <a:gd name="T95" fmla="*/ 278 h 685"/>
                                  <a:gd name="T96" fmla="*/ 304 w 740"/>
                                  <a:gd name="T97" fmla="*/ 206 h 685"/>
                                  <a:gd name="T98" fmla="*/ 334 w 740"/>
                                  <a:gd name="T99" fmla="*/ 141 h 685"/>
                                  <a:gd name="T100" fmla="*/ 358 w 740"/>
                                  <a:gd name="T101" fmla="*/ 88 h 685"/>
                                  <a:gd name="T102" fmla="*/ 359 w 740"/>
                                  <a:gd name="T103" fmla="*/ 85 h 6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740" h="685">
                                    <a:moveTo>
                                      <a:pt x="359" y="85"/>
                                    </a:moveTo>
                                    <a:cubicBezTo>
                                      <a:pt x="338" y="82"/>
                                      <a:pt x="318" y="79"/>
                                      <a:pt x="297" y="76"/>
                                    </a:cubicBezTo>
                                    <a:cubicBezTo>
                                      <a:pt x="286" y="74"/>
                                      <a:pt x="274" y="72"/>
                                      <a:pt x="263" y="70"/>
                                    </a:cubicBezTo>
                                    <a:cubicBezTo>
                                      <a:pt x="253" y="69"/>
                                      <a:pt x="247" y="73"/>
                                      <a:pt x="241" y="80"/>
                                    </a:cubicBezTo>
                                    <a:cubicBezTo>
                                      <a:pt x="220" y="105"/>
                                      <a:pt x="200" y="129"/>
                                      <a:pt x="179" y="154"/>
                                    </a:cubicBezTo>
                                    <a:cubicBezTo>
                                      <a:pt x="171" y="164"/>
                                      <a:pt x="159" y="168"/>
                                      <a:pt x="147" y="165"/>
                                    </a:cubicBezTo>
                                    <a:cubicBezTo>
                                      <a:pt x="134" y="162"/>
                                      <a:pt x="126" y="154"/>
                                      <a:pt x="123" y="141"/>
                                    </a:cubicBezTo>
                                    <a:cubicBezTo>
                                      <a:pt x="120" y="132"/>
                                      <a:pt x="122" y="122"/>
                                      <a:pt x="129" y="114"/>
                                    </a:cubicBezTo>
                                    <a:cubicBezTo>
                                      <a:pt x="157" y="80"/>
                                      <a:pt x="185" y="46"/>
                                      <a:pt x="214" y="12"/>
                                    </a:cubicBezTo>
                                    <a:cubicBezTo>
                                      <a:pt x="220" y="5"/>
                                      <a:pt x="227" y="1"/>
                                      <a:pt x="237" y="1"/>
                                    </a:cubicBezTo>
                                    <a:cubicBezTo>
                                      <a:pt x="292" y="1"/>
                                      <a:pt x="347" y="0"/>
                                      <a:pt x="402" y="2"/>
                                    </a:cubicBezTo>
                                    <a:cubicBezTo>
                                      <a:pt x="440" y="3"/>
                                      <a:pt x="474" y="18"/>
                                      <a:pt x="502" y="43"/>
                                    </a:cubicBezTo>
                                    <a:cubicBezTo>
                                      <a:pt x="520" y="59"/>
                                      <a:pt x="533" y="79"/>
                                      <a:pt x="544" y="99"/>
                                    </a:cubicBezTo>
                                    <a:cubicBezTo>
                                      <a:pt x="556" y="123"/>
                                      <a:pt x="569" y="147"/>
                                      <a:pt x="582" y="170"/>
                                    </a:cubicBezTo>
                                    <a:cubicBezTo>
                                      <a:pt x="589" y="184"/>
                                      <a:pt x="596" y="197"/>
                                      <a:pt x="603" y="210"/>
                                    </a:cubicBezTo>
                                    <a:cubicBezTo>
                                      <a:pt x="606" y="215"/>
                                      <a:pt x="610" y="216"/>
                                      <a:pt x="614" y="213"/>
                                    </a:cubicBezTo>
                                    <a:cubicBezTo>
                                      <a:pt x="640" y="196"/>
                                      <a:pt x="665" y="178"/>
                                      <a:pt x="690" y="161"/>
                                    </a:cubicBezTo>
                                    <a:cubicBezTo>
                                      <a:pt x="701" y="154"/>
                                      <a:pt x="713" y="154"/>
                                      <a:pt x="724" y="160"/>
                                    </a:cubicBezTo>
                                    <a:cubicBezTo>
                                      <a:pt x="734" y="167"/>
                                      <a:pt x="740" y="177"/>
                                      <a:pt x="739" y="190"/>
                                    </a:cubicBezTo>
                                    <a:cubicBezTo>
                                      <a:pt x="739" y="202"/>
                                      <a:pt x="732" y="210"/>
                                      <a:pt x="722" y="217"/>
                                    </a:cubicBezTo>
                                    <a:cubicBezTo>
                                      <a:pt x="707" y="227"/>
                                      <a:pt x="693" y="237"/>
                                      <a:pt x="679" y="247"/>
                                    </a:cubicBezTo>
                                    <a:cubicBezTo>
                                      <a:pt x="655" y="263"/>
                                      <a:pt x="631" y="280"/>
                                      <a:pt x="606" y="297"/>
                                    </a:cubicBezTo>
                                    <a:cubicBezTo>
                                      <a:pt x="593" y="305"/>
                                      <a:pt x="577" y="299"/>
                                      <a:pt x="569" y="287"/>
                                    </a:cubicBezTo>
                                    <a:cubicBezTo>
                                      <a:pt x="542" y="248"/>
                                      <a:pt x="515" y="209"/>
                                      <a:pt x="488" y="170"/>
                                    </a:cubicBezTo>
                                    <a:cubicBezTo>
                                      <a:pt x="488" y="170"/>
                                      <a:pt x="487" y="169"/>
                                      <a:pt x="486" y="168"/>
                                    </a:cubicBezTo>
                                    <a:cubicBezTo>
                                      <a:pt x="465" y="198"/>
                                      <a:pt x="444" y="227"/>
                                      <a:pt x="423" y="257"/>
                                    </a:cubicBezTo>
                                    <a:cubicBezTo>
                                      <a:pt x="427" y="261"/>
                                      <a:pt x="431" y="265"/>
                                      <a:pt x="434" y="268"/>
                                    </a:cubicBezTo>
                                    <a:cubicBezTo>
                                      <a:pt x="474" y="303"/>
                                      <a:pt x="514" y="338"/>
                                      <a:pt x="554" y="374"/>
                                    </a:cubicBezTo>
                                    <a:cubicBezTo>
                                      <a:pt x="559" y="378"/>
                                      <a:pt x="565" y="383"/>
                                      <a:pt x="570" y="388"/>
                                    </a:cubicBezTo>
                                    <a:cubicBezTo>
                                      <a:pt x="579" y="396"/>
                                      <a:pt x="583" y="407"/>
                                      <a:pt x="583" y="419"/>
                                    </a:cubicBezTo>
                                    <a:cubicBezTo>
                                      <a:pt x="583" y="440"/>
                                      <a:pt x="583" y="461"/>
                                      <a:pt x="583" y="483"/>
                                    </a:cubicBezTo>
                                    <a:cubicBezTo>
                                      <a:pt x="584" y="534"/>
                                      <a:pt x="584" y="585"/>
                                      <a:pt x="584" y="637"/>
                                    </a:cubicBezTo>
                                    <a:cubicBezTo>
                                      <a:pt x="584" y="653"/>
                                      <a:pt x="577" y="666"/>
                                      <a:pt x="563" y="674"/>
                                    </a:cubicBezTo>
                                    <a:cubicBezTo>
                                      <a:pt x="541" y="685"/>
                                      <a:pt x="513" y="676"/>
                                      <a:pt x="505" y="652"/>
                                    </a:cubicBezTo>
                                    <a:cubicBezTo>
                                      <a:pt x="503" y="647"/>
                                      <a:pt x="503" y="642"/>
                                      <a:pt x="503" y="637"/>
                                    </a:cubicBezTo>
                                    <a:cubicBezTo>
                                      <a:pt x="502" y="579"/>
                                      <a:pt x="502" y="522"/>
                                      <a:pt x="503" y="465"/>
                                    </a:cubicBezTo>
                                    <a:cubicBezTo>
                                      <a:pt x="503" y="450"/>
                                      <a:pt x="498" y="439"/>
                                      <a:pt x="485" y="431"/>
                                    </a:cubicBezTo>
                                    <a:cubicBezTo>
                                      <a:pt x="444" y="402"/>
                                      <a:pt x="402" y="373"/>
                                      <a:pt x="361" y="345"/>
                                    </a:cubicBezTo>
                                    <a:cubicBezTo>
                                      <a:pt x="361" y="344"/>
                                      <a:pt x="360" y="344"/>
                                      <a:pt x="359" y="344"/>
                                    </a:cubicBezTo>
                                    <a:cubicBezTo>
                                      <a:pt x="350" y="357"/>
                                      <a:pt x="340" y="371"/>
                                      <a:pt x="330" y="384"/>
                                    </a:cubicBezTo>
                                    <a:cubicBezTo>
                                      <a:pt x="317" y="402"/>
                                      <a:pt x="304" y="420"/>
                                      <a:pt x="291" y="437"/>
                                    </a:cubicBezTo>
                                    <a:cubicBezTo>
                                      <a:pt x="283" y="448"/>
                                      <a:pt x="273" y="454"/>
                                      <a:pt x="259" y="454"/>
                                    </a:cubicBezTo>
                                    <a:cubicBezTo>
                                      <a:pt x="186" y="454"/>
                                      <a:pt x="113" y="455"/>
                                      <a:pt x="41" y="455"/>
                                    </a:cubicBezTo>
                                    <a:cubicBezTo>
                                      <a:pt x="17" y="455"/>
                                      <a:pt x="0" y="435"/>
                                      <a:pt x="1" y="412"/>
                                    </a:cubicBezTo>
                                    <a:cubicBezTo>
                                      <a:pt x="1" y="390"/>
                                      <a:pt x="21" y="373"/>
                                      <a:pt x="42" y="373"/>
                                    </a:cubicBezTo>
                                    <a:cubicBezTo>
                                      <a:pt x="97" y="373"/>
                                      <a:pt x="151" y="373"/>
                                      <a:pt x="205" y="373"/>
                                    </a:cubicBezTo>
                                    <a:cubicBezTo>
                                      <a:pt x="226" y="373"/>
                                      <a:pt x="231" y="367"/>
                                      <a:pt x="237" y="352"/>
                                    </a:cubicBezTo>
                                    <a:cubicBezTo>
                                      <a:pt x="248" y="327"/>
                                      <a:pt x="260" y="303"/>
                                      <a:pt x="271" y="278"/>
                                    </a:cubicBezTo>
                                    <a:cubicBezTo>
                                      <a:pt x="282" y="254"/>
                                      <a:pt x="293" y="230"/>
                                      <a:pt x="304" y="206"/>
                                    </a:cubicBezTo>
                                    <a:cubicBezTo>
                                      <a:pt x="314" y="184"/>
                                      <a:pt x="324" y="163"/>
                                      <a:pt x="334" y="141"/>
                                    </a:cubicBezTo>
                                    <a:cubicBezTo>
                                      <a:pt x="342" y="123"/>
                                      <a:pt x="350" y="106"/>
                                      <a:pt x="358" y="88"/>
                                    </a:cubicBezTo>
                                    <a:cubicBezTo>
                                      <a:pt x="358" y="88"/>
                                      <a:pt x="358" y="87"/>
                                      <a:pt x="359" y="85"/>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28835253" name="Freeform 7"/>
                            <wps:cNvSpPr>
                              <a:spLocks/>
                            </wps:cNvSpPr>
                            <wps:spPr bwMode="auto">
                              <a:xfrm>
                                <a:off x="1035339" y="577794"/>
                                <a:ext cx="111125" cy="219075"/>
                              </a:xfrm>
                              <a:custGeom>
                                <a:avLst/>
                                <a:gdLst>
                                  <a:gd name="T0" fmla="*/ 78 w 157"/>
                                  <a:gd name="T1" fmla="*/ 0 h 156"/>
                                  <a:gd name="T2" fmla="*/ 157 w 157"/>
                                  <a:gd name="T3" fmla="*/ 78 h 156"/>
                                  <a:gd name="T4" fmla="*/ 79 w 157"/>
                                  <a:gd name="T5" fmla="*/ 156 h 156"/>
                                  <a:gd name="T6" fmla="*/ 0 w 157"/>
                                  <a:gd name="T7" fmla="*/ 78 h 156"/>
                                  <a:gd name="T8" fmla="*/ 78 w 157"/>
                                  <a:gd name="T9" fmla="*/ 0 h 156"/>
                                </a:gdLst>
                                <a:ahLst/>
                                <a:cxnLst>
                                  <a:cxn ang="0">
                                    <a:pos x="T0" y="T1"/>
                                  </a:cxn>
                                  <a:cxn ang="0">
                                    <a:pos x="T2" y="T3"/>
                                  </a:cxn>
                                  <a:cxn ang="0">
                                    <a:pos x="T4" y="T5"/>
                                  </a:cxn>
                                  <a:cxn ang="0">
                                    <a:pos x="T6" y="T7"/>
                                  </a:cxn>
                                  <a:cxn ang="0">
                                    <a:pos x="T8" y="T9"/>
                                  </a:cxn>
                                </a:cxnLst>
                                <a:rect l="0" t="0" r="r" b="b"/>
                                <a:pathLst>
                                  <a:path w="157" h="156">
                                    <a:moveTo>
                                      <a:pt x="78" y="0"/>
                                    </a:moveTo>
                                    <a:cubicBezTo>
                                      <a:pt x="123" y="0"/>
                                      <a:pt x="157" y="34"/>
                                      <a:pt x="157" y="78"/>
                                    </a:cubicBezTo>
                                    <a:cubicBezTo>
                                      <a:pt x="156" y="121"/>
                                      <a:pt x="123" y="156"/>
                                      <a:pt x="79" y="156"/>
                                    </a:cubicBezTo>
                                    <a:cubicBezTo>
                                      <a:pt x="34" y="156"/>
                                      <a:pt x="0" y="122"/>
                                      <a:pt x="0" y="78"/>
                                    </a:cubicBezTo>
                                    <a:cubicBezTo>
                                      <a:pt x="0" y="33"/>
                                      <a:pt x="34" y="0"/>
                                      <a:pt x="78" y="0"/>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grpSp>
                        <wps:wsp>
                          <wps:cNvPr id="1926582733" name="Oval 80"/>
                          <wps:cNvSpPr/>
                          <wps:spPr>
                            <a:xfrm>
                              <a:off x="761597" y="2901555"/>
                              <a:ext cx="312436" cy="69745"/>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46A14E" id="_x0000_s2357" style="width:447.6pt;height:186.55pt;mso-position-horizontal-relative:char;mso-position-vertical-relative:line" coordsize="108773,45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">
                <v:group id="مجموعة 1737098626" o:spid="_x0000_s2358" style="position:absolute;left:75232;top:4770;width:18428;height:40282" coordorigin="75232,4770" coordsize="18427,40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">
                  <v:shape id="Cube 59" o:spid="_x0000_s2359" type="#_x0000_t16" style="position:absolute;left:75258;top:8743;width:18402;height:3630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" adj="4438" fillcolor="#579da5" stroked="f" strokeweight="1pt">
                    <v:fill opacity="13107f"/>
                  </v:shape>
                  <v:shape id="Cube 18" o:spid="_x0000_s2360" type="#_x0000_t16" style="position:absolute;left:75232;top:4770;width:18401;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" adj="10534" fillcolor="#579da5" stroked="f" strokeweight="1pt"/>
                  <v:shape id="TextBox 62" o:spid="_x0000_s2361" type="#_x0000_t202" style="position:absolute;left:81151;top:7061;width:10546;height:6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" filled="f" stroked="f">
                    <v:textbox style="mso-fit-shape-to-text:t">
                      <w:txbxContent>
                        <w:p w14:paraId="6491F521" w14:textId="77777777" w:rsidR="00FC0475" w:rsidRPr="00614F94" w:rsidRDefault="00FC0475"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6</w:t>
                          </w:r>
                        </w:p>
                      </w:txbxContent>
                    </v:textbox>
                  </v:shape>
                  <v:shape id="TextBox 63" o:spid="_x0000_s2362" type="#_x0000_t202" style="position:absolute;left:78720;top:21046;width:14883;height:9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" filled="f" stroked="f">
                    <v:textbox style="mso-fit-shape-to-text:t">
                      <w:txbxContent>
                        <w:p w14:paraId="193CA74F" w14:textId="6D4664BF" w:rsidR="00FC0475" w:rsidRPr="00FC0475" w:rsidRDefault="00FC0475"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التدريب والتطوير</w:t>
                          </w:r>
                        </w:p>
                      </w:txbxContent>
                    </v:textbox>
                  </v:shape>
                </v:group>
                <v:group id="مجموعة 1500924938" o:spid="_x0000_s2363" style="position:absolute;top:28170;width:19735;height:16882" coordorigin=",28170" coordsize="19735,16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">
                  <v:shape id="Cube 53" o:spid="_x0000_s2364" type="#_x0000_t16" style="position:absolute;top:32224;width:18401;height:1282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" adj="5520" fillcolor="#31394c" stroked="f" strokeweight="1pt">
                    <v:fill opacity="13107f"/>
                  </v:shape>
                  <v:shape id="Cube 12" o:spid="_x0000_s2365" type="#_x0000_t16" style="position:absolute;top:28170;width:18401;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" adj="10534" fillcolor="#31394c" stroked="f" strokeweight="1pt"/>
                  <v:shape id="TextBox 41" o:spid="_x0000_s2366" type="#_x0000_t202" style="position:absolute;left:5729;top:30859;width:10510;height:6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" filled="f" stroked="f">
                    <v:textbox style="mso-fit-shape-to-text:t">
                      <w:txbxContent>
                        <w:p w14:paraId="4B776D95" w14:textId="77777777" w:rsidR="00FC0475" w:rsidRPr="00614F94" w:rsidRDefault="00FC0475"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1</w:t>
                          </w:r>
                        </w:p>
                      </w:txbxContent>
                    </v:textbox>
                  </v:shape>
                  <v:shape id="TextBox 42" o:spid="_x0000_s2367" type="#_x0000_t202" style="position:absolute;left:890;top:35656;width:18845;height:9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" filled="f" stroked="f">
                    <v:textbox style="mso-fit-shape-to-text:t">
                      <w:txbxContent>
                        <w:p w14:paraId="72154509" w14:textId="012AB68D" w:rsidR="00FC0475" w:rsidRPr="00FC0475" w:rsidRDefault="00FC0475"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تحديد المخاطر المحتملة</w:t>
                          </w:r>
                        </w:p>
                      </w:txbxContent>
                    </v:textbox>
                  </v:shape>
                </v:group>
                <v:group id="مجموعة 1736810073" o:spid="_x0000_s2368" style="position:absolute;left:14914;top:23509;width:19165;height:21816" coordorigin="14914,23509" coordsize="19165,2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">
                  <v:shape id="Cube 55" o:spid="_x0000_s2369" type="#_x0000_t16" style="position:absolute;left:14914;top:27338;width:18402;height:1771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" adj="4656" fillcolor="#2b5474" stroked="f" strokeweight="1pt">
                    <v:fill opacity="13107f"/>
                  </v:shape>
                  <v:shape id="Cube 15" o:spid="_x0000_s2370" type="#_x0000_t16" style="position:absolute;left:14914;top:23509;width:18402;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" adj="10534" fillcolor="#2b5474" stroked="f" strokeweight="1pt"/>
                  <v:shape id="TextBox 51" o:spid="_x0000_s2371" type="#_x0000_t202" style="position:absolute;left:21080;top:25775;width:10534;height:6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" filled="f" stroked="f">
                    <v:textbox style="mso-fit-shape-to-text:t">
                      <w:txbxContent>
                        <w:p w14:paraId="4F32D81B" w14:textId="77777777" w:rsidR="00FC0475" w:rsidRPr="00614F94" w:rsidRDefault="00FC0475"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2</w:t>
                          </w:r>
                        </w:p>
                      </w:txbxContent>
                    </v:textbox>
                  </v:shape>
                  <v:shape id="TextBox 52" o:spid="_x0000_s2372" type="#_x0000_t202" style="position:absolute;left:18321;top:32458;width:15758;height:12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" filled="f" stroked="f">
                    <v:textbox style="mso-fit-shape-to-text:t">
                      <w:txbxContent>
                        <w:p w14:paraId="5131EBEB" w14:textId="0E06AD1D" w:rsidR="00FC0475" w:rsidRPr="00FC0475" w:rsidRDefault="00FC0475"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توفير فرق الإسعافات الأولية</w:t>
                          </w:r>
                        </w:p>
                      </w:txbxContent>
                    </v:textbox>
                  </v:shape>
                </v:group>
                <v:group id="مجموعة 630939718" o:spid="_x0000_s2373" style="position:absolute;left:29995;top:18888;width:18402;height:26164" coordorigin="29995,18888" coordsize="18401,26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">
                  <v:shape id="Cube 57" o:spid="_x0000_s2374" type="#_x0000_t16" style="position:absolute;left:29995;top:22677;width:18402;height:2237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" adj="4455" fillcolor="#579da5" stroked="f" strokeweight="1pt">
                    <v:fill opacity="13107f"/>
                  </v:shape>
                  <v:shape id="Cube 16" o:spid="_x0000_s2375" type="#_x0000_t16" style="position:absolute;left:29995;top:18888;width:18402;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" adj="10534" fillcolor="#579da5" stroked="f" strokeweight="1pt"/>
                  <v:shape id="TextBox 54" o:spid="_x0000_s2376" type="#_x0000_t202" style="position:absolute;left:35858;top:21166;width:10534;height:6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" filled="f" stroked="f">
                    <v:textbox style="mso-fit-shape-to-text:t">
                      <w:txbxContent>
                        <w:p w14:paraId="0E1D9527" w14:textId="77777777" w:rsidR="00FC0475" w:rsidRPr="00614F94" w:rsidRDefault="00FC0475"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3</w:t>
                          </w:r>
                        </w:p>
                      </w:txbxContent>
                    </v:textbox>
                  </v:shape>
                  <v:shape id="TextBox 56" o:spid="_x0000_s2377" type="#_x0000_t202" style="position:absolute;left:33793;top:29249;width:13864;height:1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" filled="f" stroked="f">
                    <v:textbox style="mso-fit-shape-to-text:t">
                      <w:txbxContent>
                        <w:p w14:paraId="4BE9BA25" w14:textId="309146D4" w:rsidR="00FC0475" w:rsidRPr="00FC0475" w:rsidRDefault="00FC0475"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توفير فرق الإطفاء والسلامة</w:t>
                          </w:r>
                        </w:p>
                      </w:txbxContent>
                    </v:textbox>
                  </v:shape>
                </v:group>
                <v:group id="مجموعة 1333649267" o:spid="_x0000_s2378" style="position:absolute;left:45076;top:14227;width:18434;height:30825" coordorigin="45076,14227" coordsize="18433,30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">
                  <v:shape id="Cube 58" o:spid="_x0000_s2379" type="#_x0000_t16" style="position:absolute;left:45108;top:18354;width:18402;height:2669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" adj="4389" fillcolor="#31394c" stroked="f" strokeweight="1pt">
                    <v:fill opacity="13107f"/>
                  </v:shape>
                  <v:shape id="Cube 17" o:spid="_x0000_s2380" type="#_x0000_t16" style="position:absolute;left:45076;top:14227;width:18401;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" adj="10534" fillcolor="#31394c" stroked="f" strokeweight="1pt"/>
                  <v:shape id="TextBox 60" o:spid="_x0000_s2381" type="#_x0000_t202" style="position:absolute;left:50669;top:16455;width:10534;height:6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" filled="f" stroked="f">
                    <v:textbox style="mso-fit-shape-to-text:t">
                      <w:txbxContent>
                        <w:p w14:paraId="1D3CD870" w14:textId="77777777" w:rsidR="00FC0475" w:rsidRPr="00614F94" w:rsidRDefault="00FC0475"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4</w:t>
                          </w:r>
                        </w:p>
                      </w:txbxContent>
                    </v:textbox>
                  </v:shape>
                  <v:shape id="TextBox 61" o:spid="_x0000_s2382" type="#_x0000_t202" style="position:absolute;left:48838;top:26072;width:13584;height:16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" filled="f" stroked="f">
                    <v:textbox style="mso-fit-shape-to-text:t">
                      <w:txbxContent>
                        <w:p w14:paraId="61B5EFA8" w14:textId="2548727F" w:rsidR="00FC0475" w:rsidRPr="00FC0475" w:rsidRDefault="00FC0475"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تقييم الوضع واتخاذ القرارات</w:t>
                          </w:r>
                        </w:p>
                      </w:txbxContent>
                    </v:textbox>
                  </v:shape>
                </v:group>
                <v:group id="مجموعة 208871227" o:spid="_x0000_s2383" style="position:absolute;left:60157;top:9566;width:18532;height:35486" coordorigin="60157,9566" coordsize="18531,35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">
                  <v:shape id="Cube 59" o:spid="_x0000_s2384" type="#_x0000_t16" style="position:absolute;left:60183;top:13539;width:18402;height:3151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" adj="4438" fillcolor="#2b5474" stroked="f" strokeweight="1pt">
                    <v:fill opacity="13107f"/>
                  </v:shape>
                  <v:shape id="Cube 18" o:spid="_x0000_s2385" type="#_x0000_t16" style="position:absolute;left:60157;top:9566;width:18401;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" adj="10534" fillcolor="#2b5474" stroked="f" strokeweight="1pt"/>
                  <v:shape id="TextBox 62" o:spid="_x0000_s2386" type="#_x0000_t202" style="position:absolute;left:66078;top:11856;width:10534;height:6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" filled="f" stroked="f">
                    <v:textbox style="mso-fit-shape-to-text:t">
                      <w:txbxContent>
                        <w:p w14:paraId="77872DAC" w14:textId="77777777" w:rsidR="00FC0475" w:rsidRPr="00614F94" w:rsidRDefault="00FC0475"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5</w:t>
                          </w:r>
                        </w:p>
                      </w:txbxContent>
                    </v:textbox>
                  </v:shape>
                  <v:shape id="TextBox 63" o:spid="_x0000_s2387" type="#_x0000_t202" style="position:absolute;left:63878;top:24055;width:14811;height:9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" filled="f" stroked="f">
                    <v:textbox style="mso-fit-shape-to-text:t">
                      <w:txbxContent>
                        <w:p w14:paraId="70056B3D" w14:textId="5AB6C873" w:rsidR="00FC0475" w:rsidRPr="00FC0475" w:rsidRDefault="00FC0475"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التواصل والتنسيق</w:t>
                          </w:r>
                        </w:p>
                      </w:txbxContent>
                    </v:textbox>
                  </v:shape>
                </v:group>
                <v:group id="مجموعة 1927088756" o:spid="_x0000_s2388" style="position:absolute;left:90345;width:18428;height:45052" coordorigin="90345" coordsize="18427,45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">
                  <v:shape id="Cube 59" o:spid="_x0000_s2389" type="#_x0000_t16" style="position:absolute;left:90371;top:3973;width:18402;height:410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" adj="4438" fillcolor="#31394c" stroked="f" strokeweight="1pt">
                    <v:fill opacity="13107f"/>
                  </v:shape>
                  <v:shape id="Cube 18" o:spid="_x0000_s2390" type="#_x0000_t16" style="position:absolute;left:90345;width:18401;height:77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" adj="10534" fillcolor="#31394c" stroked="f" strokeweight="1pt"/>
                  <v:shape id="TextBox 62" o:spid="_x0000_s2391" type="#_x0000_t202" style="position:absolute;left:96261;top:2293;width:10535;height:6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" filled="f" stroked="f">
                    <v:textbox style="mso-fit-shape-to-text:t">
                      <w:txbxContent>
                        <w:p w14:paraId="038486B5" w14:textId="77777777" w:rsidR="00FC0475" w:rsidRPr="00614F94" w:rsidRDefault="00FC0475"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7</w:t>
                          </w:r>
                        </w:p>
                      </w:txbxContent>
                    </v:textbox>
                  </v:shape>
                  <v:shape id="TextBox 63" o:spid="_x0000_s2392" type="#_x0000_t202" style="position:absolute;left:94622;top:18177;width:13948;height:9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" filled="f" stroked="f">
                    <v:textbox style="mso-fit-shape-to-text:t">
                      <w:txbxContent>
                        <w:p w14:paraId="7633A218" w14:textId="6EB6BAFD" w:rsidR="00FC0475" w:rsidRPr="006C2FFF" w:rsidRDefault="00FC0475"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الاستماع للجمهور</w:t>
                          </w:r>
                        </w:p>
                      </w:txbxContent>
                    </v:textbox>
                  </v:shape>
                </v:group>
                <v:group id="مجموعة 754194865" o:spid="_x0000_s2393" style="position:absolute;left:7226;top:5777;width:19516;height:23936" coordorigin="7226,5777" coordsize="19516,2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">
                  <v:oval id="Oval 79" o:spid="_x0000_s2394" style="position:absolute;left:20437;top:25353;width:6305;height:6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" filled="f" stroked="f" strokeweight="1pt">
                    <v:stroke joinstyle="miter"/>
                  </v:oval>
                  <v:group id="Group 27" o:spid="_x0000_s2395" style="position:absolute;left:7226;top:5777;width:17989;height:22057;rotation:-1305774fd" coordorigin="7226,5777" coordsize="5207,11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">
                    <v:shape id="Freeform 6" o:spid="_x0000_s2396" style="position:absolute;left:7226;top:7635;width:5207;height:9604;visibility:visible;mso-wrap-style:square;v-text-anchor:top" coordsize="74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" path="m359,85c338,82,318,79,297,76,286,74,274,72,263,70v-10,-1,-16,3,-22,10c220,105,200,129,179,154v-8,10,-20,14,-32,11c134,162,126,154,123,141v-3,-9,-1,-19,6,-27c157,80,185,46,214,12,220,5,227,1,237,1,292,1,347,,402,2v38,1,72,16,100,41c520,59,533,79,544,99v12,24,25,48,38,71c589,184,596,197,603,210v3,5,7,6,11,3c640,196,665,178,690,161v11,-7,23,-7,34,-1c734,167,740,177,739,190v,12,-7,20,-17,27c707,227,693,237,679,247v-24,16,-48,33,-73,50c593,305,577,299,569,287,542,248,515,209,488,170v,,-1,-1,-2,-2c465,198,444,227,423,257v4,4,8,8,11,11c474,303,514,338,554,374v5,4,11,9,16,14c579,396,583,407,583,419v,21,,42,,64c584,534,584,585,584,637v,16,-7,29,-21,37c541,685,513,676,505,652v-2,-5,-2,-10,-2,-15c502,579,502,522,503,465v,-15,-5,-26,-18,-34c444,402,402,373,361,345v,-1,-1,-1,-2,-1c350,357,340,371,330,384v-13,18,-26,36,-39,53c283,448,273,454,259,454v-73,,-146,1,-218,1c17,455,,435,1,412v,-22,20,-39,41,-39c97,373,151,373,205,373v21,,26,-6,32,-21c248,327,260,303,271,278v11,-24,22,-48,33,-72c314,184,324,163,334,141v8,-18,16,-35,24,-53c358,88,358,87,359,85xe" filled="f" stroked="f">
                      <v:path arrowok="t" o:connecttype="custom" o:connectlocs="252610,119178;208984,106560;185060,98147;169579,112168;125953,215923;103436,231346;86549,197696;90771,159839;150581,16825;166765,1402;282867,2804;353232,60290;382785,138808;409524,238357;424300,294441;432040,298647;485518,225738;509442,224336;519996,266399;508034,304256;477777,346319;426411,416423;400376,402402;343381,238357;341973,235553;297643,360340;305384,375763;389821,524385;401080,544015;410227,587480;410227,677214;410931,893137;396154,945015;355343,914169;353935,893137;353935,651976;341270,604305;254017,483724;252610,482322;232204,538406;204762,612717;182245,636553;28850,637955;704,577665;29553,522983;144248,522983;166765,493539;190689,389784;213909,288832;235019,197696;251906,123385;252610,119178" o:connectangles="0,0,0,0,0,0,0,0,0,0,0,0,0,0,0,0,0,0,0,0,0,0,0,0,0,0,0,0,0,0,0,0,0,0,0,0,0,0,0,0,0,0,0,0,0,0,0,0,0,0,0,0"/>
                    </v:shape>
                    <v:shape id="Freeform 7" o:spid="_x0000_s2397" style="position:absolute;left:10353;top:5777;width:1111;height:2191;visibility:visible;mso-wrap-style:square;v-text-anchor:top" coordsize="157,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" path="m78,v45,,79,34,79,78c156,121,123,156,79,156,34,156,,122,,78,,33,34,,78,xe" filled="f" stroked="f">
                      <v:path arrowok="t" o:connecttype="custom" o:connectlocs="55209,0;111125,109538;55916,219075;0,109538;55209,0" o:connectangles="0,0,0,0,0"/>
                    </v:shape>
                  </v:group>
                  <v:oval id="Oval 80" o:spid="_x0000_s2398" style="position:absolute;left:7615;top:29015;width:3125;height: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" filled="f" stroked="f" strokeweight="1pt">
                    <v:stroke joinstyle="miter"/>
                  </v:oval>
                </v:group>
                <w10:anchorlock/>
              </v:group>
            </w:pict>
          </mc:Fallback>
        </mc:AlternateContent>
      </w:r>
    </w:p>
    <w:p w:rsidR="00FC0475" w:rsidRPr="006F0844" w:rsidRDefault="00FC0475" w:rsidP="00FD172F">
      <w:pPr>
        <w:rPr>
          <w:rFonts w:ascii="Adobe Arabic" w:hAnsi="Adobe Arabic" w:cs="Adobe Arabic"/>
          <w:sz w:val="40"/>
          <w:szCs w:val="40"/>
          <w:rtl/>
        </w:rPr>
      </w:pPr>
      <w:r w:rsidRPr="00BD5495">
        <w:rPr>
          <w:rFonts w:ascii="Sakkal Majalla" w:hAnsi="Sakkal Majalla"/>
          <w:noProof/>
          <w:sz w:val="34"/>
        </w:rPr>
        <mc:AlternateContent>
          <mc:Choice Requires="wpg">
            <w:drawing>
              <wp:inline distT="0" distB="0" distL="0" distR="0" wp14:anchorId="3F283619" wp14:editId="114F9437">
                <wp:extent cx="5731510" cy="890905"/>
                <wp:effectExtent l="0" t="0" r="2540" b="23495"/>
                <wp:docPr id="8887426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09017675" name="مجموعة 109017675"/>
                        <wpg:cNvGrpSpPr/>
                        <wpg:grpSpPr>
                          <a:xfrm>
                            <a:off x="0" y="0"/>
                            <a:ext cx="5731510" cy="895351"/>
                            <a:chOff x="0" y="0"/>
                            <a:chExt cx="5878196" cy="918845"/>
                          </a:xfrm>
                        </wpg:grpSpPr>
                        <wpg:grpSp>
                          <wpg:cNvPr id="989981614" name="مجموعة 989981614"/>
                          <wpg:cNvGrpSpPr/>
                          <wpg:grpSpPr>
                            <a:xfrm>
                              <a:off x="0" y="0"/>
                              <a:ext cx="5878196" cy="918845"/>
                              <a:chOff x="0" y="0"/>
                              <a:chExt cx="6240348" cy="919070"/>
                            </a:xfrm>
                          </wpg:grpSpPr>
                          <wpg:grpSp>
                            <wpg:cNvPr id="1418406256" name="مجموعة 1418406256"/>
                            <wpg:cNvGrpSpPr/>
                            <wpg:grpSpPr>
                              <a:xfrm>
                                <a:off x="0" y="169208"/>
                                <a:ext cx="5433072" cy="580613"/>
                                <a:chOff x="0" y="169208"/>
                                <a:chExt cx="5433072" cy="580613"/>
                              </a:xfrm>
                            </wpg:grpSpPr>
                            <wps:wsp>
                              <wps:cNvPr id="5615435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2052453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7811905" name="شكل بيضاوي 34781190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7248523" name="مربع نص 41"/>
                          <wps:cNvSpPr txBox="1"/>
                          <wps:spPr>
                            <a:xfrm>
                              <a:off x="204484" y="256541"/>
                              <a:ext cx="4616122" cy="379598"/>
                            </a:xfrm>
                            <a:prstGeom prst="rect">
                              <a:avLst/>
                            </a:prstGeom>
                            <a:noFill/>
                          </wps:spPr>
                          <wps:txbx>
                            <w:txbxContent>
                              <w:p w:rsidR="00FC0475" w:rsidRPr="00767863" w:rsidRDefault="00FC0475" w:rsidP="00FC0475">
                                <w:pPr>
                                  <w:pStyle w:val="a0"/>
                                  <w:rPr>
                                    <w:sz w:val="40"/>
                                    <w:szCs w:val="40"/>
                                    <w:lang w:bidi="ar-SY"/>
                                  </w:rPr>
                                </w:pPr>
                                <w:r w:rsidRPr="006F0844">
                                  <w:rPr>
                                    <w:sz w:val="40"/>
                                    <w:szCs w:val="40"/>
                                    <w:rtl/>
                                  </w:rPr>
                                  <w:t>تحديد المخاطر المحتملة:</w:t>
                                </w:r>
                              </w:p>
                            </w:txbxContent>
                          </wps:txbx>
                          <wps:bodyPr wrap="square" rtlCol="1">
                            <a:spAutoFit/>
                          </wps:bodyPr>
                        </wps:wsp>
                      </wpg:grpSp>
                      <pic:pic xmlns:pic="http://schemas.openxmlformats.org/drawingml/2006/picture">
                        <pic:nvPicPr>
                          <pic:cNvPr id="269487086" name="صورة 269487086"/>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F283619" id="_x0000_s239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">
                <v:group id="مجموعة 109017675" o:spid="_x0000_s24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">
                  <v:group id="مجموعة 989981614" o:spid="_x0000_s24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">
                    <v:group id="مجموعة 1418406256" o:spid="_x0000_s24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">
                      <v:shape id="شكل حر 50" o:spid="_x0000_s24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" fillcolor="#579da5" stroked="f" strokeweight="1pt">
                        <v:stroke joinstyle="miter"/>
                      </v:roundrect>
                    </v:group>
                    <v:oval id="شكل بيضاوي 347811905" o:spid="_x0000_s24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" filled="f" strokecolor="#2b5474" strokeweight="1pt">
                      <v:stroke joinstyle="miter"/>
                    </v:oval>
                  </v:group>
                  <v:shape id="مربع نص 41" o:spid="_x0000_s2406"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" filled="f" stroked="f">
                    <v:textbox style="mso-fit-shape-to-text:t">
                      <w:txbxContent>
                        <w:p w14:paraId="1046FA5D" w14:textId="7AB7CBAF" w:rsidR="00FC0475" w:rsidRPr="00767863" w:rsidRDefault="00FC0475" w:rsidP="00FC0475">
                          <w:pPr>
                            <w:pStyle w:val="a0"/>
                            <w:rPr>
                              <w:sz w:val="40"/>
                              <w:szCs w:val="40"/>
                              <w:lang w:bidi="ar-SY"/>
                            </w:rPr>
                          </w:pPr>
                          <w:r w:rsidRPr="006F0844">
                            <w:rPr>
                              <w:sz w:val="40"/>
                              <w:szCs w:val="40"/>
                              <w:rtl/>
                            </w:rPr>
                            <w:t>تحديد المخاطر المحتملة:</w:t>
                          </w:r>
                        </w:p>
                      </w:txbxContent>
                    </v:textbox>
                  </v:shape>
                </v:group>
                <v:shape id="صورة 269487086" o:spid="_x0000_s240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">
                  <v:imagedata r:id="rId74" o:title=""/>
                </v:shape>
                <w10:anchorlock/>
              </v:group>
            </w:pict>
          </mc:Fallback>
        </mc:AlternateContent>
      </w:r>
    </w:p>
    <w:p w:rsidR="00FD172F" w:rsidRPr="006F0844" w:rsidRDefault="00FD172F" w:rsidP="00FC0475">
      <w:r w:rsidRPr="006F0844">
        <w:rPr>
          <w:rtl/>
        </w:rPr>
        <w:t>يجب تحديد المخاطر المحتملة التي يمكن أن تواجه الجمهور، مثل الحوادث، والتدافعات، وانهيار المنشآت، والتخطيط للتعامل مع هذه المخاطر بشكل فعال.</w:t>
      </w:r>
    </w:p>
    <w:p w:rsidR="00FD172F" w:rsidRPr="006F0844" w:rsidRDefault="00FC0475"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2628899" wp14:editId="34F5B682">
                <wp:extent cx="5731510" cy="890905"/>
                <wp:effectExtent l="0" t="0" r="2540" b="23495"/>
                <wp:docPr id="95378472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48119770" name="مجموعة 448119770"/>
                        <wpg:cNvGrpSpPr/>
                        <wpg:grpSpPr>
                          <a:xfrm>
                            <a:off x="0" y="0"/>
                            <a:ext cx="5731510" cy="895351"/>
                            <a:chOff x="0" y="0"/>
                            <a:chExt cx="5878196" cy="918845"/>
                          </a:xfrm>
                        </wpg:grpSpPr>
                        <wpg:grpSp>
                          <wpg:cNvPr id="1201126549" name="مجموعة 1201126549"/>
                          <wpg:cNvGrpSpPr/>
                          <wpg:grpSpPr>
                            <a:xfrm>
                              <a:off x="0" y="0"/>
                              <a:ext cx="5878196" cy="918845"/>
                              <a:chOff x="0" y="0"/>
                              <a:chExt cx="6240348" cy="919070"/>
                            </a:xfrm>
                          </wpg:grpSpPr>
                          <wpg:grpSp>
                            <wpg:cNvPr id="175294198" name="مجموعة 175294198"/>
                            <wpg:cNvGrpSpPr/>
                            <wpg:grpSpPr>
                              <a:xfrm>
                                <a:off x="0" y="169208"/>
                                <a:ext cx="5433072" cy="580613"/>
                                <a:chOff x="0" y="169208"/>
                                <a:chExt cx="5433072" cy="580613"/>
                              </a:xfrm>
                            </wpg:grpSpPr>
                            <wps:wsp>
                              <wps:cNvPr id="320561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939133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25120156" name="شكل بيضاوي 162512015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78872431" name="مربع نص 41"/>
                          <wps:cNvSpPr txBox="1"/>
                          <wps:spPr>
                            <a:xfrm>
                              <a:off x="204484" y="256541"/>
                              <a:ext cx="4616122" cy="379598"/>
                            </a:xfrm>
                            <a:prstGeom prst="rect">
                              <a:avLst/>
                            </a:prstGeom>
                            <a:noFill/>
                          </wps:spPr>
                          <wps:txbx>
                            <w:txbxContent>
                              <w:p w:rsidR="00FC0475" w:rsidRPr="00767863" w:rsidRDefault="00FC0475" w:rsidP="00FC0475">
                                <w:pPr>
                                  <w:pStyle w:val="a0"/>
                                  <w:rPr>
                                    <w:sz w:val="40"/>
                                    <w:szCs w:val="40"/>
                                    <w:lang w:bidi="ar-SY"/>
                                  </w:rPr>
                                </w:pPr>
                                <w:r w:rsidRPr="006F0844">
                                  <w:rPr>
                                    <w:sz w:val="40"/>
                                    <w:szCs w:val="40"/>
                                    <w:rtl/>
                                  </w:rPr>
                                  <w:t>توفير فرق الإسعافات الأولية:</w:t>
                                </w:r>
                              </w:p>
                            </w:txbxContent>
                          </wps:txbx>
                          <wps:bodyPr wrap="square" rtlCol="1">
                            <a:spAutoFit/>
                          </wps:bodyPr>
                        </wps:wsp>
                      </wpg:grpSp>
                      <pic:pic xmlns:pic="http://schemas.openxmlformats.org/drawingml/2006/picture">
                        <pic:nvPicPr>
                          <pic:cNvPr id="1571435994" name="صورة 157143599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2628899" id="_x0000_s240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EmbZtOcBwAACR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448119770" o:spid="_x0000_s24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">
                  <v:group id="مجموعة 1201126549" o:spid="_x0000_s24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">
                    <v:group id="مجموعة 175294198" o:spid="_x0000_s24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">
                      <v:shape id="شكل حر 50" o:spid="_x0000_s24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&#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" fillcolor="#579da5" stroked="f" strokeweight="1pt">
                        <v:stroke joinstyle="miter"/>
                      </v:roundrect>
                    </v:group>
                    <v:oval id="شكل بيضاوي 1625120156" o:spid="_x0000_s24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" filled="f" strokecolor="#2b5474" strokeweight="1pt">
                      <v:stroke joinstyle="miter"/>
                    </v:oval>
                  </v:group>
                  <v:shape id="مربع نص 41" o:spid="_x0000_s2415"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" filled="f" stroked="f">
                    <v:textbox style="mso-fit-shape-to-text:t">
                      <w:txbxContent>
                        <w:p w14:paraId="5C53638C" w14:textId="0FFEEFFA" w:rsidR="00FC0475" w:rsidRPr="00767863" w:rsidRDefault="00FC0475" w:rsidP="00FC0475">
                          <w:pPr>
                            <w:pStyle w:val="a0"/>
                            <w:rPr>
                              <w:sz w:val="40"/>
                              <w:szCs w:val="40"/>
                              <w:lang w:bidi="ar-SY"/>
                            </w:rPr>
                          </w:pPr>
                          <w:r w:rsidRPr="006F0844">
                            <w:rPr>
                              <w:sz w:val="40"/>
                              <w:szCs w:val="40"/>
                              <w:rtl/>
                            </w:rPr>
                            <w:t>توفير فرق الإسعافات الأولية:</w:t>
                          </w:r>
                        </w:p>
                      </w:txbxContent>
                    </v:textbox>
                  </v:shape>
                </v:group>
                <v:shape id="صورة 1571435994" o:spid="_x0000_s241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">
                  <v:imagedata r:id="rId74" o:title=""/>
                </v:shape>
                <w10:anchorlock/>
              </v:group>
            </w:pict>
          </mc:Fallback>
        </mc:AlternateContent>
      </w:r>
    </w:p>
    <w:p w:rsidR="00FD172F" w:rsidRPr="006F0844" w:rsidRDefault="00FD172F" w:rsidP="00FC0475">
      <w:r w:rsidRPr="006F0844">
        <w:rPr>
          <w:rtl/>
        </w:rPr>
        <w:t>يجب توفير فرق الإسعافات الأولية لتقديم الرعاية الطبية الأولية للجرحى والمصابين، وتوفير المعدات اللازمة للإسعافات الأولية.</w:t>
      </w:r>
    </w:p>
    <w:p w:rsidR="00FD172F" w:rsidRPr="006F0844" w:rsidRDefault="00FC0475" w:rsidP="00FC0475">
      <w:pPr>
        <w:keepNext/>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5C9EAC5B" wp14:editId="5167595D">
                <wp:extent cx="5731510" cy="890905"/>
                <wp:effectExtent l="0" t="0" r="2540" b="23495"/>
                <wp:docPr id="53241896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33322354" name="مجموعة 733322354"/>
                        <wpg:cNvGrpSpPr/>
                        <wpg:grpSpPr>
                          <a:xfrm>
                            <a:off x="0" y="0"/>
                            <a:ext cx="5731510" cy="895351"/>
                            <a:chOff x="0" y="0"/>
                            <a:chExt cx="5878196" cy="918845"/>
                          </a:xfrm>
                        </wpg:grpSpPr>
                        <wpg:grpSp>
                          <wpg:cNvPr id="1910191892" name="مجموعة 1910191892"/>
                          <wpg:cNvGrpSpPr/>
                          <wpg:grpSpPr>
                            <a:xfrm>
                              <a:off x="0" y="0"/>
                              <a:ext cx="5878196" cy="918845"/>
                              <a:chOff x="0" y="0"/>
                              <a:chExt cx="6240348" cy="919070"/>
                            </a:xfrm>
                          </wpg:grpSpPr>
                          <wpg:grpSp>
                            <wpg:cNvPr id="758272248" name="مجموعة 758272248"/>
                            <wpg:cNvGrpSpPr/>
                            <wpg:grpSpPr>
                              <a:xfrm>
                                <a:off x="0" y="169208"/>
                                <a:ext cx="5433072" cy="580613"/>
                                <a:chOff x="0" y="169208"/>
                                <a:chExt cx="5433072" cy="580613"/>
                              </a:xfrm>
                            </wpg:grpSpPr>
                            <wps:wsp>
                              <wps:cNvPr id="11429579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081395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25627280" name="شكل بيضاوي 42562728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8496452" name="مربع نص 41"/>
                          <wps:cNvSpPr txBox="1"/>
                          <wps:spPr>
                            <a:xfrm>
                              <a:off x="204484" y="256541"/>
                              <a:ext cx="4616122" cy="379598"/>
                            </a:xfrm>
                            <a:prstGeom prst="rect">
                              <a:avLst/>
                            </a:prstGeom>
                            <a:noFill/>
                          </wps:spPr>
                          <wps:txbx>
                            <w:txbxContent>
                              <w:p w:rsidR="00FC0475" w:rsidRPr="00767863" w:rsidRDefault="00FC0475" w:rsidP="00FC0475">
                                <w:pPr>
                                  <w:pStyle w:val="a0"/>
                                  <w:rPr>
                                    <w:sz w:val="40"/>
                                    <w:szCs w:val="40"/>
                                    <w:lang w:bidi="ar-SY"/>
                                  </w:rPr>
                                </w:pPr>
                                <w:r w:rsidRPr="006F0844">
                                  <w:rPr>
                                    <w:sz w:val="40"/>
                                    <w:szCs w:val="40"/>
                                    <w:rtl/>
                                  </w:rPr>
                                  <w:t>توفير فرق الإطفاء والسلامة:</w:t>
                                </w:r>
                              </w:p>
                            </w:txbxContent>
                          </wps:txbx>
                          <wps:bodyPr wrap="square" rtlCol="1">
                            <a:spAutoFit/>
                          </wps:bodyPr>
                        </wps:wsp>
                      </wpg:grpSp>
                      <pic:pic xmlns:pic="http://schemas.openxmlformats.org/drawingml/2006/picture">
                        <pic:nvPicPr>
                          <pic:cNvPr id="779833614" name="صورة 77983361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C9EAC5B" id="_x0000_s241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E+I7LWcBwAACB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733322354" o:spid="_x0000_s24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">
                  <v:group id="مجموعة 1910191892" o:spid="_x0000_s24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">
                    <v:group id="مجموعة 758272248" o:spid="_x0000_s24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">
                      <v:shape id="شكل حر 50" o:spid="_x0000_s24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" fillcolor="#579da5" stroked="f" strokeweight="1pt">
                        <v:stroke joinstyle="miter"/>
                      </v:roundrect>
                    </v:group>
                    <v:oval id="شكل بيضاوي 425627280" o:spid="_x0000_s24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" filled="f" strokecolor="#2b5474" strokeweight="1pt">
                      <v:stroke joinstyle="miter"/>
                    </v:oval>
                  </v:group>
                  <v:shape id="مربع نص 41" o:spid="_x0000_s2424"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" filled="f" stroked="f">
                    <v:textbox style="mso-fit-shape-to-text:t">
                      <w:txbxContent>
                        <w:p w14:paraId="241D99F5" w14:textId="7BDAFA07" w:rsidR="00FC0475" w:rsidRPr="00767863" w:rsidRDefault="00FC0475" w:rsidP="00FC0475">
                          <w:pPr>
                            <w:pStyle w:val="a0"/>
                            <w:rPr>
                              <w:sz w:val="40"/>
                              <w:szCs w:val="40"/>
                              <w:lang w:bidi="ar-SY"/>
                            </w:rPr>
                          </w:pPr>
                          <w:r w:rsidRPr="006F0844">
                            <w:rPr>
                              <w:sz w:val="40"/>
                              <w:szCs w:val="40"/>
                              <w:rtl/>
                            </w:rPr>
                            <w:t>توفير فرق الإطفاء والسلامة:</w:t>
                          </w:r>
                        </w:p>
                      </w:txbxContent>
                    </v:textbox>
                  </v:shape>
                </v:group>
                <v:shape id="صورة 779833614" o:spid="_x0000_s242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">
                  <v:imagedata r:id="rId74" o:title=""/>
                </v:shape>
                <w10:anchorlock/>
              </v:group>
            </w:pict>
          </mc:Fallback>
        </mc:AlternateContent>
      </w:r>
    </w:p>
    <w:p w:rsidR="00FD172F" w:rsidRPr="006F0844" w:rsidRDefault="00FD172F" w:rsidP="00FC0475">
      <w:r w:rsidRPr="006F0844">
        <w:rPr>
          <w:rtl/>
        </w:rPr>
        <w:t>يجب توفير فرق الإطفاء والسلامة للتعامل مع الحرائق والكوارث الأخرى، وتوفير المعدات اللازمة للإطفاء والسلامة.</w:t>
      </w:r>
    </w:p>
    <w:p w:rsidR="00FD172F" w:rsidRPr="006F0844" w:rsidRDefault="00FC0475"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1492D8BB" wp14:editId="04DC3136">
                <wp:extent cx="5731510" cy="890905"/>
                <wp:effectExtent l="0" t="0" r="2540" b="23495"/>
                <wp:docPr id="34046500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91008913" name="مجموعة 1891008913"/>
                        <wpg:cNvGrpSpPr/>
                        <wpg:grpSpPr>
                          <a:xfrm>
                            <a:off x="0" y="0"/>
                            <a:ext cx="5731510" cy="895351"/>
                            <a:chOff x="0" y="0"/>
                            <a:chExt cx="5878196" cy="918845"/>
                          </a:xfrm>
                        </wpg:grpSpPr>
                        <wpg:grpSp>
                          <wpg:cNvPr id="1909968031" name="مجموعة 1909968031"/>
                          <wpg:cNvGrpSpPr/>
                          <wpg:grpSpPr>
                            <a:xfrm>
                              <a:off x="0" y="0"/>
                              <a:ext cx="5878196" cy="918845"/>
                              <a:chOff x="0" y="0"/>
                              <a:chExt cx="6240348" cy="919070"/>
                            </a:xfrm>
                          </wpg:grpSpPr>
                          <wpg:grpSp>
                            <wpg:cNvPr id="77086144" name="مجموعة 77086144"/>
                            <wpg:cNvGrpSpPr/>
                            <wpg:grpSpPr>
                              <a:xfrm>
                                <a:off x="0" y="169208"/>
                                <a:ext cx="5433072" cy="580613"/>
                                <a:chOff x="0" y="169208"/>
                                <a:chExt cx="5433072" cy="580613"/>
                              </a:xfrm>
                            </wpg:grpSpPr>
                            <wps:wsp>
                              <wps:cNvPr id="10029912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5587489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78766378" name="شكل بيضاوي 57876637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0440671" name="مربع نص 41"/>
                          <wps:cNvSpPr txBox="1"/>
                          <wps:spPr>
                            <a:xfrm>
                              <a:off x="204484" y="256541"/>
                              <a:ext cx="4616122" cy="379598"/>
                            </a:xfrm>
                            <a:prstGeom prst="rect">
                              <a:avLst/>
                            </a:prstGeom>
                            <a:noFill/>
                          </wps:spPr>
                          <wps:txbx>
                            <w:txbxContent>
                              <w:p w:rsidR="00FC0475" w:rsidRPr="00767863" w:rsidRDefault="00FC0475" w:rsidP="00FC0475">
                                <w:pPr>
                                  <w:pStyle w:val="a0"/>
                                  <w:rPr>
                                    <w:sz w:val="40"/>
                                    <w:szCs w:val="40"/>
                                    <w:lang w:bidi="ar-SY"/>
                                  </w:rPr>
                                </w:pPr>
                                <w:r w:rsidRPr="006F0844">
                                  <w:rPr>
                                    <w:sz w:val="40"/>
                                    <w:szCs w:val="40"/>
                                    <w:rtl/>
                                  </w:rPr>
                                  <w:t>تقييم الوضع واتخاذ القرارات:</w:t>
                                </w:r>
                              </w:p>
                            </w:txbxContent>
                          </wps:txbx>
                          <wps:bodyPr wrap="square" rtlCol="1">
                            <a:spAutoFit/>
                          </wps:bodyPr>
                        </wps:wsp>
                      </wpg:grpSp>
                      <pic:pic xmlns:pic="http://schemas.openxmlformats.org/drawingml/2006/picture">
                        <pic:nvPicPr>
                          <pic:cNvPr id="804923601" name="صورة 804923601"/>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492D8BB" id="_x0000_s242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PnC4ZoAcAAAk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1891008913" o:spid="_x0000_s24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">
                  <v:group id="مجموعة 1909968031" o:spid="_x0000_s24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">
                    <v:group id="مجموعة 77086144" o:spid="_x0000_s24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">
                      <v:shape id="شكل حر 50" o:spid="_x0000_s24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" fillcolor="#579da5" stroked="f" strokeweight="1pt">
                        <v:stroke joinstyle="miter"/>
                      </v:roundrect>
                    </v:group>
                    <v:oval id="شكل بيضاوي 578766378" o:spid="_x0000_s24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" filled="f" strokecolor="#2b5474" strokeweight="1pt">
                      <v:stroke joinstyle="miter"/>
                    </v:oval>
                  </v:group>
                  <v:shape id="مربع نص 41" o:spid="_x0000_s2433"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" filled="f" stroked="f">
                    <v:textbox style="mso-fit-shape-to-text:t">
                      <w:txbxContent>
                        <w:p w14:paraId="1DC9E4B6" w14:textId="7DDD886B" w:rsidR="00FC0475" w:rsidRPr="00767863" w:rsidRDefault="00FC0475" w:rsidP="00FC0475">
                          <w:pPr>
                            <w:pStyle w:val="a0"/>
                            <w:rPr>
                              <w:sz w:val="40"/>
                              <w:szCs w:val="40"/>
                              <w:lang w:bidi="ar-SY"/>
                            </w:rPr>
                          </w:pPr>
                          <w:r w:rsidRPr="006F0844">
                            <w:rPr>
                              <w:sz w:val="40"/>
                              <w:szCs w:val="40"/>
                              <w:rtl/>
                            </w:rPr>
                            <w:t>تقييم الوضع واتخاذ القرارات:</w:t>
                          </w:r>
                        </w:p>
                      </w:txbxContent>
                    </v:textbox>
                  </v:shape>
                </v:group>
                <v:shape id="صورة 804923601" o:spid="_x0000_s243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">
                  <v:imagedata r:id="rId74" o:title=""/>
                </v:shape>
                <w10:anchorlock/>
              </v:group>
            </w:pict>
          </mc:Fallback>
        </mc:AlternateContent>
      </w:r>
    </w:p>
    <w:p w:rsidR="00FD172F" w:rsidRPr="006F0844" w:rsidRDefault="00FD172F" w:rsidP="00FC0475">
      <w:r w:rsidRPr="006F0844">
        <w:rPr>
          <w:rtl/>
        </w:rPr>
        <w:t>يجب تقييم الوضع بشكل سريع واتخاذ القرارات المناسبة، مثل إغلاق المنطقة المتضررة، وتوجيه الجمهور إلى مكان آمن، وتقديم المساعدة اللازمة للجرحى والمصابين.</w:t>
      </w:r>
    </w:p>
    <w:p w:rsidR="00FD172F" w:rsidRPr="006F0844" w:rsidRDefault="00FC0475"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6D19F7ED" wp14:editId="0E5891BA">
                <wp:extent cx="5731510" cy="890905"/>
                <wp:effectExtent l="0" t="0" r="2540" b="23495"/>
                <wp:docPr id="136583452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59501372" name="مجموعة 1159501372"/>
                        <wpg:cNvGrpSpPr/>
                        <wpg:grpSpPr>
                          <a:xfrm>
                            <a:off x="0" y="0"/>
                            <a:ext cx="5731510" cy="895351"/>
                            <a:chOff x="0" y="0"/>
                            <a:chExt cx="5878196" cy="918845"/>
                          </a:xfrm>
                        </wpg:grpSpPr>
                        <wpg:grpSp>
                          <wpg:cNvPr id="472998141" name="مجموعة 472998141"/>
                          <wpg:cNvGrpSpPr/>
                          <wpg:grpSpPr>
                            <a:xfrm>
                              <a:off x="0" y="0"/>
                              <a:ext cx="5878196" cy="918845"/>
                              <a:chOff x="0" y="0"/>
                              <a:chExt cx="6240348" cy="919070"/>
                            </a:xfrm>
                          </wpg:grpSpPr>
                          <wpg:grpSp>
                            <wpg:cNvPr id="1478298083" name="مجموعة 1478298083"/>
                            <wpg:cNvGrpSpPr/>
                            <wpg:grpSpPr>
                              <a:xfrm>
                                <a:off x="0" y="169208"/>
                                <a:ext cx="5433072" cy="580613"/>
                                <a:chOff x="0" y="169208"/>
                                <a:chExt cx="5433072" cy="580613"/>
                              </a:xfrm>
                            </wpg:grpSpPr>
                            <wps:wsp>
                              <wps:cNvPr id="1234242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987650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4697606" name="شكل بيضاوي 119469760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493921" name="مربع نص 41"/>
                          <wps:cNvSpPr txBox="1"/>
                          <wps:spPr>
                            <a:xfrm>
                              <a:off x="204484" y="256541"/>
                              <a:ext cx="4616122" cy="379598"/>
                            </a:xfrm>
                            <a:prstGeom prst="rect">
                              <a:avLst/>
                            </a:prstGeom>
                            <a:noFill/>
                          </wps:spPr>
                          <wps:txbx>
                            <w:txbxContent>
                              <w:p w:rsidR="00FC0475" w:rsidRPr="00767863" w:rsidRDefault="00FC0475" w:rsidP="00FC0475">
                                <w:pPr>
                                  <w:pStyle w:val="a0"/>
                                  <w:rPr>
                                    <w:sz w:val="40"/>
                                    <w:szCs w:val="40"/>
                                    <w:lang w:bidi="ar-SY"/>
                                  </w:rPr>
                                </w:pPr>
                                <w:r w:rsidRPr="006F0844">
                                  <w:rPr>
                                    <w:sz w:val="40"/>
                                    <w:szCs w:val="40"/>
                                    <w:rtl/>
                                  </w:rPr>
                                  <w:t>التواصل والتنسيق:</w:t>
                                </w:r>
                              </w:p>
                            </w:txbxContent>
                          </wps:txbx>
                          <wps:bodyPr wrap="square" rtlCol="1">
                            <a:spAutoFit/>
                          </wps:bodyPr>
                        </wps:wsp>
                      </wpg:grpSp>
                      <pic:pic xmlns:pic="http://schemas.openxmlformats.org/drawingml/2006/picture">
                        <pic:nvPicPr>
                          <pic:cNvPr id="1962357776" name="صورة 1962357776"/>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D19F7ED" id="_x0000_s243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">
                <v:group id="مجموعة 1159501372" o:spid="_x0000_s24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">
                  <v:group id="مجموعة 472998141" o:spid="_x0000_s24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">
                    <v:group id="مجموعة 1478298083" o:spid="_x0000_s24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">
                      <v:shape id="شكل حر 50" o:spid="_x0000_s24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" fillcolor="#579da5" stroked="f" strokeweight="1pt">
                        <v:stroke joinstyle="miter"/>
                      </v:roundrect>
                    </v:group>
                    <v:oval id="شكل بيضاوي 1194697606" o:spid="_x0000_s24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" filled="f" strokecolor="#2b5474" strokeweight="1pt">
                      <v:stroke joinstyle="miter"/>
                    </v:oval>
                  </v:group>
                  <v:shape id="مربع نص 41" o:spid="_x0000_s2442"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" filled="f" stroked="f">
                    <v:textbox style="mso-fit-shape-to-text:t">
                      <w:txbxContent>
                        <w:p w14:paraId="26933E19" w14:textId="0C706340" w:rsidR="00FC0475" w:rsidRPr="00767863" w:rsidRDefault="00FC0475" w:rsidP="00FC0475">
                          <w:pPr>
                            <w:pStyle w:val="a0"/>
                            <w:rPr>
                              <w:sz w:val="40"/>
                              <w:szCs w:val="40"/>
                              <w:lang w:bidi="ar-SY"/>
                            </w:rPr>
                          </w:pPr>
                          <w:r w:rsidRPr="006F0844">
                            <w:rPr>
                              <w:sz w:val="40"/>
                              <w:szCs w:val="40"/>
                              <w:rtl/>
                            </w:rPr>
                            <w:t>التواصل والتنسيق:</w:t>
                          </w:r>
                        </w:p>
                      </w:txbxContent>
                    </v:textbox>
                  </v:shape>
                </v:group>
                <v:shape id="صورة 1962357776" o:spid="_x0000_s244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">
                  <v:imagedata r:id="rId74" o:title=""/>
                </v:shape>
                <w10:anchorlock/>
              </v:group>
            </w:pict>
          </mc:Fallback>
        </mc:AlternateContent>
      </w:r>
    </w:p>
    <w:p w:rsidR="00FD172F" w:rsidRPr="006F0844" w:rsidRDefault="00FD172F" w:rsidP="00FC0475">
      <w:r w:rsidRPr="006F0844">
        <w:rPr>
          <w:rtl/>
        </w:rPr>
        <w:t>يجب التواصل والتنسيق مع جميع الفرق المعنية، مثل الإسعافات الأولية وفرق الإطفاء والسلامة والشرطة، وتوفير قنوات اتصال فعالة للجمهور لإعلامهم بأي تحذيرات أو تغييرات في الخطة.</w:t>
      </w:r>
    </w:p>
    <w:p w:rsidR="00FD172F" w:rsidRPr="006F0844" w:rsidRDefault="00FC0475"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4566185F" wp14:editId="76DB4D61">
                <wp:extent cx="5731510" cy="890905"/>
                <wp:effectExtent l="0" t="0" r="2540" b="23495"/>
                <wp:docPr id="180576697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22223191" name="مجموعة 222223191"/>
                        <wpg:cNvGrpSpPr/>
                        <wpg:grpSpPr>
                          <a:xfrm>
                            <a:off x="0" y="0"/>
                            <a:ext cx="5731510" cy="895351"/>
                            <a:chOff x="0" y="0"/>
                            <a:chExt cx="5878196" cy="918845"/>
                          </a:xfrm>
                        </wpg:grpSpPr>
                        <wpg:grpSp>
                          <wpg:cNvPr id="2094303310" name="مجموعة 2094303310"/>
                          <wpg:cNvGrpSpPr/>
                          <wpg:grpSpPr>
                            <a:xfrm>
                              <a:off x="0" y="0"/>
                              <a:ext cx="5878196" cy="918845"/>
                              <a:chOff x="0" y="0"/>
                              <a:chExt cx="6240348" cy="919070"/>
                            </a:xfrm>
                          </wpg:grpSpPr>
                          <wpg:grpSp>
                            <wpg:cNvPr id="276708196" name="مجموعة 276708196"/>
                            <wpg:cNvGrpSpPr/>
                            <wpg:grpSpPr>
                              <a:xfrm>
                                <a:off x="0" y="169208"/>
                                <a:ext cx="5433072" cy="580613"/>
                                <a:chOff x="0" y="169208"/>
                                <a:chExt cx="5433072" cy="580613"/>
                              </a:xfrm>
                            </wpg:grpSpPr>
                            <wps:wsp>
                              <wps:cNvPr id="7026150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9715528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67367512" name="شكل بيضاوي 196736751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455015" name="مربع نص 41"/>
                          <wps:cNvSpPr txBox="1"/>
                          <wps:spPr>
                            <a:xfrm>
                              <a:off x="204484" y="256541"/>
                              <a:ext cx="4616122" cy="379598"/>
                            </a:xfrm>
                            <a:prstGeom prst="rect">
                              <a:avLst/>
                            </a:prstGeom>
                            <a:noFill/>
                          </wps:spPr>
                          <wps:txbx>
                            <w:txbxContent>
                              <w:p w:rsidR="00FC0475" w:rsidRPr="00767863" w:rsidRDefault="00FC0475" w:rsidP="00FC0475">
                                <w:pPr>
                                  <w:pStyle w:val="a0"/>
                                  <w:rPr>
                                    <w:sz w:val="40"/>
                                    <w:szCs w:val="40"/>
                                    <w:lang w:bidi="ar-SY"/>
                                  </w:rPr>
                                </w:pPr>
                                <w:r w:rsidRPr="006F0844">
                                  <w:rPr>
                                    <w:sz w:val="40"/>
                                    <w:szCs w:val="40"/>
                                    <w:rtl/>
                                  </w:rPr>
                                  <w:t>التدريب والتطوير:</w:t>
                                </w:r>
                              </w:p>
                            </w:txbxContent>
                          </wps:txbx>
                          <wps:bodyPr wrap="square" rtlCol="1">
                            <a:spAutoFit/>
                          </wps:bodyPr>
                        </wps:wsp>
                      </wpg:grpSp>
                      <pic:pic xmlns:pic="http://schemas.openxmlformats.org/drawingml/2006/picture">
                        <pic:nvPicPr>
                          <pic:cNvPr id="1726789743" name="صورة 1726789743"/>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566185F" id="_x0000_s244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LNwL6GcBwAACh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222223191" o:spid="_x0000_s24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">
                  <v:group id="مجموعة 2094303310" o:spid="_x0000_s24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">
                    <v:group id="مجموعة 276708196" o:spid="_x0000_s24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">
                      <v:shape id="شكل حر 50" o:spid="_x0000_s24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" fillcolor="#579da5" stroked="f" strokeweight="1pt">
                        <v:stroke joinstyle="miter"/>
                      </v:roundrect>
                    </v:group>
                    <v:oval id="شكل بيضاوي 1967367512" o:spid="_x0000_s24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" filled="f" strokecolor="#2b5474" strokeweight="1pt">
                      <v:stroke joinstyle="miter"/>
                    </v:oval>
                  </v:group>
                  <v:shape id="مربع نص 41" o:spid="_x0000_s2451"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" filled="f" stroked="f">
                    <v:textbox style="mso-fit-shape-to-text:t">
                      <w:txbxContent>
                        <w:p w14:paraId="31726228" w14:textId="2894938E" w:rsidR="00FC0475" w:rsidRPr="00767863" w:rsidRDefault="00FC0475" w:rsidP="00FC0475">
                          <w:pPr>
                            <w:pStyle w:val="a0"/>
                            <w:rPr>
                              <w:sz w:val="40"/>
                              <w:szCs w:val="40"/>
                              <w:lang w:bidi="ar-SY"/>
                            </w:rPr>
                          </w:pPr>
                          <w:r w:rsidRPr="006F0844">
                            <w:rPr>
                              <w:sz w:val="40"/>
                              <w:szCs w:val="40"/>
                              <w:rtl/>
                            </w:rPr>
                            <w:t>التدريب والتطوير:</w:t>
                          </w:r>
                        </w:p>
                      </w:txbxContent>
                    </v:textbox>
                  </v:shape>
                </v:group>
                <v:shape id="صورة 1726789743" o:spid="_x0000_s245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">
                  <v:imagedata r:id="rId74" o:title=""/>
                </v:shape>
                <w10:anchorlock/>
              </v:group>
            </w:pict>
          </mc:Fallback>
        </mc:AlternateContent>
      </w:r>
    </w:p>
    <w:p w:rsidR="00FD172F" w:rsidRPr="006F0844" w:rsidRDefault="00FD172F" w:rsidP="00FC0475">
      <w:r w:rsidRPr="006F0844">
        <w:rPr>
          <w:rtl/>
        </w:rPr>
        <w:t>يجب تدريب فرق الإدارة على كيفية التعامل مع الحالات الطارئة، وتطوير الخطط بشكل دوري لتحسين الكفاءة.</w:t>
      </w:r>
    </w:p>
    <w:p w:rsidR="00FD172F" w:rsidRPr="006F0844" w:rsidRDefault="00FC0475"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4F3DF5E8" wp14:editId="56348703">
                <wp:extent cx="5731510" cy="890905"/>
                <wp:effectExtent l="0" t="0" r="2540" b="23495"/>
                <wp:docPr id="115239540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35340668" name="مجموعة 535340668"/>
                        <wpg:cNvGrpSpPr/>
                        <wpg:grpSpPr>
                          <a:xfrm>
                            <a:off x="0" y="0"/>
                            <a:ext cx="5731510" cy="895351"/>
                            <a:chOff x="0" y="0"/>
                            <a:chExt cx="5878196" cy="918845"/>
                          </a:xfrm>
                        </wpg:grpSpPr>
                        <wpg:grpSp>
                          <wpg:cNvPr id="528899332" name="مجموعة 528899332"/>
                          <wpg:cNvGrpSpPr/>
                          <wpg:grpSpPr>
                            <a:xfrm>
                              <a:off x="0" y="0"/>
                              <a:ext cx="5878196" cy="918845"/>
                              <a:chOff x="0" y="0"/>
                              <a:chExt cx="6240348" cy="919070"/>
                            </a:xfrm>
                          </wpg:grpSpPr>
                          <wpg:grpSp>
                            <wpg:cNvPr id="61107979" name="مجموعة 61107979"/>
                            <wpg:cNvGrpSpPr/>
                            <wpg:grpSpPr>
                              <a:xfrm>
                                <a:off x="0" y="169208"/>
                                <a:ext cx="5433072" cy="580613"/>
                                <a:chOff x="0" y="169208"/>
                                <a:chExt cx="5433072" cy="580613"/>
                              </a:xfrm>
                            </wpg:grpSpPr>
                            <wps:wsp>
                              <wps:cNvPr id="4594897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0363551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54197415" name="شكل بيضاوي 55419741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75942998" name="مربع نص 41"/>
                          <wps:cNvSpPr txBox="1"/>
                          <wps:spPr>
                            <a:xfrm>
                              <a:off x="204484" y="256541"/>
                              <a:ext cx="4616122" cy="379598"/>
                            </a:xfrm>
                            <a:prstGeom prst="rect">
                              <a:avLst/>
                            </a:prstGeom>
                            <a:noFill/>
                          </wps:spPr>
                          <wps:txbx>
                            <w:txbxContent>
                              <w:p w:rsidR="00FC0475" w:rsidRPr="00767863" w:rsidRDefault="00FC0475" w:rsidP="00FC0475">
                                <w:pPr>
                                  <w:pStyle w:val="a0"/>
                                  <w:rPr>
                                    <w:sz w:val="40"/>
                                    <w:szCs w:val="40"/>
                                    <w:lang w:bidi="ar-SY"/>
                                  </w:rPr>
                                </w:pPr>
                                <w:r w:rsidRPr="006F0844">
                                  <w:rPr>
                                    <w:sz w:val="40"/>
                                    <w:szCs w:val="40"/>
                                    <w:rtl/>
                                  </w:rPr>
                                  <w:t>الاستماع للجمهور:</w:t>
                                </w:r>
                              </w:p>
                            </w:txbxContent>
                          </wps:txbx>
                          <wps:bodyPr wrap="square" rtlCol="1">
                            <a:spAutoFit/>
                          </wps:bodyPr>
                        </wps:wsp>
                      </wpg:grpSp>
                      <pic:pic xmlns:pic="http://schemas.openxmlformats.org/drawingml/2006/picture">
                        <pic:nvPicPr>
                          <pic:cNvPr id="513962780" name="صورة 51396278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F3DF5E8" id="_x0000_s245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Plsl/mcBwAAAx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535340668" o:spid="_x0000_s24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">
                  <v:group id="مجموعة 528899332" o:spid="_x0000_s24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">
                    <v:group id="مجموعة 61107979" o:spid="_x0000_s24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">
                      <v:shape id="شكل حر 50" o:spid="_x0000_s24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" fillcolor="#579da5" stroked="f" strokeweight="1pt">
                        <v:stroke joinstyle="miter"/>
                      </v:roundrect>
                    </v:group>
                    <v:oval id="شكل بيضاوي 554197415" o:spid="_x0000_s24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" filled="f" strokecolor="#2b5474" strokeweight="1pt">
                      <v:stroke joinstyle="miter"/>
                    </v:oval>
                  </v:group>
                  <v:shape id="مربع نص 41" o:spid="_x0000_s2460"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" filled="f" stroked="f">
                    <v:textbox style="mso-fit-shape-to-text:t">
                      <w:txbxContent>
                        <w:p w14:paraId="062C6D3B" w14:textId="7E07D70D" w:rsidR="00FC0475" w:rsidRPr="00767863" w:rsidRDefault="00FC0475" w:rsidP="00FC0475">
                          <w:pPr>
                            <w:pStyle w:val="a0"/>
                            <w:rPr>
                              <w:sz w:val="40"/>
                              <w:szCs w:val="40"/>
                              <w:lang w:bidi="ar-SY"/>
                            </w:rPr>
                          </w:pPr>
                          <w:r w:rsidRPr="006F0844">
                            <w:rPr>
                              <w:sz w:val="40"/>
                              <w:szCs w:val="40"/>
                              <w:rtl/>
                            </w:rPr>
                            <w:t>الاستماع للجمهور:</w:t>
                          </w:r>
                        </w:p>
                      </w:txbxContent>
                    </v:textbox>
                  </v:shape>
                </v:group>
                <v:shape id="صورة 513962780" o:spid="_x0000_s246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">
                  <v:imagedata r:id="rId74" o:title=""/>
                </v:shape>
                <w10:anchorlock/>
              </v:group>
            </w:pict>
          </mc:Fallback>
        </mc:AlternateContent>
      </w:r>
    </w:p>
    <w:p w:rsidR="00FD172F" w:rsidRPr="006F0844" w:rsidRDefault="00FD172F" w:rsidP="00FC0475">
      <w:r w:rsidRPr="006F0844">
        <w:rPr>
          <w:rtl/>
        </w:rPr>
        <w:t>يجب الاستماع لتعليقات وملاحظات الجمهور بشأن الحالات الطارئة وتحسين الخطط بناءً على تلك الملاحظات.</w:t>
      </w:r>
    </w:p>
    <w:p w:rsidR="00FD172F" w:rsidRDefault="00FD172F" w:rsidP="00FC0475">
      <w:pPr>
        <w:rPr>
          <w:rtl/>
        </w:rPr>
      </w:pPr>
      <w:r w:rsidRPr="006F0844">
        <w:rPr>
          <w:rtl/>
        </w:rPr>
        <w:lastRenderedPageBreak/>
        <w:t xml:space="preserve">بشكل عام، يجب وضع خطط وإجراءات للتعامل مع الحالات الطارئة في إدارة الحشود وتوفير الموارد والفرق اللازمة، والتدريب المناسب وتقييم الوضع بشكل سريع واتخاذ القرارات المناسبة والتواصل والتنسيق مع جميع الفرق المعنية والاستماع للجمهور لتحسين الخطط المستقبلية. </w:t>
      </w:r>
    </w:p>
    <w:p w:rsidR="00FD172F" w:rsidRPr="00FC0475" w:rsidRDefault="00FD172F" w:rsidP="00FC0475">
      <w:r w:rsidRPr="006F0844">
        <w:rPr>
          <w:rtl/>
        </w:rPr>
        <w:t>كما يجب تحديث الخطط والإجراءات بشكل دوري بناءً على تجارب الحالات الطارئة السابقة، وتأكيد تنفيذها بشكل دوري لضمان جاهزيتها في حالة الحاجة إليها.</w:t>
      </w:r>
    </w:p>
    <w:p w:rsidR="00FD172F" w:rsidRPr="00FC0475" w:rsidRDefault="00FD172F">
      <w:pPr>
        <w:pStyle w:val="bold"/>
        <w:keepNext/>
        <w:numPr>
          <w:ilvl w:val="0"/>
          <w:numId w:val="34"/>
        </w:numPr>
        <w:shd w:val="clear" w:color="auto" w:fill="F2F2F2" w:themeFill="background1" w:themeFillShade="F2"/>
        <w:spacing w:before="240" w:after="240"/>
        <w:jc w:val="both"/>
      </w:pPr>
      <w:r w:rsidRPr="00FC0475">
        <w:rPr>
          <w:rFonts w:hint="cs"/>
          <w:rtl/>
        </w:rPr>
        <w:t>أمثلة وحالات عملية:</w:t>
      </w:r>
    </w:p>
    <w:p w:rsidR="00FD172F" w:rsidRPr="00FC0475" w:rsidRDefault="00FD172F" w:rsidP="00FC0475">
      <w:r w:rsidRPr="006F0844">
        <w:rPr>
          <w:rtl/>
        </w:rPr>
        <w:t>هناك عدة أمثلة وحالات عملية للحالات الطارئة التي يمكن أن تحدث في إدارة الحشود، وفيما يلي بعض الأمثلة وكيفية التعامل معها:</w:t>
      </w:r>
    </w:p>
    <w:p w:rsidR="00FD172F" w:rsidRPr="00FC0475" w:rsidRDefault="00FD172F">
      <w:pPr>
        <w:pStyle w:val="ListParagraph"/>
        <w:numPr>
          <w:ilvl w:val="0"/>
          <w:numId w:val="35"/>
        </w:numPr>
        <w:spacing w:line="360" w:lineRule="auto"/>
        <w:jc w:val="both"/>
        <w:rPr>
          <w:rFonts w:ascii="Adobe Arabic" w:hAnsi="Adobe Arabic" w:cs="Adobe Arabic"/>
          <w:sz w:val="36"/>
          <w:szCs w:val="36"/>
        </w:rPr>
      </w:pPr>
      <w:r w:rsidRPr="00FC0475">
        <w:rPr>
          <w:rFonts w:ascii="Adobe Arabic" w:hAnsi="Adobe Arabic" w:cs="Adobe Arabic"/>
          <w:b/>
          <w:bCs/>
          <w:color w:val="C00000"/>
          <w:sz w:val="36"/>
          <w:szCs w:val="36"/>
          <w:rtl/>
        </w:rPr>
        <w:t>التدافعات:</w:t>
      </w:r>
      <w:r w:rsidRPr="00FC0475">
        <w:rPr>
          <w:rFonts w:ascii="Adobe Arabic" w:hAnsi="Adobe Arabic" w:cs="Adobe Arabic"/>
          <w:sz w:val="36"/>
          <w:szCs w:val="36"/>
          <w:rtl/>
        </w:rPr>
        <w:t xml:space="preserve"> تعد التدافعات من أخطر الحالات الطارئة التي يمكن أن تحدث في الحشود، وتحدث في العادة عندما يحاول الجمهور الخروج من المنطقة في نفس الوقت. للتعامل مع هذه الحالة الطارئة، يجب توزيع الجمهور على مناطق محددة وتحديد الطرق الآمنة للخروج، وتوفير فرق الإسعافات الأولية وفرق الأمن والسلامة وفرق الإطفاء، والتواصل والتنسيق بين جميع الفرق، والتحكم في حركة الجمهور وتوجيههم إلى المناطق المحددة بشكل سليم.</w:t>
      </w:r>
    </w:p>
    <w:p w:rsidR="00FD172F" w:rsidRPr="00FC0475" w:rsidRDefault="0038702E">
      <w:pPr>
        <w:pStyle w:val="ListParagraph"/>
        <w:numPr>
          <w:ilvl w:val="0"/>
          <w:numId w:val="35"/>
        </w:numPr>
        <w:spacing w:line="360" w:lineRule="auto"/>
        <w:jc w:val="both"/>
        <w:rPr>
          <w:rFonts w:ascii="Adobe Arabic" w:hAnsi="Adobe Arabic" w:cs="Adobe Arabic"/>
          <w:sz w:val="36"/>
          <w:szCs w:val="36"/>
        </w:rPr>
      </w:pPr>
      <w:r>
        <w:rPr>
          <w:rFonts w:ascii="Adobe Arabic" w:hAnsi="Adobe Arabic" w:cs="Adobe Arabic"/>
          <w:noProof/>
          <w:sz w:val="36"/>
          <w:szCs w:val="36"/>
        </w:rPr>
        <w:drawing>
          <wp:anchor distT="0" distB="0" distL="114300" distR="114300" simplePos="0" relativeHeight="252762112" behindDoc="0" locked="0" layoutInCell="1" allowOverlap="1" wp14:anchorId="7274B99A" wp14:editId="382C52D6">
            <wp:simplePos x="0" y="0"/>
            <wp:positionH relativeFrom="margin">
              <wp:align>left</wp:align>
            </wp:positionH>
            <wp:positionV relativeFrom="paragraph">
              <wp:posOffset>63638</wp:posOffset>
            </wp:positionV>
            <wp:extent cx="874395" cy="1192530"/>
            <wp:effectExtent l="0" t="0" r="1905" b="7620"/>
            <wp:wrapSquare wrapText="bothSides"/>
            <wp:docPr id="769647056"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23875" t="15024" r="25547" b="16032"/>
                    <a:stretch/>
                  </pic:blipFill>
                  <pic:spPr bwMode="auto">
                    <a:xfrm>
                      <a:off x="0" y="0"/>
                      <a:ext cx="874395" cy="11925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D172F" w:rsidRPr="00FC0475">
        <w:rPr>
          <w:rFonts w:ascii="Adobe Arabic" w:hAnsi="Adobe Arabic" w:cs="Adobe Arabic"/>
          <w:b/>
          <w:bCs/>
          <w:color w:val="C00000"/>
          <w:sz w:val="36"/>
          <w:szCs w:val="36"/>
          <w:rtl/>
        </w:rPr>
        <w:t>الحرائق:</w:t>
      </w:r>
      <w:r w:rsidR="00FD172F" w:rsidRPr="00FC0475">
        <w:rPr>
          <w:rFonts w:ascii="Adobe Arabic" w:hAnsi="Adobe Arabic" w:cs="Adobe Arabic"/>
          <w:sz w:val="36"/>
          <w:szCs w:val="36"/>
          <w:rtl/>
        </w:rPr>
        <w:t xml:space="preserve"> تعتبر الحرائق من أخطر الحالات الطارئة، وتحدث عادة عندما يتم استخدام مواد قابلة للاشتعال أو عندما يتم إضرام النيران بشكل عمد. للتعامل مع هذه الحالة الطارئة، يجب توفير فرق الإطفاء والسلامة وفرق الإسعافات الأولية، وتوفير مواد إطفاء الحريق والمعدات اللازمة، وتحديد الخطط لإخلاء المنطقة وتوجيه الجمهور إلى المخارج الآمنة.</w:t>
      </w:r>
      <w:r w:rsidRPr="0038702E">
        <w:rPr>
          <w:rFonts w:ascii="Adobe Arabic" w:hAnsi="Adobe Arabic" w:cs="Adobe Arabic"/>
          <w:noProof/>
          <w:sz w:val="36"/>
          <w:szCs w:val="36"/>
        </w:rPr>
        <w:t xml:space="preserve"> </w:t>
      </w:r>
    </w:p>
    <w:p w:rsidR="00FD172F" w:rsidRPr="00FC0475" w:rsidRDefault="00FD172F">
      <w:pPr>
        <w:pStyle w:val="ListParagraph"/>
        <w:numPr>
          <w:ilvl w:val="0"/>
          <w:numId w:val="35"/>
        </w:numPr>
        <w:spacing w:line="360" w:lineRule="auto"/>
        <w:jc w:val="both"/>
        <w:rPr>
          <w:rFonts w:ascii="Adobe Arabic" w:hAnsi="Adobe Arabic" w:cs="Adobe Arabic"/>
          <w:sz w:val="36"/>
          <w:szCs w:val="36"/>
        </w:rPr>
      </w:pPr>
      <w:r w:rsidRPr="00FC0475">
        <w:rPr>
          <w:rFonts w:ascii="Adobe Arabic" w:hAnsi="Adobe Arabic" w:cs="Adobe Arabic"/>
          <w:b/>
          <w:bCs/>
          <w:color w:val="C00000"/>
          <w:sz w:val="36"/>
          <w:szCs w:val="36"/>
          <w:rtl/>
        </w:rPr>
        <w:t>الهجمات الإرهابية:</w:t>
      </w:r>
      <w:r w:rsidRPr="00FC0475">
        <w:rPr>
          <w:rFonts w:ascii="Adobe Arabic" w:hAnsi="Adobe Arabic" w:cs="Adobe Arabic"/>
          <w:sz w:val="36"/>
          <w:szCs w:val="36"/>
          <w:rtl/>
        </w:rPr>
        <w:t xml:space="preserve"> تعتبر الهجمات الإرهابية من أخطر الحالات الطارئة، ويمكن أن تحدث في أي وقت وفي أي مكان. للتعامل مع هذه الحالة الطارئة، يجب وضع خطط الطوارئ للتعامل مع الهجمات الإرهابية وتدريب الفرق على تنفيذ هذه الخطط، وتحديد المناطق الآمنة وتوجيه الجمهور إلى هذه المناطق، وتوفير فرق الأمن والسلامة وفرق الإسعافات الأولية وفرق الإطفاء، والتواصل والتنسيق بين جميع الفرق والجهات المعنية.</w:t>
      </w:r>
    </w:p>
    <w:p w:rsidR="00FD172F" w:rsidRPr="00FC0475" w:rsidRDefault="0038702E">
      <w:pPr>
        <w:pStyle w:val="ListParagraph"/>
        <w:numPr>
          <w:ilvl w:val="0"/>
          <w:numId w:val="35"/>
        </w:numPr>
        <w:spacing w:line="360" w:lineRule="auto"/>
        <w:jc w:val="both"/>
        <w:rPr>
          <w:rFonts w:ascii="Adobe Arabic" w:hAnsi="Adobe Arabic" w:cs="Adobe Arabic"/>
          <w:sz w:val="36"/>
          <w:szCs w:val="36"/>
        </w:rPr>
      </w:pPr>
      <w:r>
        <w:rPr>
          <w:rFonts w:ascii="Adobe Arabic" w:hAnsi="Adobe Arabic" w:cs="Adobe Arabic"/>
          <w:noProof/>
          <w:sz w:val="36"/>
          <w:szCs w:val="36"/>
        </w:rPr>
        <w:lastRenderedPageBreak/>
        <w:drawing>
          <wp:anchor distT="0" distB="0" distL="114300" distR="114300" simplePos="0" relativeHeight="252761088" behindDoc="0" locked="0" layoutInCell="1" allowOverlap="1" wp14:anchorId="54E0AAEC" wp14:editId="17729FEE">
            <wp:simplePos x="0" y="0"/>
            <wp:positionH relativeFrom="margin">
              <wp:align>left</wp:align>
            </wp:positionH>
            <wp:positionV relativeFrom="paragraph">
              <wp:posOffset>286247</wp:posOffset>
            </wp:positionV>
            <wp:extent cx="1073150" cy="1156335"/>
            <wp:effectExtent l="0" t="0" r="0" b="5715"/>
            <wp:wrapSquare wrapText="bothSides"/>
            <wp:docPr id="700870147"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15693" t="11852" r="15698" b="14185"/>
                    <a:stretch/>
                  </pic:blipFill>
                  <pic:spPr bwMode="auto">
                    <a:xfrm>
                      <a:off x="0" y="0"/>
                      <a:ext cx="1076595" cy="116016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D172F" w:rsidRPr="00FC0475">
        <w:rPr>
          <w:rFonts w:ascii="Adobe Arabic" w:hAnsi="Adobe Arabic" w:cs="Adobe Arabic"/>
          <w:b/>
          <w:bCs/>
          <w:color w:val="C00000"/>
          <w:sz w:val="36"/>
          <w:szCs w:val="36"/>
          <w:rtl/>
        </w:rPr>
        <w:t>الظروف الجوية السيئة:</w:t>
      </w:r>
      <w:r w:rsidR="00FD172F" w:rsidRPr="00FC0475">
        <w:rPr>
          <w:rFonts w:ascii="Adobe Arabic" w:hAnsi="Adobe Arabic" w:cs="Adobe Arabic"/>
          <w:sz w:val="36"/>
          <w:szCs w:val="36"/>
          <w:rtl/>
        </w:rPr>
        <w:t xml:space="preserve"> تعتبر الظروف الجوية السيئة من الحالات الطارئة التي يمكن أن تؤثر على الحشود، وتشمل الأعاصير والعواصف الرعدية والفيضانات والزلازل. للتعامل مع هذه الحالة الطارئة، يجب تحديد المخاطر المحتملة وتوفير فرق الإنقاذ وفرق الإسعافات الأولية وفرق الإطفاء، وتوجيه الجمهور إلى المناطق الآمنة وإخلاء المناطق المعرضة للخطر، والتواصل والتنسيق مع جميع الفرق المعنية والجهات المعنية.</w:t>
      </w:r>
    </w:p>
    <w:p w:rsidR="00FD172F" w:rsidRPr="00FC0475" w:rsidRDefault="00FD172F">
      <w:pPr>
        <w:pStyle w:val="ListParagraph"/>
        <w:numPr>
          <w:ilvl w:val="0"/>
          <w:numId w:val="35"/>
        </w:numPr>
        <w:spacing w:line="360" w:lineRule="auto"/>
        <w:jc w:val="both"/>
        <w:rPr>
          <w:rFonts w:ascii="Adobe Arabic" w:hAnsi="Adobe Arabic" w:cs="Adobe Arabic"/>
          <w:sz w:val="36"/>
          <w:szCs w:val="36"/>
        </w:rPr>
      </w:pPr>
      <w:r w:rsidRPr="00FC0475">
        <w:rPr>
          <w:rFonts w:ascii="Adobe Arabic" w:hAnsi="Adobe Arabic" w:cs="Adobe Arabic"/>
          <w:b/>
          <w:bCs/>
          <w:color w:val="C00000"/>
          <w:sz w:val="36"/>
          <w:szCs w:val="36"/>
          <w:rtl/>
        </w:rPr>
        <w:t>الانهيارات الهيكلية:</w:t>
      </w:r>
      <w:r w:rsidRPr="00FC0475">
        <w:rPr>
          <w:rFonts w:ascii="Adobe Arabic" w:hAnsi="Adobe Arabic" w:cs="Adobe Arabic"/>
          <w:sz w:val="36"/>
          <w:szCs w:val="36"/>
          <w:rtl/>
        </w:rPr>
        <w:t xml:space="preserve"> قد تحدث الانهيارات الهيكلية للمنشآت أو الأسوار أو السور أو الأبنية في أي وقت وتعد من الحالات الطارئة الخطيرة. للتعامل مع هذه الحالة الطارئة، يجب تحديد المخاطر المحتملة وتوفير فرق الإنقاذ وفرق الإسعافات الأولية وفرق الإطفاء، وتوجيه الجمهور إلى المناطق الآمنة وإخلاء المناطق المعرضة للخطر، والتواصل والتنسيق مع جميع الفرق المعنية والجهات المعنية.</w:t>
      </w:r>
    </w:p>
    <w:p w:rsidR="00FD172F" w:rsidRPr="00FC0475" w:rsidRDefault="00FD172F">
      <w:pPr>
        <w:pStyle w:val="ListParagraph"/>
        <w:numPr>
          <w:ilvl w:val="0"/>
          <w:numId w:val="35"/>
        </w:numPr>
        <w:spacing w:line="360" w:lineRule="auto"/>
        <w:jc w:val="both"/>
        <w:rPr>
          <w:rFonts w:ascii="Adobe Arabic" w:hAnsi="Adobe Arabic" w:cs="Adobe Arabic"/>
          <w:sz w:val="36"/>
          <w:szCs w:val="36"/>
        </w:rPr>
      </w:pPr>
      <w:r w:rsidRPr="00FC0475">
        <w:rPr>
          <w:rFonts w:ascii="Adobe Arabic" w:hAnsi="Adobe Arabic" w:cs="Adobe Arabic"/>
          <w:b/>
          <w:bCs/>
          <w:color w:val="C00000"/>
          <w:sz w:val="36"/>
          <w:szCs w:val="36"/>
          <w:rtl/>
        </w:rPr>
        <w:t>الحوادث:</w:t>
      </w:r>
      <w:r w:rsidRPr="00FC0475">
        <w:rPr>
          <w:rFonts w:ascii="Adobe Arabic" w:hAnsi="Adobe Arabic" w:cs="Adobe Arabic"/>
          <w:sz w:val="36"/>
          <w:szCs w:val="36"/>
          <w:rtl/>
        </w:rPr>
        <w:t xml:space="preserve"> يمكن حدوث الحوادث في الحشود، مثل الإصابات والأمراض المفاجئة والتعرض للصدمات والإصابات بالسكاكين، ويجب توفير فرق الإسعافات الأولية وفرق الأمن والسلامة وفرق الإطفاء، والتواصل والتنسيق بين جميع الفرق، وتقديم المساعدة الطبية اللازمة للجرحى والمصابين.</w:t>
      </w:r>
    </w:p>
    <w:p w:rsidR="00FD172F" w:rsidRPr="006F0844" w:rsidRDefault="00FD172F" w:rsidP="00FC0475">
      <w:r w:rsidRPr="006F0844">
        <w:rPr>
          <w:rtl/>
        </w:rPr>
        <w:t>بشكل عام، يجب وضع خطط الطوارئ والإجراءات المناسبة للتعامل مع الحالات الطارئة في إدارة الحشود، وتدريب الفرق على تنفيذ هذه الخطط، وتوفير الموارد والفرق اللازمة، والتواصل والتنسيق بين جميع الفرق المعنية والجهات المعنية للحد من الأضرار وتوفير السلامة للجمهور.</w:t>
      </w:r>
    </w:p>
    <w:p w:rsidR="00FD172F" w:rsidRPr="00C43901" w:rsidRDefault="00C87C76" w:rsidP="00FD172F">
      <w:pPr>
        <w:rPr>
          <w:rFonts w:ascii="Adobe Arabic" w:hAnsi="Adobe Arabic" w:cs="Adobe Arabic"/>
          <w:b/>
          <w:bCs/>
          <w:color w:val="FF0000"/>
          <w:sz w:val="40"/>
          <w:szCs w:val="40"/>
        </w:rPr>
      </w:pPr>
      <w:r w:rsidRPr="00BD5495">
        <w:rPr>
          <w:rFonts w:ascii="Sakkal Majalla" w:hAnsi="Sakkal Majalla"/>
          <w:noProof/>
          <w:color w:val="002060"/>
          <w:sz w:val="34"/>
        </w:rPr>
        <mc:AlternateContent>
          <mc:Choice Requires="wpg">
            <w:drawing>
              <wp:inline distT="0" distB="0" distL="0" distR="0" wp14:anchorId="290E7386" wp14:editId="236E2C2E">
                <wp:extent cx="5731510" cy="895350"/>
                <wp:effectExtent l="0" t="0" r="21590" b="19050"/>
                <wp:docPr id="151060397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114018528" name="صورة 211401852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574583918" name="مجموعة 574583918"/>
                        <wpg:cNvGrpSpPr/>
                        <wpg:grpSpPr>
                          <a:xfrm>
                            <a:off x="0" y="0"/>
                            <a:ext cx="5731510" cy="895350"/>
                            <a:chOff x="0" y="0"/>
                            <a:chExt cx="5878196" cy="918845"/>
                          </a:xfrm>
                        </wpg:grpSpPr>
                        <wpg:grpSp>
                          <wpg:cNvPr id="41213315" name="مجموعة 41213315"/>
                          <wpg:cNvGrpSpPr/>
                          <wpg:grpSpPr>
                            <a:xfrm>
                              <a:off x="0" y="0"/>
                              <a:ext cx="5878196" cy="918845"/>
                              <a:chOff x="0" y="0"/>
                              <a:chExt cx="6240348" cy="919070"/>
                            </a:xfrm>
                          </wpg:grpSpPr>
                          <wpg:grpSp>
                            <wpg:cNvPr id="1238317935" name="مجموعة 1238317935"/>
                            <wpg:cNvGrpSpPr/>
                            <wpg:grpSpPr>
                              <a:xfrm>
                                <a:off x="0" y="169208"/>
                                <a:ext cx="5433072" cy="580613"/>
                                <a:chOff x="0" y="169208"/>
                                <a:chExt cx="5433072" cy="580613"/>
                              </a:xfrm>
                            </wpg:grpSpPr>
                            <wps:wsp>
                              <wps:cNvPr id="164315516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22208540"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66075381" name="شكل بيضاوي 266075381"/>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5061046" name="مربع نص 41"/>
                          <wps:cNvSpPr txBox="1"/>
                          <wps:spPr>
                            <a:xfrm>
                              <a:off x="204484" y="256849"/>
                              <a:ext cx="4616071" cy="377965"/>
                            </a:xfrm>
                            <a:prstGeom prst="rect">
                              <a:avLst/>
                            </a:prstGeom>
                            <a:noFill/>
                          </wps:spPr>
                          <wps:txbx>
                            <w:txbxContent>
                              <w:p w:rsidR="00C87C76" w:rsidRPr="0038702E" w:rsidRDefault="0038702E" w:rsidP="0038702E">
                                <w:pPr>
                                  <w:pStyle w:val="a0"/>
                                  <w:rPr>
                                    <w:sz w:val="40"/>
                                    <w:szCs w:val="40"/>
                                  </w:rPr>
                                </w:pPr>
                                <w:r w:rsidRPr="0038702E">
                                  <w:rPr>
                                    <w:sz w:val="40"/>
                                    <w:szCs w:val="40"/>
                                    <w:rtl/>
                                  </w:rPr>
                                  <w:t>ضمان سرعة الاستجابة للمخاطر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90E7386" id="_x0000_s246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">
                <v:shape id="صورة 2114018528" o:spid="_x0000_s246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">
                  <v:imagedata r:id="rId69" o:title=""/>
                </v:shape>
                <v:group id="مجموعة 574583918" o:spid="_x0000_s24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">
                  <v:group id="مجموعة 41213315" o:spid="_x0000_s24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">
                    <v:group id="مجموعة 1238317935" o:spid="_x0000_s24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">
                      <v:shape id="شكل حر 42" o:spid="_x0000_s24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4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" fillcolor="#2b5474" stroked="f" strokeweight="1pt">
                        <v:stroke joinstyle="miter"/>
                      </v:roundrect>
                    </v:group>
                    <v:oval id="شكل بيضاوي 266075381" o:spid="_x0000_s24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" filled="f" strokecolor="#579da5" strokeweight="1pt">
                      <v:stroke joinstyle="miter"/>
                    </v:oval>
                  </v:group>
                  <v:shape id="مربع نص 41" o:spid="_x0000_s2470"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" filled="f" stroked="f">
                    <v:textbox style="mso-fit-shape-to-text:t">
                      <w:txbxContent>
                        <w:p w14:paraId="113C9814" w14:textId="1CDD32C6" w:rsidR="00C87C76" w:rsidRPr="0038702E" w:rsidRDefault="0038702E" w:rsidP="0038702E">
                          <w:pPr>
                            <w:pStyle w:val="a0"/>
                            <w:rPr>
                              <w:sz w:val="40"/>
                              <w:szCs w:val="40"/>
                            </w:rPr>
                          </w:pPr>
                          <w:r w:rsidRPr="0038702E">
                            <w:rPr>
                              <w:sz w:val="40"/>
                              <w:szCs w:val="40"/>
                              <w:rtl/>
                            </w:rPr>
                            <w:t>ضمان سرعة الاستجابة للمخاطر</w:t>
                          </w:r>
                        </w:p>
                      </w:txbxContent>
                    </v:textbox>
                  </v:shape>
                </v:group>
                <w10:anchorlock/>
              </v:group>
            </w:pict>
          </mc:Fallback>
        </mc:AlternateContent>
      </w:r>
    </w:p>
    <w:p w:rsidR="00FD172F" w:rsidRDefault="00FD172F" w:rsidP="0038702E">
      <w:pPr>
        <w:rPr>
          <w:rtl/>
        </w:rPr>
      </w:pPr>
      <w:r>
        <w:rPr>
          <w:rFonts w:hint="cs"/>
          <w:rtl/>
        </w:rPr>
        <w:t xml:space="preserve">إن </w:t>
      </w:r>
      <w:r w:rsidRPr="006F0844">
        <w:rPr>
          <w:rtl/>
        </w:rPr>
        <w:t xml:space="preserve">سرعة الاستجابة للمخاطر هي واحدة من أهم العوامل التي يجب مراعاتها في إدارة الحشود والتعامل مع الحالات الطارئة بشكل فعال. </w:t>
      </w:r>
    </w:p>
    <w:p w:rsidR="00FD172F" w:rsidRDefault="00FD172F" w:rsidP="0038702E">
      <w:pPr>
        <w:keepNext/>
        <w:rPr>
          <w:color w:val="C00000"/>
          <w:rtl/>
        </w:rPr>
      </w:pPr>
      <w:r w:rsidRPr="0038702E">
        <w:rPr>
          <w:color w:val="C00000"/>
          <w:rtl/>
        </w:rPr>
        <w:lastRenderedPageBreak/>
        <w:t>لتحقيق ذلك، يمكن اتخاذ الإجراءات والخطوات التالية:</w:t>
      </w:r>
    </w:p>
    <w:p w:rsidR="0038702E" w:rsidRPr="0038702E" w:rsidRDefault="0038702E" w:rsidP="0038702E">
      <w:pPr>
        <w:rPr>
          <w:color w:val="C00000"/>
          <w:rtl/>
        </w:rPr>
      </w:pPr>
      <w:r>
        <w:rPr>
          <w:rFonts w:hint="cs"/>
          <w:noProof/>
          <w:color w:val="C00000"/>
          <w:rtl/>
        </w:rPr>
        <mc:AlternateContent>
          <mc:Choice Requires="wpg">
            <w:drawing>
              <wp:inline distT="0" distB="0" distL="0" distR="0" wp14:anchorId="201D19ED" wp14:editId="54A19576">
                <wp:extent cx="5730875" cy="2320379"/>
                <wp:effectExtent l="0" t="0" r="0" b="0"/>
                <wp:docPr id="517511335" name="مجموعة 20"/>
                <wp:cNvGraphicFramePr/>
                <a:graphic xmlns:a="http://schemas.openxmlformats.org/drawingml/2006/main">
                  <a:graphicData uri="http://schemas.microsoft.com/office/word/2010/wordprocessingGroup">
                    <wpg:wgp>
                      <wpg:cNvGrpSpPr/>
                      <wpg:grpSpPr>
                        <a:xfrm>
                          <a:off x="0" y="0"/>
                          <a:ext cx="5730875" cy="2320379"/>
                          <a:chOff x="0" y="0"/>
                          <a:chExt cx="11407095" cy="4619830"/>
                        </a:xfrm>
                      </wpg:grpSpPr>
                      <wpg:grpSp>
                        <wpg:cNvPr id="1326404186" name="그룹 2"/>
                        <wpg:cNvGrpSpPr/>
                        <wpg:grpSpPr>
                          <a:xfrm>
                            <a:off x="3874711" y="15377"/>
                            <a:ext cx="4150550" cy="3912574"/>
                            <a:chOff x="3874711" y="15377"/>
                            <a:chExt cx="4150550" cy="3912574"/>
                          </a:xfrm>
                        </wpg:grpSpPr>
                        <wps:wsp>
                          <wps:cNvPr id="964784912" name="Freeform: Shape 23"/>
                          <wps:cNvSpPr>
                            <a:spLocks noChangeAspect="1"/>
                          </wps:cNvSpPr>
                          <wps:spPr>
                            <a:xfrm>
                              <a:off x="4253199" y="94271"/>
                              <a:ext cx="3650109" cy="3711110"/>
                            </a:xfrm>
                            <a:custGeom>
                              <a:avLst/>
                              <a:gdLst>
                                <a:gd name="connsiteX0" fmla="*/ 1632503 w 2337564"/>
                                <a:gd name="connsiteY0" fmla="*/ 0 h 2376629"/>
                                <a:gd name="connsiteX1" fmla="*/ 1973743 w 2337564"/>
                                <a:gd name="connsiteY1" fmla="*/ 536479 h 2376629"/>
                                <a:gd name="connsiteX2" fmla="*/ 1338632 w 2337564"/>
                                <a:gd name="connsiteY2" fmla="*/ 566281 h 2376629"/>
                                <a:gd name="connsiteX3" fmla="*/ 1411376 w 2337564"/>
                                <a:gd name="connsiteY3" fmla="*/ 426106 h 2376629"/>
                                <a:gd name="connsiteX4" fmla="*/ 1336049 w 2337564"/>
                                <a:gd name="connsiteY4" fmla="*/ 414609 h 2376629"/>
                                <a:gd name="connsiteX5" fmla="*/ 1241029 w 2337564"/>
                                <a:gd name="connsiteY5" fmla="*/ 409812 h 2376629"/>
                                <a:gd name="connsiteX6" fmla="*/ 311684 w 2337564"/>
                                <a:gd name="connsiteY6" fmla="*/ 1339156 h 2376629"/>
                                <a:gd name="connsiteX7" fmla="*/ 1241029 w 2337564"/>
                                <a:gd name="connsiteY7" fmla="*/ 2268501 h 2376629"/>
                                <a:gd name="connsiteX8" fmla="*/ 1276800 w 2337564"/>
                                <a:gd name="connsiteY8" fmla="*/ 2266695 h 2376629"/>
                                <a:gd name="connsiteX9" fmla="*/ 1283069 w 2337564"/>
                                <a:gd name="connsiteY9" fmla="*/ 2267289 h 2376629"/>
                                <a:gd name="connsiteX10" fmla="*/ 2146453 w 2337564"/>
                                <a:gd name="connsiteY10" fmla="*/ 1724859 h 2376629"/>
                                <a:gd name="connsiteX11" fmla="*/ 2329590 w 2337564"/>
                                <a:gd name="connsiteY11" fmla="*/ 1186157 h 2376629"/>
                                <a:gd name="connsiteX12" fmla="*/ 2331676 w 2337564"/>
                                <a:gd name="connsiteY12" fmla="*/ 1091239 h 2376629"/>
                                <a:gd name="connsiteX13" fmla="*/ 2337564 w 2337564"/>
                                <a:gd name="connsiteY13" fmla="*/ 1207847 h 2376629"/>
                                <a:gd name="connsiteX14" fmla="*/ 1168782 w 2337564"/>
                                <a:gd name="connsiteY14" fmla="*/ 2376629 h 2376629"/>
                                <a:gd name="connsiteX15" fmla="*/ 0 w 2337564"/>
                                <a:gd name="connsiteY15" fmla="*/ 1207847 h 2376629"/>
                                <a:gd name="connsiteX16" fmla="*/ 1168782 w 2337564"/>
                                <a:gd name="connsiteY16" fmla="*/ 39065 h 2376629"/>
                                <a:gd name="connsiteX17" fmla="*/ 1516342 w 2337564"/>
                                <a:gd name="connsiteY17" fmla="*/ 91611 h 2376629"/>
                                <a:gd name="connsiteX18" fmla="*/ 1574009 w 2337564"/>
                                <a:gd name="connsiteY18" fmla="*/ 112718 h 2376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37564" h="2376629">
                                  <a:moveTo>
                                    <a:pt x="1632503" y="0"/>
                                  </a:moveTo>
                                  <a:lnTo>
                                    <a:pt x="1973743" y="536479"/>
                                  </a:lnTo>
                                  <a:lnTo>
                                    <a:pt x="1338632" y="566281"/>
                                  </a:lnTo>
                                  <a:lnTo>
                                    <a:pt x="1411376" y="426106"/>
                                  </a:lnTo>
                                  <a:lnTo>
                                    <a:pt x="1336049" y="414609"/>
                                  </a:lnTo>
                                  <a:cubicBezTo>
                                    <a:pt x="1304807" y="411437"/>
                                    <a:pt x="1273108" y="409812"/>
                                    <a:pt x="1241029" y="409812"/>
                                  </a:cubicBezTo>
                                  <a:cubicBezTo>
                                    <a:pt x="727767" y="409811"/>
                                    <a:pt x="311684" y="825893"/>
                                    <a:pt x="311684" y="1339156"/>
                                  </a:cubicBezTo>
                                  <a:cubicBezTo>
                                    <a:pt x="311685" y="1852419"/>
                                    <a:pt x="727767" y="2268501"/>
                                    <a:pt x="1241029" y="2268501"/>
                                  </a:cubicBezTo>
                                  <a:lnTo>
                                    <a:pt x="1276800" y="2266695"/>
                                  </a:lnTo>
                                  <a:lnTo>
                                    <a:pt x="1283069" y="2267289"/>
                                  </a:lnTo>
                                  <a:cubicBezTo>
                                    <a:pt x="1587888" y="2277898"/>
                                    <a:pt x="1931140" y="2074979"/>
                                    <a:pt x="2146453" y="1724859"/>
                                  </a:cubicBezTo>
                                  <a:cubicBezTo>
                                    <a:pt x="2254110" y="1549799"/>
                                    <a:pt x="2314494" y="1362798"/>
                                    <a:pt x="2329590" y="1186157"/>
                                  </a:cubicBezTo>
                                  <a:lnTo>
                                    <a:pt x="2331676" y="1091239"/>
                                  </a:lnTo>
                                  <a:lnTo>
                                    <a:pt x="2337564" y="1207847"/>
                                  </a:lnTo>
                                  <a:cubicBezTo>
                                    <a:pt x="2337564" y="1853347"/>
                                    <a:pt x="1814282" y="2376629"/>
                                    <a:pt x="1168782" y="2376629"/>
                                  </a:cubicBezTo>
                                  <a:cubicBezTo>
                                    <a:pt x="523282" y="2376629"/>
                                    <a:pt x="0" y="1853347"/>
                                    <a:pt x="0" y="1207847"/>
                                  </a:cubicBezTo>
                                  <a:cubicBezTo>
                                    <a:pt x="0" y="562347"/>
                                    <a:pt x="523282" y="39065"/>
                                    <a:pt x="1168782" y="39065"/>
                                  </a:cubicBezTo>
                                  <a:cubicBezTo>
                                    <a:pt x="1289813" y="39065"/>
                                    <a:pt x="1406548" y="57462"/>
                                    <a:pt x="1516342" y="91611"/>
                                  </a:cubicBezTo>
                                  <a:lnTo>
                                    <a:pt x="1574009" y="112718"/>
                                  </a:lnTo>
                                  <a:close/>
                                </a:path>
                              </a:pathLst>
                            </a:cu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285129350" name="타원 4"/>
                          <wps:cNvSpPr>
                            <a:spLocks noChangeAspect="1"/>
                          </wps:cNvSpPr>
                          <wps:spPr>
                            <a:xfrm>
                              <a:off x="6556223" y="3116127"/>
                              <a:ext cx="720000" cy="720000"/>
                            </a:xfrm>
                            <a:prstGeom prst="ellips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0260408" name="타원 5"/>
                          <wps:cNvSpPr>
                            <a:spLocks noChangeAspect="1"/>
                          </wps:cNvSpPr>
                          <wps:spPr>
                            <a:xfrm>
                              <a:off x="4954711" y="3027951"/>
                              <a:ext cx="900000" cy="900000"/>
                            </a:xfrm>
                            <a:prstGeom prst="ellipse">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0734175" name="타원 6"/>
                          <wps:cNvSpPr>
                            <a:spLocks noChangeAspect="1"/>
                          </wps:cNvSpPr>
                          <wps:spPr>
                            <a:xfrm>
                              <a:off x="3874711" y="1647497"/>
                              <a:ext cx="1080000" cy="1080000"/>
                            </a:xfrm>
                            <a:prstGeom prst="ellips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88781316" name="타원 7"/>
                          <wps:cNvSpPr>
                            <a:spLocks noChangeAspect="1"/>
                          </wps:cNvSpPr>
                          <wps:spPr>
                            <a:xfrm>
                              <a:off x="4690105" y="15377"/>
                              <a:ext cx="1260000" cy="1260000"/>
                            </a:xfrm>
                            <a:prstGeom prst="ellips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5991583" name="타원 8"/>
                          <wps:cNvSpPr>
                            <a:spLocks noChangeAspect="1"/>
                          </wps:cNvSpPr>
                          <wps:spPr>
                            <a:xfrm>
                              <a:off x="7485261" y="2393888"/>
                              <a:ext cx="540000" cy="540000"/>
                            </a:xfrm>
                            <a:prstGeom prst="ellips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27053024" name="Group 18"/>
                        <wpg:cNvGrpSpPr/>
                        <wpg:grpSpPr>
                          <a:xfrm>
                            <a:off x="5508392" y="1335184"/>
                            <a:ext cx="1168449" cy="1542540"/>
                            <a:chOff x="5508392" y="1335184"/>
                            <a:chExt cx="4367084" cy="5765249"/>
                          </a:xfrm>
                          <a:solidFill>
                            <a:schemeClr val="bg1"/>
                          </a:solidFill>
                          <a:effectLst>
                            <a:outerShdw blurRad="50800" dist="38100" dir="5400000" algn="t" rotWithShape="0">
                              <a:prstClr val="black">
                                <a:alpha val="40000"/>
                              </a:prstClr>
                            </a:outerShdw>
                          </a:effectLst>
                        </wpg:grpSpPr>
                        <wps:wsp>
                          <wps:cNvPr id="240433144" name="Rectangle 36"/>
                          <wps:cNvSpPr/>
                          <wps:spPr>
                            <a:xfrm>
                              <a:off x="5533392" y="1535836"/>
                              <a:ext cx="4294509" cy="5398073"/>
                            </a:xfrm>
                            <a:custGeom>
                              <a:avLst/>
                              <a:gdLst/>
                              <a:ahLst/>
                              <a:cxnLst/>
                              <a:rect l="l" t="t" r="r" b="b"/>
                              <a:pathLst>
                                <a:path w="4294511" h="5398073">
                                  <a:moveTo>
                                    <a:pt x="1162213" y="0"/>
                                  </a:moveTo>
                                  <a:lnTo>
                                    <a:pt x="1680726" y="0"/>
                                  </a:lnTo>
                                  <a:lnTo>
                                    <a:pt x="1680726" y="2407824"/>
                                  </a:lnTo>
                                  <a:lnTo>
                                    <a:pt x="1881378" y="2407824"/>
                                  </a:lnTo>
                                  <a:lnTo>
                                    <a:pt x="1881378" y="1306295"/>
                                  </a:lnTo>
                                  <a:lnTo>
                                    <a:pt x="2508555" y="1306295"/>
                                  </a:lnTo>
                                  <a:lnTo>
                                    <a:pt x="2508555" y="2407824"/>
                                  </a:lnTo>
                                  <a:lnTo>
                                    <a:pt x="2683986" y="2407824"/>
                                  </a:lnTo>
                                  <a:lnTo>
                                    <a:pt x="2683986" y="1456809"/>
                                  </a:lnTo>
                                  <a:lnTo>
                                    <a:pt x="3311163" y="1456809"/>
                                  </a:lnTo>
                                  <a:lnTo>
                                    <a:pt x="3311163" y="2407824"/>
                                  </a:lnTo>
                                  <a:lnTo>
                                    <a:pt x="3320378" y="2407824"/>
                                  </a:lnTo>
                                  <a:lnTo>
                                    <a:pt x="3320378" y="1649240"/>
                                  </a:lnTo>
                                  <a:lnTo>
                                    <a:pt x="3940780" y="1649240"/>
                                  </a:lnTo>
                                  <a:lnTo>
                                    <a:pt x="3940780" y="2107035"/>
                                  </a:lnTo>
                                  <a:lnTo>
                                    <a:pt x="4294511" y="2107035"/>
                                  </a:lnTo>
                                  <a:lnTo>
                                    <a:pt x="4294511" y="3912904"/>
                                  </a:lnTo>
                                  <a:lnTo>
                                    <a:pt x="3940780" y="3912904"/>
                                  </a:lnTo>
                                  <a:lnTo>
                                    <a:pt x="3940780" y="4715513"/>
                                  </a:lnTo>
                                  <a:lnTo>
                                    <a:pt x="3847228" y="4715513"/>
                                  </a:lnTo>
                                  <a:lnTo>
                                    <a:pt x="3847228" y="5398073"/>
                                  </a:lnTo>
                                  <a:lnTo>
                                    <a:pt x="1083968" y="5398073"/>
                                  </a:lnTo>
                                  <a:lnTo>
                                    <a:pt x="1083968" y="4814946"/>
                                  </a:lnTo>
                                  <a:lnTo>
                                    <a:pt x="959432" y="4814946"/>
                                  </a:lnTo>
                                  <a:lnTo>
                                    <a:pt x="959432" y="4325080"/>
                                  </a:lnTo>
                                  <a:lnTo>
                                    <a:pt x="708694" y="4325080"/>
                                  </a:lnTo>
                                  <a:lnTo>
                                    <a:pt x="708694" y="3823450"/>
                                  </a:lnTo>
                                  <a:lnTo>
                                    <a:pt x="457956" y="3823450"/>
                                  </a:lnTo>
                                  <a:lnTo>
                                    <a:pt x="457956" y="3319551"/>
                                  </a:lnTo>
                                  <a:lnTo>
                                    <a:pt x="261425" y="3319551"/>
                                  </a:lnTo>
                                  <a:lnTo>
                                    <a:pt x="261425" y="2935233"/>
                                  </a:lnTo>
                                  <a:lnTo>
                                    <a:pt x="0" y="2935233"/>
                                  </a:lnTo>
                                  <a:lnTo>
                                    <a:pt x="0" y="2441147"/>
                                  </a:lnTo>
                                  <a:lnTo>
                                    <a:pt x="627177" y="2441147"/>
                                  </a:lnTo>
                                  <a:lnTo>
                                    <a:pt x="627177" y="2470757"/>
                                  </a:lnTo>
                                  <a:lnTo>
                                    <a:pt x="888602" y="2470757"/>
                                  </a:lnTo>
                                  <a:lnTo>
                                    <a:pt x="888602" y="2510208"/>
                                  </a:lnTo>
                                  <a:lnTo>
                                    <a:pt x="1083968" y="2510208"/>
                                  </a:lnTo>
                                  <a:lnTo>
                                    <a:pt x="1083968" y="2407824"/>
                                  </a:lnTo>
                                  <a:lnTo>
                                    <a:pt x="1162213" y="2407824"/>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971966" name="Rectangle 14"/>
                          <wps:cNvSpPr/>
                          <wps:spPr>
                            <a:xfrm>
                              <a:off x="5508392" y="1335184"/>
                              <a:ext cx="4367084" cy="5765249"/>
                            </a:xfrm>
                            <a:custGeom>
                              <a:avLst/>
                              <a:gdLst/>
                              <a:ahLst/>
                              <a:cxnLst/>
                              <a:rect l="l" t="t" r="r" b="b"/>
                              <a:pathLst>
                                <a:path w="4367084" h="5765249">
                                  <a:moveTo>
                                    <a:pt x="3965780" y="4113557"/>
                                  </a:moveTo>
                                  <a:lnTo>
                                    <a:pt x="4166432" y="4113557"/>
                                  </a:lnTo>
                                  <a:lnTo>
                                    <a:pt x="4166432" y="4916165"/>
                                  </a:lnTo>
                                  <a:lnTo>
                                    <a:pt x="3972555" y="4916165"/>
                                  </a:lnTo>
                                  <a:lnTo>
                                    <a:pt x="3972555" y="5763466"/>
                                  </a:lnTo>
                                  <a:lnTo>
                                    <a:pt x="3771903" y="5763466"/>
                                  </a:lnTo>
                                  <a:lnTo>
                                    <a:pt x="3771903" y="5763465"/>
                                  </a:lnTo>
                                  <a:lnTo>
                                    <a:pt x="1193520" y="5763465"/>
                                  </a:lnTo>
                                  <a:lnTo>
                                    <a:pt x="1193520" y="5765249"/>
                                  </a:lnTo>
                                  <a:lnTo>
                                    <a:pt x="992868" y="5765249"/>
                                  </a:lnTo>
                                  <a:lnTo>
                                    <a:pt x="992868" y="5009248"/>
                                  </a:lnTo>
                                  <a:lnTo>
                                    <a:pt x="1193520" y="5009248"/>
                                  </a:lnTo>
                                  <a:lnTo>
                                    <a:pt x="1193520" y="5562813"/>
                                  </a:lnTo>
                                  <a:lnTo>
                                    <a:pt x="3771903" y="5562813"/>
                                  </a:lnTo>
                                  <a:lnTo>
                                    <a:pt x="3771903" y="4916165"/>
                                  </a:lnTo>
                                  <a:lnTo>
                                    <a:pt x="3965780" y="4916165"/>
                                  </a:lnTo>
                                  <a:close/>
                                  <a:moveTo>
                                    <a:pt x="404924" y="3516123"/>
                                  </a:moveTo>
                                  <a:lnTo>
                                    <a:pt x="605576" y="3516123"/>
                                  </a:lnTo>
                                  <a:lnTo>
                                    <a:pt x="605576" y="4024102"/>
                                  </a:lnTo>
                                  <a:lnTo>
                                    <a:pt x="794053" y="4024102"/>
                                  </a:lnTo>
                                  <a:lnTo>
                                    <a:pt x="794053" y="4525732"/>
                                  </a:lnTo>
                                  <a:lnTo>
                                    <a:pt x="991620" y="4525732"/>
                                  </a:lnTo>
                                  <a:lnTo>
                                    <a:pt x="991620" y="5027362"/>
                                  </a:lnTo>
                                  <a:lnTo>
                                    <a:pt x="790968" y="5027362"/>
                                  </a:lnTo>
                                  <a:lnTo>
                                    <a:pt x="790968" y="4525732"/>
                                  </a:lnTo>
                                  <a:lnTo>
                                    <a:pt x="593401" y="4525732"/>
                                  </a:lnTo>
                                  <a:lnTo>
                                    <a:pt x="593401" y="4056122"/>
                                  </a:lnTo>
                                  <a:lnTo>
                                    <a:pt x="404924" y="4056122"/>
                                  </a:lnTo>
                                  <a:close/>
                                  <a:moveTo>
                                    <a:pt x="4166432" y="2307688"/>
                                  </a:moveTo>
                                  <a:lnTo>
                                    <a:pt x="4367084" y="2307688"/>
                                  </a:lnTo>
                                  <a:lnTo>
                                    <a:pt x="4367084" y="4113556"/>
                                  </a:lnTo>
                                  <a:lnTo>
                                    <a:pt x="4166432" y="4113556"/>
                                  </a:lnTo>
                                  <a:close/>
                                  <a:moveTo>
                                    <a:pt x="3965780" y="1906384"/>
                                  </a:moveTo>
                                  <a:lnTo>
                                    <a:pt x="4166432" y="1906384"/>
                                  </a:lnTo>
                                  <a:lnTo>
                                    <a:pt x="4166432" y="2307688"/>
                                  </a:lnTo>
                                  <a:lnTo>
                                    <a:pt x="3965780" y="2307688"/>
                                  </a:lnTo>
                                  <a:close/>
                                  <a:moveTo>
                                    <a:pt x="2520856" y="1506947"/>
                                  </a:moveTo>
                                  <a:lnTo>
                                    <a:pt x="2721508" y="1506947"/>
                                  </a:lnTo>
                                  <a:lnTo>
                                    <a:pt x="3336164" y="1506947"/>
                                  </a:lnTo>
                                  <a:lnTo>
                                    <a:pt x="3336164" y="1685040"/>
                                  </a:lnTo>
                                  <a:lnTo>
                                    <a:pt x="3464150" y="1685040"/>
                                  </a:lnTo>
                                  <a:lnTo>
                                    <a:pt x="3464150" y="1682197"/>
                                  </a:lnTo>
                                  <a:lnTo>
                                    <a:pt x="3965780" y="1682197"/>
                                  </a:lnTo>
                                  <a:lnTo>
                                    <a:pt x="3965780" y="1882849"/>
                                  </a:lnTo>
                                  <a:lnTo>
                                    <a:pt x="3536816" y="1882849"/>
                                  </a:lnTo>
                                  <a:lnTo>
                                    <a:pt x="3536816" y="2788626"/>
                                  </a:lnTo>
                                  <a:lnTo>
                                    <a:pt x="3336164" y="2788626"/>
                                  </a:lnTo>
                                  <a:lnTo>
                                    <a:pt x="3336164" y="1707599"/>
                                  </a:lnTo>
                                  <a:lnTo>
                                    <a:pt x="2721508" y="1707599"/>
                                  </a:lnTo>
                                  <a:lnTo>
                                    <a:pt x="2721508" y="2710859"/>
                                  </a:lnTo>
                                  <a:lnTo>
                                    <a:pt x="2520856" y="2710859"/>
                                  </a:lnTo>
                                  <a:close/>
                                  <a:moveTo>
                                    <a:pt x="1705727" y="200652"/>
                                  </a:moveTo>
                                  <a:lnTo>
                                    <a:pt x="1906379" y="200652"/>
                                  </a:lnTo>
                                  <a:lnTo>
                                    <a:pt x="1906379" y="1306295"/>
                                  </a:lnTo>
                                  <a:lnTo>
                                    <a:pt x="2508335" y="1306295"/>
                                  </a:lnTo>
                                  <a:lnTo>
                                    <a:pt x="2508335" y="1506947"/>
                                  </a:lnTo>
                                  <a:lnTo>
                                    <a:pt x="1906379" y="1506947"/>
                                  </a:lnTo>
                                  <a:lnTo>
                                    <a:pt x="1906379" y="2608477"/>
                                  </a:lnTo>
                                  <a:lnTo>
                                    <a:pt x="1705727" y="2608477"/>
                                  </a:lnTo>
                                  <a:close/>
                                  <a:moveTo>
                                    <a:pt x="986562" y="200652"/>
                                  </a:moveTo>
                                  <a:lnTo>
                                    <a:pt x="1187214" y="200652"/>
                                  </a:lnTo>
                                  <a:lnTo>
                                    <a:pt x="1187214" y="3612116"/>
                                  </a:lnTo>
                                  <a:lnTo>
                                    <a:pt x="986562" y="3612116"/>
                                  </a:lnTo>
                                  <a:lnTo>
                                    <a:pt x="986562" y="2838909"/>
                                  </a:lnTo>
                                  <a:lnTo>
                                    <a:pt x="600014" y="2838909"/>
                                  </a:lnTo>
                                  <a:lnTo>
                                    <a:pt x="600014" y="2641799"/>
                                  </a:lnTo>
                                  <a:lnTo>
                                    <a:pt x="200652" y="2641799"/>
                                  </a:lnTo>
                                  <a:lnTo>
                                    <a:pt x="200652" y="3118899"/>
                                  </a:lnTo>
                                  <a:lnTo>
                                    <a:pt x="384605" y="3118899"/>
                                  </a:lnTo>
                                  <a:lnTo>
                                    <a:pt x="384605" y="3520203"/>
                                  </a:lnTo>
                                  <a:lnTo>
                                    <a:pt x="183953" y="3520203"/>
                                  </a:lnTo>
                                  <a:lnTo>
                                    <a:pt x="183953" y="3141857"/>
                                  </a:lnTo>
                                  <a:lnTo>
                                    <a:pt x="0" y="3141857"/>
                                  </a:lnTo>
                                  <a:lnTo>
                                    <a:pt x="0" y="2439575"/>
                                  </a:lnTo>
                                  <a:lnTo>
                                    <a:pt x="200652" y="2439575"/>
                                  </a:lnTo>
                                  <a:lnTo>
                                    <a:pt x="200652" y="2441147"/>
                                  </a:lnTo>
                                  <a:lnTo>
                                    <a:pt x="610687" y="2441147"/>
                                  </a:lnTo>
                                  <a:lnTo>
                                    <a:pt x="610687" y="2638257"/>
                                  </a:lnTo>
                                  <a:lnTo>
                                    <a:pt x="986562" y="2638257"/>
                                  </a:lnTo>
                                  <a:close/>
                                  <a:moveTo>
                                    <a:pt x="1187214" y="0"/>
                                  </a:moveTo>
                                  <a:lnTo>
                                    <a:pt x="1688844" y="0"/>
                                  </a:lnTo>
                                  <a:lnTo>
                                    <a:pt x="1688844" y="200652"/>
                                  </a:lnTo>
                                  <a:lnTo>
                                    <a:pt x="1187214" y="200652"/>
                                  </a:lnTo>
                                  <a:close/>
                                </a:path>
                              </a:pathLst>
                            </a:cu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51690287" name="TextBox 19"/>
                        <wps:cNvSpPr txBox="1"/>
                        <wps:spPr>
                          <a:xfrm>
                            <a:off x="96744" y="0"/>
                            <a:ext cx="3708412" cy="677650"/>
                          </a:xfrm>
                          <a:prstGeom prst="rect">
                            <a:avLst/>
                          </a:prstGeom>
                          <a:noFill/>
                        </wps:spPr>
                        <wps:txbx>
                          <w:txbxContent>
                            <w:p w:rsidR="0038702E" w:rsidRDefault="0038702E" w:rsidP="0038702E">
                              <w:pPr>
                                <w:pStyle w:val="NormalWeb"/>
                                <w:bidi/>
                                <w:spacing w:before="0" w:beforeAutospacing="0" w:after="0" w:afterAutospacing="0"/>
                                <w:jc w:val="center"/>
                                <w:rPr>
                                  <w:lang w:bidi="ar-SY"/>
                                </w:rPr>
                              </w:pPr>
                              <w:r>
                                <w:rPr>
                                  <w:rFonts w:ascii="Adobe Arabic" w:hAnsi="Adobe Arabic" w:cs="Adobe Arabic" w:hint="cs"/>
                                  <w:b/>
                                  <w:bCs/>
                                  <w:color w:val="2B5474"/>
                                  <w:kern w:val="24"/>
                                  <w:sz w:val="36"/>
                                  <w:szCs w:val="36"/>
                                  <w:rtl/>
                                </w:rPr>
                                <w:t>التواصل والتنسيق</w:t>
                              </w:r>
                            </w:p>
                          </w:txbxContent>
                        </wps:txbx>
                        <wps:bodyPr wrap="square" rtlCol="0">
                          <a:spAutoFit/>
                        </wps:bodyPr>
                      </wps:wsp>
                      <wps:wsp>
                        <wps:cNvPr id="1388494893" name="TextBox 22"/>
                        <wps:cNvSpPr txBox="1"/>
                        <wps:spPr>
                          <a:xfrm>
                            <a:off x="0" y="1740577"/>
                            <a:ext cx="3387370" cy="677650"/>
                          </a:xfrm>
                          <a:prstGeom prst="rect">
                            <a:avLst/>
                          </a:prstGeom>
                          <a:noFill/>
                        </wps:spPr>
                        <wps:txbx>
                          <w:txbxContent>
                            <w:p w:rsidR="0038702E" w:rsidRPr="0038702E" w:rsidRDefault="0038702E" w:rsidP="0038702E">
                              <w:pPr>
                                <w:pStyle w:val="NormalWeb"/>
                                <w:bidi/>
                                <w:spacing w:before="0" w:beforeAutospacing="0" w:after="0" w:afterAutospacing="0"/>
                                <w:jc w:val="center"/>
                                <w:rPr>
                                  <w:rFonts w:ascii="Adobe Arabic" w:hAnsi="Adobe Arabic" w:cs="Adobe Arabic"/>
                                  <w:b/>
                                  <w:bCs/>
                                  <w:color w:val="343C4F"/>
                                  <w:kern w:val="24"/>
                                  <w:sz w:val="36"/>
                                  <w:szCs w:val="36"/>
                                </w:rPr>
                              </w:pPr>
                              <w:r w:rsidRPr="0038702E">
                                <w:rPr>
                                  <w:rFonts w:ascii="Adobe Arabic" w:hAnsi="Adobe Arabic" w:cs="Adobe Arabic"/>
                                  <w:b/>
                                  <w:bCs/>
                                  <w:color w:val="343C4F"/>
                                  <w:kern w:val="24"/>
                                  <w:sz w:val="36"/>
                                  <w:szCs w:val="36"/>
                                  <w:rtl/>
                                </w:rPr>
                                <w:t>التدريب والتوعية</w:t>
                              </w:r>
                            </w:p>
                          </w:txbxContent>
                        </wps:txbx>
                        <wps:bodyPr wrap="square" rtlCol="0">
                          <a:spAutoFit/>
                        </wps:bodyPr>
                      </wps:wsp>
                      <wps:wsp>
                        <wps:cNvPr id="32933108" name="TextBox 25"/>
                        <wps:cNvSpPr txBox="1"/>
                        <wps:spPr>
                          <a:xfrm>
                            <a:off x="828873" y="3446585"/>
                            <a:ext cx="3386106" cy="1173245"/>
                          </a:xfrm>
                          <a:prstGeom prst="rect">
                            <a:avLst/>
                          </a:prstGeom>
                          <a:noFill/>
                        </wps:spPr>
                        <wps:txbx>
                          <w:txbxContent>
                            <w:p w:rsidR="0038702E" w:rsidRDefault="0038702E" w:rsidP="0038702E">
                              <w:pPr>
                                <w:pStyle w:val="NormalWeb"/>
                                <w:bidi/>
                                <w:spacing w:before="0" w:beforeAutospacing="0" w:after="0" w:afterAutospacing="0"/>
                                <w:jc w:val="center"/>
                                <w:rPr>
                                  <w:lang w:bidi="ar-SY"/>
                                </w:rPr>
                              </w:pPr>
                              <w:r w:rsidRPr="0038702E">
                                <w:rPr>
                                  <w:rFonts w:ascii="Adobe Arabic" w:hAnsi="Adobe Arabic" w:cs="Adobe Arabic"/>
                                  <w:b/>
                                  <w:bCs/>
                                  <w:color w:val="579DA5"/>
                                  <w:kern w:val="24"/>
                                  <w:sz w:val="36"/>
                                  <w:szCs w:val="36"/>
                                  <w:rtl/>
                                </w:rPr>
                                <w:t>توفير المعدات والأدوات اللازمة</w:t>
                              </w:r>
                            </w:p>
                          </w:txbxContent>
                        </wps:txbx>
                        <wps:bodyPr wrap="square" rtlCol="0">
                          <a:spAutoFit/>
                        </wps:bodyPr>
                      </wps:wsp>
                      <wps:wsp>
                        <wps:cNvPr id="375307388" name="TextBox 27"/>
                        <wps:cNvSpPr txBox="1"/>
                        <wps:spPr>
                          <a:xfrm>
                            <a:off x="7744287" y="3430303"/>
                            <a:ext cx="3025882" cy="1173245"/>
                          </a:xfrm>
                          <a:prstGeom prst="rect">
                            <a:avLst/>
                          </a:prstGeom>
                          <a:noFill/>
                        </wps:spPr>
                        <wps:txbx>
                          <w:txbxContent>
                            <w:p w:rsidR="0038702E" w:rsidRPr="0038702E" w:rsidRDefault="0038702E" w:rsidP="0038702E">
                              <w:pPr>
                                <w:pStyle w:val="NormalWeb"/>
                                <w:bidi/>
                                <w:spacing w:before="0" w:beforeAutospacing="0" w:after="0" w:afterAutospacing="0"/>
                                <w:jc w:val="center"/>
                                <w:rPr>
                                  <w:rFonts w:ascii="Adobe Arabic" w:hAnsi="Adobe Arabic" w:cs="Adobe Arabic"/>
                                  <w:b/>
                                  <w:bCs/>
                                  <w:color w:val="2B5474"/>
                                  <w:kern w:val="24"/>
                                  <w:sz w:val="36"/>
                                  <w:szCs w:val="36"/>
                                </w:rPr>
                              </w:pPr>
                              <w:r w:rsidRPr="0038702E">
                                <w:rPr>
                                  <w:rFonts w:ascii="Adobe Arabic" w:hAnsi="Adobe Arabic" w:cs="Adobe Arabic"/>
                                  <w:b/>
                                  <w:bCs/>
                                  <w:color w:val="2B5474"/>
                                  <w:kern w:val="24"/>
                                  <w:sz w:val="36"/>
                                  <w:szCs w:val="36"/>
                                  <w:rtl/>
                                </w:rPr>
                                <w:t>تحديد المخاطر المحتملة</w:t>
                              </w:r>
                            </w:p>
                          </w:txbxContent>
                        </wps:txbx>
                        <wps:bodyPr wrap="square" rtlCol="0">
                          <a:spAutoFit/>
                        </wps:bodyPr>
                      </wps:wsp>
                      <wps:wsp>
                        <wps:cNvPr id="1322131463" name="TextBox 31"/>
                        <wps:cNvSpPr txBox="1"/>
                        <wps:spPr>
                          <a:xfrm>
                            <a:off x="8382477" y="1678347"/>
                            <a:ext cx="3024618" cy="677650"/>
                          </a:xfrm>
                          <a:prstGeom prst="rect">
                            <a:avLst/>
                          </a:prstGeom>
                          <a:noFill/>
                        </wps:spPr>
                        <wps:txbx>
                          <w:txbxContent>
                            <w:p w:rsidR="0038702E" w:rsidRPr="0038702E" w:rsidRDefault="0038702E" w:rsidP="0038702E">
                              <w:pPr>
                                <w:pStyle w:val="NormalWeb"/>
                                <w:bidi/>
                                <w:spacing w:before="0" w:beforeAutospacing="0" w:after="0" w:afterAutospacing="0"/>
                                <w:jc w:val="center"/>
                                <w:rPr>
                                  <w:rFonts w:ascii="Adobe Arabic" w:hAnsi="Adobe Arabic" w:cs="Adobe Arabic"/>
                                  <w:b/>
                                  <w:bCs/>
                                  <w:color w:val="343C4F"/>
                                  <w:kern w:val="24"/>
                                  <w:sz w:val="36"/>
                                  <w:szCs w:val="36"/>
                                </w:rPr>
                              </w:pPr>
                              <w:r w:rsidRPr="0038702E">
                                <w:rPr>
                                  <w:rFonts w:ascii="Adobe Arabic" w:hAnsi="Adobe Arabic" w:cs="Adobe Arabic"/>
                                  <w:b/>
                                  <w:bCs/>
                                  <w:color w:val="343C4F"/>
                                  <w:kern w:val="24"/>
                                  <w:sz w:val="36"/>
                                  <w:szCs w:val="36"/>
                                  <w:rtl/>
                                </w:rPr>
                                <w:t>وضع خطط الطوارئ</w:t>
                              </w:r>
                            </w:p>
                          </w:txbxContent>
                        </wps:txbx>
                        <wps:bodyPr wrap="square" rtlCol="0">
                          <a:sp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01D19ED" id="_x0000_s2471" style="width:451.25pt;height:182.7pt;mso-position-horizontal-relative:char;mso-position-vertical-relative:line" coordsize="114070,46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">
                <v:group id="그룹 2" o:spid="_x0000_s2472" style="position:absolute;left:38747;top:153;width:41505;height:39126" coordorigin="38747,153" coordsize="41505,39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">
                  <v:shape id="Freeform: Shape 23" o:spid="_x0000_s2473" style="position:absolute;left:42531;top:942;width:36502;height:37111;visibility:visible;mso-wrap-style:square;v-text-anchor:middle" coordsize="2337564,2376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" path="m1632503,r341240,536479l1338632,566281r72744,-140175l1336049,414609v-31242,-3172,-62941,-4797,-95020,-4797c727767,409811,311684,825893,311684,1339156v1,513263,416083,929345,929345,929345l1276800,2266695r6269,594c1587888,2277898,1931140,2074979,2146453,1724859v107657,-175060,168041,-362061,183137,-538702l2331676,1091239r5888,116608c2337564,1853347,1814282,2376629,1168782,2376629,523282,2376629,,1853347,,1207847,,562347,523282,39065,1168782,39065v121031,,237766,18397,347560,52546l1574009,112718,1632503,xe" fillcolor="#d8d8d8 [2732]" stroked="f" strokeweight="1pt">
                    <v:stroke joinstyle="miter"/>
                    <v:path arrowok="t" o:connecttype="custom" o:connectlocs="2549155,0;3082002,837713;2090275,884249;2203865,665365;2086242,647413;1937868,639922;486695,2091094;1937868,3542268;1993725,3539448;2003514,3540375;3351689,2693370;3637658,1852186;3640915,1703971;3650109,1886055;1825055,3711110;0,1886055;1825055,61000;2367770,143051;2457817,176009" o:connectangles="0,0,0,0,0,0,0,0,0,0,0,0,0,0,0,0,0,0,0"/>
                    <o:lock v:ext="edit" aspectratio="t"/>
                  </v:shape>
                  <v:oval id="타원 4" o:spid="_x0000_s2474" style="position:absolute;left:65562;top:31161;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" fillcolor="#2b5474" stroked="f" strokeweight="1pt">
                    <v:stroke joinstyle="miter"/>
                    <o:lock v:ext="edit" aspectratio="t"/>
                  </v:oval>
                  <v:oval id="타원 5" o:spid="_x0000_s2475" style="position:absolute;left:49547;top:30279;width:9000;height:9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" fillcolor="#579da5" stroked="f" strokeweight="1pt">
                    <v:stroke joinstyle="miter"/>
                    <o:lock v:ext="edit" aspectratio="t"/>
                  </v:oval>
                  <v:oval id="타원 6" o:spid="_x0000_s2476" style="position:absolute;left:38747;top:16474;width:10800;height:10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" fillcolor="#31394c" stroked="f" strokeweight="1pt">
                    <v:stroke joinstyle="miter"/>
                    <o:lock v:ext="edit" aspectratio="t"/>
                  </v:oval>
                  <v:oval id="타원 7" o:spid="_x0000_s2477" style="position:absolute;left:46901;top:153;width:12600;height:12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" fillcolor="#2b5474" stroked="f" strokeweight="1pt">
                    <v:stroke joinstyle="miter"/>
                    <o:lock v:ext="edit" aspectratio="t"/>
                  </v:oval>
                  <v:oval id="타원 8" o:spid="_x0000_s2478" style="position:absolute;left:74852;top:23938;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" fillcolor="#31394c" stroked="f" strokeweight="1pt">
                    <v:stroke joinstyle="miter"/>
                    <o:lock v:ext="edit" aspectratio="t"/>
                  </v:oval>
                </v:group>
                <v:group id="Group 18" o:spid="_x0000_s2479" style="position:absolute;left:55083;top:13351;width:11685;height:15426" coordorigin="55083,13351" coordsize="43670,5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">
                  <v:shape id="Rectangle 36" o:spid="_x0000_s2480" style="position:absolute;left:55333;top:15358;width:42946;height:53981;visibility:visible;mso-wrap-style:square;v-text-anchor:middle" coordsize="4294511,53980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" path="m1162213,r518513,l1680726,2407824r200652,l1881378,1306295r627177,l2508555,2407824r175431,l2683986,1456809r627177,l3311163,2407824r9215,l3320378,1649240r620402,l3940780,2107035r353731,l4294511,3912904r-353731,l3940780,4715513r-93552,l3847228,5398073r-2763260,l1083968,4814946r-124536,l959432,4325080r-250738,l708694,3823450r-250738,l457956,3319551r-196531,l261425,2935233,,2935233,,2441147r627177,l627177,2470757r261425,l888602,2510208r195366,l1083968,2407824r78245,l1162213,xe" fillcolor="#4472c4 [3204]" stroked="f" strokeweight="1pt">
                    <v:stroke joinstyle="miter"/>
                    <v:path arrowok="t"/>
                  </v:shape>
                  <v:shape id="Rectangle 14" o:spid="_x0000_s2481" style="position:absolute;left:55083;top:13351;width:43671;height:57653;visibility:visible;mso-wrap-style:square;v-text-anchor:middle" coordsize="4367084,5765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" path="m3965780,4113557r200652,l4166432,4916165r-193877,l3972555,5763466r-200652,l3771903,5763465r-2578383,l1193520,5765249r-200652,l992868,5009248r200652,l1193520,5562813r2578383,l3771903,4916165r193877,l3965780,4113557xm404924,3516123r200652,l605576,4024102r188477,l794053,4525732r197567,l991620,5027362r-200652,l790968,4525732r-197567,l593401,4056122r-188477,l404924,3516123xm4166432,2307688r200652,l4367084,4113556r-200652,l4166432,2307688xm3965780,1906384r200652,l4166432,2307688r-200652,l3965780,1906384xm2520856,1506947r200652,l3336164,1506947r,178093l3464150,1685040r,-2843l3965780,1682197r,200652l3536816,1882849r,905777l3336164,2788626r,-1081027l2721508,1707599r,1003260l2520856,2710859r,-1203912xm1705727,200652r200652,l1906379,1306295r601956,l2508335,1506947r-601956,l1906379,2608477r-200652,l1705727,200652xm986562,200652r200652,l1187214,3612116r-200652,l986562,2838909r-386548,l600014,2641799r-399362,l200652,3118899r183953,l384605,3520203r-200652,l183953,3141857,,3141857,,2439575r200652,l200652,2441147r410035,l610687,2638257r375875,l986562,200652xm1187214,r501630,l1688844,200652r-501630,l1187214,xe" fillcolor="black [3213]" stroked="f" strokeweight="1pt">
                    <v:stroke joinstyle="miter"/>
                    <v:path arrowok="t"/>
                  </v:shape>
                </v:group>
                <v:shape id="TextBox 19" o:spid="_x0000_s2482" type="#_x0000_t202" style="position:absolute;left:967;width:37084;height:6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" filled="f" stroked="f">
                  <v:textbox style="mso-fit-shape-to-text:t">
                    <w:txbxContent>
                      <w:p w14:paraId="38A558EC" w14:textId="47C4E31A" w:rsidR="0038702E" w:rsidRDefault="0038702E" w:rsidP="0038702E">
                        <w:pPr>
                          <w:pStyle w:val="NormalWeb"/>
                          <w:bidi/>
                          <w:spacing w:before="0" w:beforeAutospacing="0" w:after="0" w:afterAutospacing="0"/>
                          <w:jc w:val="center"/>
                          <w:rPr>
                            <w:lang w:bidi="ar-SY"/>
                          </w:rPr>
                        </w:pPr>
                        <w:r>
                          <w:rPr>
                            <w:rFonts w:ascii="Adobe Arabic" w:hAnsi="Adobe Arabic" w:cs="Adobe Arabic" w:hint="cs"/>
                            <w:b/>
                            <w:bCs/>
                            <w:color w:val="2B5474"/>
                            <w:kern w:val="24"/>
                            <w:sz w:val="36"/>
                            <w:szCs w:val="36"/>
                            <w:rtl/>
                          </w:rPr>
                          <w:t>التواصل والتنسيق</w:t>
                        </w:r>
                      </w:p>
                    </w:txbxContent>
                  </v:textbox>
                </v:shape>
                <v:shape id="TextBox 22" o:spid="_x0000_s2483" type="#_x0000_t202" style="position:absolute;top:17405;width:33873;height:6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" filled="f" stroked="f">
                  <v:textbox style="mso-fit-shape-to-text:t">
                    <w:txbxContent>
                      <w:p w14:paraId="57616EA9" w14:textId="7EBED127" w:rsidR="0038702E" w:rsidRPr="0038702E" w:rsidRDefault="0038702E" w:rsidP="0038702E">
                        <w:pPr>
                          <w:pStyle w:val="NormalWeb"/>
                          <w:bidi/>
                          <w:spacing w:before="0" w:beforeAutospacing="0" w:after="0" w:afterAutospacing="0"/>
                          <w:jc w:val="center"/>
                          <w:rPr>
                            <w:rFonts w:ascii="Adobe Arabic" w:hAnsi="Adobe Arabic" w:cs="Adobe Arabic"/>
                            <w:b/>
                            <w:bCs/>
                            <w:color w:val="343C4F"/>
                            <w:kern w:val="24"/>
                            <w:sz w:val="36"/>
                            <w:szCs w:val="36"/>
                          </w:rPr>
                        </w:pPr>
                        <w:r w:rsidRPr="0038702E">
                          <w:rPr>
                            <w:rFonts w:ascii="Adobe Arabic" w:hAnsi="Adobe Arabic" w:cs="Adobe Arabic"/>
                            <w:b/>
                            <w:bCs/>
                            <w:color w:val="343C4F"/>
                            <w:kern w:val="24"/>
                            <w:sz w:val="36"/>
                            <w:szCs w:val="36"/>
                            <w:rtl/>
                          </w:rPr>
                          <w:t>التدريب والتوعية</w:t>
                        </w:r>
                      </w:p>
                    </w:txbxContent>
                  </v:textbox>
                </v:shape>
                <v:shape id="TextBox 25" o:spid="_x0000_s2484" type="#_x0000_t202" style="position:absolute;left:8288;top:34465;width:33861;height:117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" filled="f" stroked="f">
                  <v:textbox style="mso-fit-shape-to-text:t">
                    <w:txbxContent>
                      <w:p w14:paraId="3F20BD6B" w14:textId="722C8B44" w:rsidR="0038702E" w:rsidRDefault="0038702E" w:rsidP="0038702E">
                        <w:pPr>
                          <w:pStyle w:val="NormalWeb"/>
                          <w:bidi/>
                          <w:spacing w:before="0" w:beforeAutospacing="0" w:after="0" w:afterAutospacing="0"/>
                          <w:jc w:val="center"/>
                          <w:rPr>
                            <w:lang w:bidi="ar-SY"/>
                          </w:rPr>
                        </w:pPr>
                        <w:r w:rsidRPr="0038702E">
                          <w:rPr>
                            <w:rFonts w:ascii="Adobe Arabic" w:hAnsi="Adobe Arabic" w:cs="Adobe Arabic"/>
                            <w:b/>
                            <w:bCs/>
                            <w:color w:val="579DA5"/>
                            <w:kern w:val="24"/>
                            <w:sz w:val="36"/>
                            <w:szCs w:val="36"/>
                            <w:rtl/>
                          </w:rPr>
                          <w:t>توفير المعدات والأدوات اللازمة</w:t>
                        </w:r>
                      </w:p>
                    </w:txbxContent>
                  </v:textbox>
                </v:shape>
                <v:shape id="TextBox 27" o:spid="_x0000_s2485" type="#_x0000_t202" style="position:absolute;left:77442;top:34303;width:30259;height:11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" filled="f" stroked="f">
                  <v:textbox style="mso-fit-shape-to-text:t">
                    <w:txbxContent>
                      <w:p w14:paraId="7A61B9F6" w14:textId="51D3E667" w:rsidR="0038702E" w:rsidRPr="0038702E" w:rsidRDefault="0038702E" w:rsidP="0038702E">
                        <w:pPr>
                          <w:pStyle w:val="NormalWeb"/>
                          <w:bidi/>
                          <w:spacing w:before="0" w:beforeAutospacing="0" w:after="0" w:afterAutospacing="0"/>
                          <w:jc w:val="center"/>
                          <w:rPr>
                            <w:rFonts w:ascii="Adobe Arabic" w:hAnsi="Adobe Arabic" w:cs="Adobe Arabic"/>
                            <w:b/>
                            <w:bCs/>
                            <w:color w:val="2B5474"/>
                            <w:kern w:val="24"/>
                            <w:sz w:val="36"/>
                            <w:szCs w:val="36"/>
                          </w:rPr>
                        </w:pPr>
                        <w:r w:rsidRPr="0038702E">
                          <w:rPr>
                            <w:rFonts w:ascii="Adobe Arabic" w:hAnsi="Adobe Arabic" w:cs="Adobe Arabic"/>
                            <w:b/>
                            <w:bCs/>
                            <w:color w:val="2B5474"/>
                            <w:kern w:val="24"/>
                            <w:sz w:val="36"/>
                            <w:szCs w:val="36"/>
                            <w:rtl/>
                          </w:rPr>
                          <w:t>تحديد المخاطر المحتملة</w:t>
                        </w:r>
                      </w:p>
                    </w:txbxContent>
                  </v:textbox>
                </v:shape>
                <v:shape id="TextBox 31" o:spid="_x0000_s2486" type="#_x0000_t202" style="position:absolute;left:83824;top:16783;width:30246;height:6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" filled="f" stroked="f">
                  <v:textbox style="mso-fit-shape-to-text:t">
                    <w:txbxContent>
                      <w:p w14:paraId="278DEF14" w14:textId="78F40FE0" w:rsidR="0038702E" w:rsidRPr="0038702E" w:rsidRDefault="0038702E" w:rsidP="0038702E">
                        <w:pPr>
                          <w:pStyle w:val="NormalWeb"/>
                          <w:bidi/>
                          <w:spacing w:before="0" w:beforeAutospacing="0" w:after="0" w:afterAutospacing="0"/>
                          <w:jc w:val="center"/>
                          <w:rPr>
                            <w:rFonts w:ascii="Adobe Arabic" w:hAnsi="Adobe Arabic" w:cs="Adobe Arabic"/>
                            <w:b/>
                            <w:bCs/>
                            <w:color w:val="343C4F"/>
                            <w:kern w:val="24"/>
                            <w:sz w:val="36"/>
                            <w:szCs w:val="36"/>
                          </w:rPr>
                        </w:pPr>
                        <w:r w:rsidRPr="0038702E">
                          <w:rPr>
                            <w:rFonts w:ascii="Adobe Arabic" w:hAnsi="Adobe Arabic" w:cs="Adobe Arabic"/>
                            <w:b/>
                            <w:bCs/>
                            <w:color w:val="343C4F"/>
                            <w:kern w:val="24"/>
                            <w:sz w:val="36"/>
                            <w:szCs w:val="36"/>
                            <w:rtl/>
                          </w:rPr>
                          <w:t>وضع خطط الطوارئ</w:t>
                        </w:r>
                      </w:p>
                    </w:txbxContent>
                  </v:textbox>
                </v:shape>
                <w10:anchorlock/>
              </v:group>
            </w:pict>
          </mc:Fallback>
        </mc:AlternateContent>
      </w:r>
    </w:p>
    <w:p w:rsidR="00FD172F" w:rsidRPr="006F0844" w:rsidRDefault="0038702E"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0CFDA5D6" wp14:editId="55EFA4E9">
                <wp:extent cx="5731510" cy="890905"/>
                <wp:effectExtent l="0" t="0" r="2540" b="23495"/>
                <wp:docPr id="152949267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49551291" name="مجموعة 749551291"/>
                        <wpg:cNvGrpSpPr/>
                        <wpg:grpSpPr>
                          <a:xfrm>
                            <a:off x="0" y="0"/>
                            <a:ext cx="5731510" cy="895351"/>
                            <a:chOff x="0" y="0"/>
                            <a:chExt cx="5878196" cy="918845"/>
                          </a:xfrm>
                        </wpg:grpSpPr>
                        <wpg:grpSp>
                          <wpg:cNvPr id="113041620" name="مجموعة 113041620"/>
                          <wpg:cNvGrpSpPr/>
                          <wpg:grpSpPr>
                            <a:xfrm>
                              <a:off x="0" y="0"/>
                              <a:ext cx="5878196" cy="918845"/>
                              <a:chOff x="0" y="0"/>
                              <a:chExt cx="6240348" cy="919070"/>
                            </a:xfrm>
                          </wpg:grpSpPr>
                          <wpg:grpSp>
                            <wpg:cNvPr id="555181203" name="مجموعة 555181203"/>
                            <wpg:cNvGrpSpPr/>
                            <wpg:grpSpPr>
                              <a:xfrm>
                                <a:off x="0" y="169208"/>
                                <a:ext cx="5433072" cy="580613"/>
                                <a:chOff x="0" y="169208"/>
                                <a:chExt cx="5433072" cy="580613"/>
                              </a:xfrm>
                            </wpg:grpSpPr>
                            <wps:wsp>
                              <wps:cNvPr id="14351994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366355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63798570" name="شكل بيضاوي 156379857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623518" name="مربع نص 41"/>
                          <wps:cNvSpPr txBox="1"/>
                          <wps:spPr>
                            <a:xfrm>
                              <a:off x="204484" y="256541"/>
                              <a:ext cx="4616122" cy="379598"/>
                            </a:xfrm>
                            <a:prstGeom prst="rect">
                              <a:avLst/>
                            </a:prstGeom>
                            <a:noFill/>
                          </wps:spPr>
                          <wps:txbx>
                            <w:txbxContent>
                              <w:p w:rsidR="0038702E" w:rsidRPr="00767863" w:rsidRDefault="0038702E" w:rsidP="0038702E">
                                <w:pPr>
                                  <w:pStyle w:val="a0"/>
                                  <w:rPr>
                                    <w:sz w:val="40"/>
                                    <w:szCs w:val="40"/>
                                    <w:lang w:bidi="ar-SY"/>
                                  </w:rPr>
                                </w:pPr>
                                <w:r w:rsidRPr="006F0844">
                                  <w:rPr>
                                    <w:sz w:val="40"/>
                                    <w:szCs w:val="40"/>
                                    <w:rtl/>
                                  </w:rPr>
                                  <w:t>وضع خطط الطوارئ:</w:t>
                                </w:r>
                              </w:p>
                            </w:txbxContent>
                          </wps:txbx>
                          <wps:bodyPr wrap="square" rtlCol="1">
                            <a:spAutoFit/>
                          </wps:bodyPr>
                        </wps:wsp>
                      </wpg:grpSp>
                      <pic:pic xmlns:pic="http://schemas.openxmlformats.org/drawingml/2006/picture">
                        <pic:nvPicPr>
                          <pic:cNvPr id="343600757" name="صورة 343600757"/>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CFDA5D6" id="_x0000_s248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eTUThqEHAAAI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749551291" o:spid="_x0000_s24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">
                  <v:group id="مجموعة 113041620" o:spid="_x0000_s24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">
                    <v:group id="مجموعة 555181203" o:spid="_x0000_s24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">
                      <v:shape id="شكل حر 50" o:spid="_x0000_s24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" fillcolor="#579da5" stroked="f" strokeweight="1pt">
                        <v:stroke joinstyle="miter"/>
                      </v:roundrect>
                    </v:group>
                    <v:oval id="شكل بيضاوي 1563798570" o:spid="_x0000_s24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" filled="f" strokecolor="#2b5474" strokeweight="1pt">
                      <v:stroke joinstyle="miter"/>
                    </v:oval>
                  </v:group>
                  <v:shape id="مربع نص 41" o:spid="_x0000_s2494"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" filled="f" stroked="f">
                    <v:textbox style="mso-fit-shape-to-text:t">
                      <w:txbxContent>
                        <w:p w14:paraId="76C7B457" w14:textId="1504FA95" w:rsidR="0038702E" w:rsidRPr="00767863" w:rsidRDefault="0038702E" w:rsidP="0038702E">
                          <w:pPr>
                            <w:pStyle w:val="a0"/>
                            <w:rPr>
                              <w:sz w:val="40"/>
                              <w:szCs w:val="40"/>
                              <w:lang w:bidi="ar-SY"/>
                            </w:rPr>
                          </w:pPr>
                          <w:r w:rsidRPr="006F0844">
                            <w:rPr>
                              <w:sz w:val="40"/>
                              <w:szCs w:val="40"/>
                              <w:rtl/>
                            </w:rPr>
                            <w:t>وضع خطط الطوارئ:</w:t>
                          </w:r>
                        </w:p>
                      </w:txbxContent>
                    </v:textbox>
                  </v:shape>
                </v:group>
                <v:shape id="صورة 343600757" o:spid="_x0000_s249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">
                  <v:imagedata r:id="rId74" o:title=""/>
                </v:shape>
                <w10:anchorlock/>
              </v:group>
            </w:pict>
          </mc:Fallback>
        </mc:AlternateContent>
      </w:r>
    </w:p>
    <w:p w:rsidR="00FD172F" w:rsidRPr="006F0844" w:rsidRDefault="00FD172F" w:rsidP="0038702E">
      <w:r w:rsidRPr="006F0844">
        <w:rPr>
          <w:rtl/>
        </w:rPr>
        <w:t>يجب وضع خطط الطوارئ المناسبة وتدريب الفرق على تنفيذ هذه الخطط. يجب أن تشمل هذه الخطط الإجراءات المناسبة للتعامل مع الحالات الطارئة المختلفة، مثل التدافعات والحرائق والانهيارات الهيكلية والهجمات الإرهابية.</w:t>
      </w:r>
    </w:p>
    <w:p w:rsidR="00FD172F" w:rsidRPr="006F0844" w:rsidRDefault="0038702E"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44853882" wp14:editId="65965EB3">
                <wp:extent cx="5731510" cy="890905"/>
                <wp:effectExtent l="0" t="0" r="2540" b="23495"/>
                <wp:docPr id="5318248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35461413" name="مجموعة 635461413"/>
                        <wpg:cNvGrpSpPr/>
                        <wpg:grpSpPr>
                          <a:xfrm>
                            <a:off x="0" y="0"/>
                            <a:ext cx="5731510" cy="895351"/>
                            <a:chOff x="0" y="0"/>
                            <a:chExt cx="5878196" cy="918845"/>
                          </a:xfrm>
                        </wpg:grpSpPr>
                        <wpg:grpSp>
                          <wpg:cNvPr id="2042261079" name="مجموعة 2042261079"/>
                          <wpg:cNvGrpSpPr/>
                          <wpg:grpSpPr>
                            <a:xfrm>
                              <a:off x="0" y="0"/>
                              <a:ext cx="5878196" cy="918845"/>
                              <a:chOff x="0" y="0"/>
                              <a:chExt cx="6240348" cy="919070"/>
                            </a:xfrm>
                          </wpg:grpSpPr>
                          <wpg:grpSp>
                            <wpg:cNvPr id="830037942" name="مجموعة 830037942"/>
                            <wpg:cNvGrpSpPr/>
                            <wpg:grpSpPr>
                              <a:xfrm>
                                <a:off x="0" y="169208"/>
                                <a:ext cx="5433072" cy="580613"/>
                                <a:chOff x="0" y="169208"/>
                                <a:chExt cx="5433072" cy="580613"/>
                              </a:xfrm>
                            </wpg:grpSpPr>
                            <wps:wsp>
                              <wps:cNvPr id="16531081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588797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8224856" name="شكل بيضاوي 168822485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56549934" name="مربع نص 41"/>
                          <wps:cNvSpPr txBox="1"/>
                          <wps:spPr>
                            <a:xfrm>
                              <a:off x="204484" y="256541"/>
                              <a:ext cx="4616122" cy="379598"/>
                            </a:xfrm>
                            <a:prstGeom prst="rect">
                              <a:avLst/>
                            </a:prstGeom>
                            <a:noFill/>
                          </wps:spPr>
                          <wps:txbx>
                            <w:txbxContent>
                              <w:p w:rsidR="0038702E" w:rsidRPr="00767863" w:rsidRDefault="0038702E" w:rsidP="0038702E">
                                <w:pPr>
                                  <w:pStyle w:val="a0"/>
                                  <w:rPr>
                                    <w:sz w:val="40"/>
                                    <w:szCs w:val="40"/>
                                    <w:lang w:bidi="ar-SY"/>
                                  </w:rPr>
                                </w:pPr>
                                <w:r w:rsidRPr="006F0844">
                                  <w:rPr>
                                    <w:sz w:val="40"/>
                                    <w:szCs w:val="40"/>
                                    <w:rtl/>
                                  </w:rPr>
                                  <w:t>تحديد المخاطر المحتملة:</w:t>
                                </w:r>
                              </w:p>
                            </w:txbxContent>
                          </wps:txbx>
                          <wps:bodyPr wrap="square" rtlCol="1">
                            <a:spAutoFit/>
                          </wps:bodyPr>
                        </wps:wsp>
                      </wpg:grpSp>
                      <pic:pic xmlns:pic="http://schemas.openxmlformats.org/drawingml/2006/picture">
                        <pic:nvPicPr>
                          <pic:cNvPr id="259119350" name="صورة 25911935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4853882" id="_x0000_s249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46HG/psHAAAK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635461413" o:spid="_x0000_s24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">
                  <v:group id="مجموعة 2042261079" o:spid="_x0000_s24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">
                    <v:group id="مجموعة 830037942" o:spid="_x0000_s24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">
                      <v:shape id="شكل حر 50" o:spid="_x0000_s25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" fillcolor="#579da5" stroked="f" strokeweight="1pt">
                        <v:stroke joinstyle="miter"/>
                      </v:roundrect>
                    </v:group>
                    <v:oval id="شكل بيضاوي 1688224856" o:spid="_x0000_s25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" filled="f" strokecolor="#2b5474" strokeweight="1pt">
                      <v:stroke joinstyle="miter"/>
                    </v:oval>
                  </v:group>
                  <v:shape id="مربع نص 41" o:spid="_x0000_s2503"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" filled="f" stroked="f">
                    <v:textbox style="mso-fit-shape-to-text:t">
                      <w:txbxContent>
                        <w:p w14:paraId="2EE5186D" w14:textId="2E377F74" w:rsidR="0038702E" w:rsidRPr="00767863" w:rsidRDefault="0038702E" w:rsidP="0038702E">
                          <w:pPr>
                            <w:pStyle w:val="a0"/>
                            <w:rPr>
                              <w:sz w:val="40"/>
                              <w:szCs w:val="40"/>
                              <w:lang w:bidi="ar-SY"/>
                            </w:rPr>
                          </w:pPr>
                          <w:r w:rsidRPr="006F0844">
                            <w:rPr>
                              <w:sz w:val="40"/>
                              <w:szCs w:val="40"/>
                              <w:rtl/>
                            </w:rPr>
                            <w:t>تحديد المخاطر المحتملة:</w:t>
                          </w:r>
                        </w:p>
                      </w:txbxContent>
                    </v:textbox>
                  </v:shape>
                </v:group>
                <v:shape id="صورة 259119350" o:spid="_x0000_s250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">
                  <v:imagedata r:id="rId74" o:title=""/>
                </v:shape>
                <w10:anchorlock/>
              </v:group>
            </w:pict>
          </mc:Fallback>
        </mc:AlternateContent>
      </w:r>
    </w:p>
    <w:p w:rsidR="00FD172F" w:rsidRPr="006F0844" w:rsidRDefault="00FD172F" w:rsidP="0038702E">
      <w:r w:rsidRPr="006F0844">
        <w:rPr>
          <w:rtl/>
        </w:rPr>
        <w:t>يجب تحديد المخاطر المحتملة للحالات الطارئة والتحضير لها. يمكن تحقيق ذلك عن طريق تقييم المنطقة وتحديد الأماكن التي قد تشكل مخاطر والتحضير لها.</w:t>
      </w:r>
    </w:p>
    <w:p w:rsidR="00FD172F" w:rsidRPr="006F0844" w:rsidRDefault="0038702E"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647562A" wp14:editId="54BBF3FC">
                <wp:extent cx="5731510" cy="890905"/>
                <wp:effectExtent l="0" t="0" r="2540" b="23495"/>
                <wp:docPr id="178346000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30000555" name="مجموعة 930000555"/>
                        <wpg:cNvGrpSpPr/>
                        <wpg:grpSpPr>
                          <a:xfrm>
                            <a:off x="0" y="0"/>
                            <a:ext cx="5731510" cy="895351"/>
                            <a:chOff x="0" y="0"/>
                            <a:chExt cx="5878196" cy="918845"/>
                          </a:xfrm>
                        </wpg:grpSpPr>
                        <wpg:grpSp>
                          <wpg:cNvPr id="1564299350" name="مجموعة 1564299350"/>
                          <wpg:cNvGrpSpPr/>
                          <wpg:grpSpPr>
                            <a:xfrm>
                              <a:off x="0" y="0"/>
                              <a:ext cx="5878196" cy="918845"/>
                              <a:chOff x="0" y="0"/>
                              <a:chExt cx="6240348" cy="919070"/>
                            </a:xfrm>
                          </wpg:grpSpPr>
                          <wpg:grpSp>
                            <wpg:cNvPr id="1681388845" name="مجموعة 1681388845"/>
                            <wpg:cNvGrpSpPr/>
                            <wpg:grpSpPr>
                              <a:xfrm>
                                <a:off x="0" y="169208"/>
                                <a:ext cx="5433072" cy="580613"/>
                                <a:chOff x="0" y="169208"/>
                                <a:chExt cx="5433072" cy="580613"/>
                              </a:xfrm>
                            </wpg:grpSpPr>
                            <wps:wsp>
                              <wps:cNvPr id="20958609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9062409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45907131" name="شكل بيضاوي 194590713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9321881" name="مربع نص 41"/>
                          <wps:cNvSpPr txBox="1"/>
                          <wps:spPr>
                            <a:xfrm>
                              <a:off x="204484" y="256541"/>
                              <a:ext cx="4616122" cy="379598"/>
                            </a:xfrm>
                            <a:prstGeom prst="rect">
                              <a:avLst/>
                            </a:prstGeom>
                            <a:noFill/>
                          </wps:spPr>
                          <wps:txbx>
                            <w:txbxContent>
                              <w:p w:rsidR="0038702E" w:rsidRPr="00767863" w:rsidRDefault="0038702E" w:rsidP="0038702E">
                                <w:pPr>
                                  <w:pStyle w:val="a0"/>
                                  <w:rPr>
                                    <w:sz w:val="40"/>
                                    <w:szCs w:val="40"/>
                                    <w:lang w:bidi="ar-SY"/>
                                  </w:rPr>
                                </w:pPr>
                                <w:r w:rsidRPr="006F0844">
                                  <w:rPr>
                                    <w:sz w:val="40"/>
                                    <w:szCs w:val="40"/>
                                    <w:rtl/>
                                  </w:rPr>
                                  <w:t>توفير المعدات والأدوات اللازمة:</w:t>
                                </w:r>
                              </w:p>
                            </w:txbxContent>
                          </wps:txbx>
                          <wps:bodyPr wrap="square" rtlCol="1">
                            <a:spAutoFit/>
                          </wps:bodyPr>
                        </wps:wsp>
                      </wpg:grpSp>
                      <pic:pic xmlns:pic="http://schemas.openxmlformats.org/drawingml/2006/picture">
                        <pic:nvPicPr>
                          <pic:cNvPr id="1766143775" name="صورة 1766143775"/>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647562A" id="_x0000_s250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">
                <v:group id="مجموعة 930000555" o:spid="_x0000_s25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">
                  <v:group id="مجموعة 1564299350" o:spid="_x0000_s25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">
                    <v:group id="مجموعة 1681388845" o:spid="_x0000_s25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">
                      <v:shape id="شكل حر 50" o:spid="_x0000_s25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" fillcolor="#579da5" stroked="f" strokeweight="1pt">
                        <v:stroke joinstyle="miter"/>
                      </v:roundrect>
                    </v:group>
                    <v:oval id="شكل بيضاوي 1945907131" o:spid="_x0000_s25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" filled="f" strokecolor="#2b5474" strokeweight="1pt">
                      <v:stroke joinstyle="miter"/>
                    </v:oval>
                  </v:group>
                  <v:shape id="مربع نص 41" o:spid="_x0000_s2512"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" filled="f" stroked="f">
                    <v:textbox style="mso-fit-shape-to-text:t">
                      <w:txbxContent>
                        <w:p w14:paraId="4624F901" w14:textId="24D8075D" w:rsidR="0038702E" w:rsidRPr="00767863" w:rsidRDefault="0038702E" w:rsidP="0038702E">
                          <w:pPr>
                            <w:pStyle w:val="a0"/>
                            <w:rPr>
                              <w:sz w:val="40"/>
                              <w:szCs w:val="40"/>
                              <w:lang w:bidi="ar-SY"/>
                            </w:rPr>
                          </w:pPr>
                          <w:r w:rsidRPr="006F0844">
                            <w:rPr>
                              <w:sz w:val="40"/>
                              <w:szCs w:val="40"/>
                              <w:rtl/>
                            </w:rPr>
                            <w:t>توفير المعدات والأدوات اللازمة:</w:t>
                          </w:r>
                        </w:p>
                      </w:txbxContent>
                    </v:textbox>
                  </v:shape>
                </v:group>
                <v:shape id="صورة 1766143775" o:spid="_x0000_s251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">
                  <v:imagedata r:id="rId74" o:title=""/>
                </v:shape>
                <w10:anchorlock/>
              </v:group>
            </w:pict>
          </mc:Fallback>
        </mc:AlternateContent>
      </w:r>
    </w:p>
    <w:p w:rsidR="00FD172F" w:rsidRPr="006F0844" w:rsidRDefault="00FD172F" w:rsidP="0038702E">
      <w:r w:rsidRPr="006F0844">
        <w:rPr>
          <w:rtl/>
        </w:rPr>
        <w:t>يجب توفير المعدات والأدوات اللازمة للفرق المعنية بالطوارئ، مثل فرق الإسعافات الأولية وفرق الإطفاء وفرق الأمن والسلامة. يجب أن تكون هذه المعدات متوفرة بشكل دائم وجاهزة للاستخدام الفوري.</w:t>
      </w:r>
    </w:p>
    <w:p w:rsidR="00FD172F" w:rsidRPr="006F0844" w:rsidRDefault="0038702E" w:rsidP="00FD172F">
      <w:pPr>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1243619B" wp14:editId="498BE728">
                <wp:extent cx="5731510" cy="890905"/>
                <wp:effectExtent l="0" t="0" r="2540" b="23495"/>
                <wp:docPr id="93066456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6850852" name="مجموعة 66850852"/>
                        <wpg:cNvGrpSpPr/>
                        <wpg:grpSpPr>
                          <a:xfrm>
                            <a:off x="0" y="0"/>
                            <a:ext cx="5731510" cy="895351"/>
                            <a:chOff x="0" y="0"/>
                            <a:chExt cx="5878196" cy="918845"/>
                          </a:xfrm>
                        </wpg:grpSpPr>
                        <wpg:grpSp>
                          <wpg:cNvPr id="1354282299" name="مجموعة 1354282299"/>
                          <wpg:cNvGrpSpPr/>
                          <wpg:grpSpPr>
                            <a:xfrm>
                              <a:off x="0" y="0"/>
                              <a:ext cx="5878196" cy="918845"/>
                              <a:chOff x="0" y="0"/>
                              <a:chExt cx="6240348" cy="919070"/>
                            </a:xfrm>
                          </wpg:grpSpPr>
                          <wpg:grpSp>
                            <wpg:cNvPr id="864842930" name="مجموعة 864842930"/>
                            <wpg:cNvGrpSpPr/>
                            <wpg:grpSpPr>
                              <a:xfrm>
                                <a:off x="0" y="169208"/>
                                <a:ext cx="5433072" cy="580613"/>
                                <a:chOff x="0" y="169208"/>
                                <a:chExt cx="5433072" cy="580613"/>
                              </a:xfrm>
                            </wpg:grpSpPr>
                            <wps:wsp>
                              <wps:cNvPr id="6180023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4492473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3963040" name="شكل بيضاوي 190396304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68141753" name="مربع نص 41"/>
                          <wps:cNvSpPr txBox="1"/>
                          <wps:spPr>
                            <a:xfrm>
                              <a:off x="204484" y="256541"/>
                              <a:ext cx="4616122" cy="379598"/>
                            </a:xfrm>
                            <a:prstGeom prst="rect">
                              <a:avLst/>
                            </a:prstGeom>
                            <a:noFill/>
                          </wps:spPr>
                          <wps:txbx>
                            <w:txbxContent>
                              <w:p w:rsidR="0038702E" w:rsidRPr="00767863" w:rsidRDefault="0038702E" w:rsidP="0038702E">
                                <w:pPr>
                                  <w:pStyle w:val="a0"/>
                                  <w:rPr>
                                    <w:sz w:val="40"/>
                                    <w:szCs w:val="40"/>
                                    <w:lang w:bidi="ar-SY"/>
                                  </w:rPr>
                                </w:pPr>
                                <w:r w:rsidRPr="006F0844">
                                  <w:rPr>
                                    <w:sz w:val="40"/>
                                    <w:szCs w:val="40"/>
                                    <w:rtl/>
                                  </w:rPr>
                                  <w:t>التدريب والتوعية:</w:t>
                                </w:r>
                              </w:p>
                            </w:txbxContent>
                          </wps:txbx>
                          <wps:bodyPr wrap="square" rtlCol="1">
                            <a:spAutoFit/>
                          </wps:bodyPr>
                        </wps:wsp>
                      </wpg:grpSp>
                      <pic:pic xmlns:pic="http://schemas.openxmlformats.org/drawingml/2006/picture">
                        <pic:nvPicPr>
                          <pic:cNvPr id="1028944420" name="صورة 102894442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243619B" id="_x0000_s251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up8ijJsHAAAK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66850852" o:spid="_x0000_s25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">
                  <v:group id="مجموعة 1354282299" o:spid="_x0000_s25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">
                    <v:group id="مجموعة 864842930" o:spid="_x0000_s25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">
                      <v:shape id="شكل حر 50" o:spid="_x0000_s25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" fillcolor="#579da5" stroked="f" strokeweight="1pt">
                        <v:stroke joinstyle="miter"/>
                      </v:roundrect>
                    </v:group>
                    <v:oval id="شكل بيضاوي 1903963040" o:spid="_x0000_s25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" filled="f" strokecolor="#2b5474" strokeweight="1pt">
                      <v:stroke joinstyle="miter"/>
                    </v:oval>
                  </v:group>
                  <v:shape id="مربع نص 41" o:spid="_x0000_s2521"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" filled="f" stroked="f">
                    <v:textbox style="mso-fit-shape-to-text:t">
                      <w:txbxContent>
                        <w:p w14:paraId="151632CE" w14:textId="45002F05" w:rsidR="0038702E" w:rsidRPr="00767863" w:rsidRDefault="0038702E" w:rsidP="0038702E">
                          <w:pPr>
                            <w:pStyle w:val="a0"/>
                            <w:rPr>
                              <w:sz w:val="40"/>
                              <w:szCs w:val="40"/>
                              <w:lang w:bidi="ar-SY"/>
                            </w:rPr>
                          </w:pPr>
                          <w:r w:rsidRPr="006F0844">
                            <w:rPr>
                              <w:sz w:val="40"/>
                              <w:szCs w:val="40"/>
                              <w:rtl/>
                            </w:rPr>
                            <w:t>التدريب والتوعية:</w:t>
                          </w:r>
                        </w:p>
                      </w:txbxContent>
                    </v:textbox>
                  </v:shape>
                </v:group>
                <v:shape id="صورة 1028944420" o:spid="_x0000_s252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">
                  <v:imagedata r:id="rId74" o:title=""/>
                </v:shape>
                <w10:anchorlock/>
              </v:group>
            </w:pict>
          </mc:Fallback>
        </mc:AlternateContent>
      </w:r>
    </w:p>
    <w:p w:rsidR="00FD172F" w:rsidRPr="006F0844" w:rsidRDefault="00FD172F" w:rsidP="0038702E">
      <w:r w:rsidRPr="006F0844">
        <w:rPr>
          <w:rtl/>
        </w:rPr>
        <w:t>يجب تدريب جميع الفرق المعنية بالطوارئ وتوعيتهم بالإجراءات والخطط المناسبة لتحقيق الاستجابة السريعة والفعالة.</w:t>
      </w:r>
    </w:p>
    <w:p w:rsidR="00FD172F" w:rsidRPr="006F0844" w:rsidRDefault="0038702E"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57DF8308" wp14:editId="172FD6DB">
                <wp:extent cx="5731510" cy="890905"/>
                <wp:effectExtent l="0" t="0" r="2540" b="23495"/>
                <wp:docPr id="84355135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73259559" name="مجموعة 873259559"/>
                        <wpg:cNvGrpSpPr/>
                        <wpg:grpSpPr>
                          <a:xfrm>
                            <a:off x="0" y="0"/>
                            <a:ext cx="5731510" cy="895351"/>
                            <a:chOff x="0" y="0"/>
                            <a:chExt cx="5878196" cy="918845"/>
                          </a:xfrm>
                        </wpg:grpSpPr>
                        <wpg:grpSp>
                          <wpg:cNvPr id="428999345" name="مجموعة 428999345"/>
                          <wpg:cNvGrpSpPr/>
                          <wpg:grpSpPr>
                            <a:xfrm>
                              <a:off x="0" y="0"/>
                              <a:ext cx="5878196" cy="918845"/>
                              <a:chOff x="0" y="0"/>
                              <a:chExt cx="6240348" cy="919070"/>
                            </a:xfrm>
                          </wpg:grpSpPr>
                          <wpg:grpSp>
                            <wpg:cNvPr id="1190872941" name="مجموعة 1190872941"/>
                            <wpg:cNvGrpSpPr/>
                            <wpg:grpSpPr>
                              <a:xfrm>
                                <a:off x="0" y="169208"/>
                                <a:ext cx="5433072" cy="580613"/>
                                <a:chOff x="0" y="169208"/>
                                <a:chExt cx="5433072" cy="580613"/>
                              </a:xfrm>
                            </wpg:grpSpPr>
                            <wps:wsp>
                              <wps:cNvPr id="17316024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6357655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7573184" name="شكل بيضاوي 71757318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10144182" name="مربع نص 41"/>
                          <wps:cNvSpPr txBox="1"/>
                          <wps:spPr>
                            <a:xfrm>
                              <a:off x="204484" y="256541"/>
                              <a:ext cx="4616122" cy="379598"/>
                            </a:xfrm>
                            <a:prstGeom prst="rect">
                              <a:avLst/>
                            </a:prstGeom>
                            <a:noFill/>
                          </wps:spPr>
                          <wps:txbx>
                            <w:txbxContent>
                              <w:p w:rsidR="0038702E" w:rsidRPr="00767863" w:rsidRDefault="0038702E" w:rsidP="0038702E">
                                <w:pPr>
                                  <w:pStyle w:val="a0"/>
                                  <w:rPr>
                                    <w:sz w:val="40"/>
                                    <w:szCs w:val="40"/>
                                    <w:lang w:bidi="ar-SY"/>
                                  </w:rPr>
                                </w:pPr>
                                <w:r w:rsidRPr="006F0844">
                                  <w:rPr>
                                    <w:sz w:val="40"/>
                                    <w:szCs w:val="40"/>
                                    <w:rtl/>
                                  </w:rPr>
                                  <w:t>التواصل والتنسيق:</w:t>
                                </w:r>
                              </w:p>
                            </w:txbxContent>
                          </wps:txbx>
                          <wps:bodyPr wrap="square" rtlCol="1">
                            <a:spAutoFit/>
                          </wps:bodyPr>
                        </wps:wsp>
                      </wpg:grpSp>
                      <pic:pic xmlns:pic="http://schemas.openxmlformats.org/drawingml/2006/picture">
                        <pic:nvPicPr>
                          <pic:cNvPr id="429782517" name="صورة 429782517"/>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7DF8308" id="_x0000_s252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F+CWjoAcAAAk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873259559" o:spid="_x0000_s25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">
                  <v:group id="مجموعة 428999345" o:spid="_x0000_s25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">
                    <v:group id="مجموعة 1190872941" o:spid="_x0000_s25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">
                      <v:shape id="شكل حر 50" o:spid="_x0000_s25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" fillcolor="#579da5" stroked="f" strokeweight="1pt">
                        <v:stroke joinstyle="miter"/>
                      </v:roundrect>
                    </v:group>
                    <v:oval id="شكل بيضاوي 717573184" o:spid="_x0000_s25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" filled="f" strokecolor="#2b5474" strokeweight="1pt">
                      <v:stroke joinstyle="miter"/>
                    </v:oval>
                  </v:group>
                  <v:shape id="مربع نص 41" o:spid="_x0000_s2530"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" filled="f" stroked="f">
                    <v:textbox style="mso-fit-shape-to-text:t">
                      <w:txbxContent>
                        <w:p w14:paraId="07E0FB7A" w14:textId="3AB31B4E" w:rsidR="0038702E" w:rsidRPr="00767863" w:rsidRDefault="0038702E" w:rsidP="0038702E">
                          <w:pPr>
                            <w:pStyle w:val="a0"/>
                            <w:rPr>
                              <w:sz w:val="40"/>
                              <w:szCs w:val="40"/>
                              <w:lang w:bidi="ar-SY"/>
                            </w:rPr>
                          </w:pPr>
                          <w:r w:rsidRPr="006F0844">
                            <w:rPr>
                              <w:sz w:val="40"/>
                              <w:szCs w:val="40"/>
                              <w:rtl/>
                            </w:rPr>
                            <w:t>التواصل والتنسيق:</w:t>
                          </w:r>
                        </w:p>
                      </w:txbxContent>
                    </v:textbox>
                  </v:shape>
                </v:group>
                <v:shape id="صورة 429782517" o:spid="_x0000_s253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">
                  <v:imagedata r:id="rId74" o:title=""/>
                </v:shape>
                <w10:anchorlock/>
              </v:group>
            </w:pict>
          </mc:Fallback>
        </mc:AlternateContent>
      </w:r>
    </w:p>
    <w:p w:rsidR="00FD172F" w:rsidRPr="006F0844" w:rsidRDefault="00FD172F" w:rsidP="0038702E">
      <w:r w:rsidRPr="006F0844">
        <w:rPr>
          <w:rtl/>
        </w:rPr>
        <w:t>يجب التواصل والتنسيق المناسب بين جميع الفرق المعنية بالطوارئ والجهات المعنية، مثل الإدارات الحكومية والشرطة والإسعافات الأولية والإعلام، لتحقيق الاستجابة السريعة والفعالة.</w:t>
      </w:r>
    </w:p>
    <w:p w:rsidR="00FD172F" w:rsidRPr="0038702E" w:rsidRDefault="00FD172F" w:rsidP="0038702E">
      <w:r w:rsidRPr="006F0844">
        <w:rPr>
          <w:rtl/>
        </w:rPr>
        <w:t>بشكل عام، يجب الاستعداد للحالات الطارئة بشكل جيد وتحضير الخطط والإجراءات المناسبة لتحقيق الاستجابة السريعة والفعالة. يجب أن تكون هذه الخطط دائمًا قيد المراجعة والتحديث لتحسين الأداء والاستجابة للمخاطر المحتملة.</w:t>
      </w:r>
    </w:p>
    <w:p w:rsidR="00FD172F" w:rsidRPr="0038702E" w:rsidRDefault="00FD172F">
      <w:pPr>
        <w:pStyle w:val="bold"/>
        <w:keepNext/>
        <w:numPr>
          <w:ilvl w:val="0"/>
          <w:numId w:val="9"/>
        </w:numPr>
        <w:shd w:val="clear" w:color="auto" w:fill="F2F2F2" w:themeFill="background1" w:themeFillShade="F2"/>
        <w:spacing w:before="240" w:after="240"/>
        <w:jc w:val="both"/>
      </w:pPr>
      <w:r w:rsidRPr="0038702E">
        <w:rPr>
          <w:rFonts w:hint="cs"/>
          <w:rtl/>
        </w:rPr>
        <w:t>فوائد وإيجابيات:</w:t>
      </w:r>
    </w:p>
    <w:p w:rsidR="00FD172F" w:rsidRPr="006F0844" w:rsidRDefault="00FD172F" w:rsidP="0038702E">
      <w:r w:rsidRPr="006F0844">
        <w:rPr>
          <w:rtl/>
        </w:rPr>
        <w:t>توفر سرعة الاستجابة للمخاطر فوائد عديدة، منها:</w:t>
      </w:r>
    </w:p>
    <w:p w:rsidR="00FD172F" w:rsidRPr="0038702E" w:rsidRDefault="00FD172F">
      <w:pPr>
        <w:pStyle w:val="ListParagraph"/>
        <w:numPr>
          <w:ilvl w:val="0"/>
          <w:numId w:val="36"/>
        </w:numPr>
        <w:spacing w:line="360" w:lineRule="auto"/>
        <w:jc w:val="both"/>
        <w:rPr>
          <w:rFonts w:ascii="Adobe Arabic" w:hAnsi="Adobe Arabic" w:cs="Adobe Arabic"/>
          <w:color w:val="002060"/>
          <w:sz w:val="36"/>
          <w:szCs w:val="36"/>
        </w:rPr>
      </w:pPr>
      <w:r w:rsidRPr="0038702E">
        <w:rPr>
          <w:rFonts w:ascii="Adobe Arabic" w:hAnsi="Adobe Arabic" w:cs="Adobe Arabic"/>
          <w:b/>
          <w:bCs/>
          <w:color w:val="C00000"/>
          <w:sz w:val="36"/>
          <w:szCs w:val="36"/>
          <w:rtl/>
        </w:rPr>
        <w:t>تقليل الأضرار:</w:t>
      </w:r>
      <w:r w:rsidRPr="0038702E">
        <w:rPr>
          <w:rFonts w:ascii="Adobe Arabic" w:hAnsi="Adobe Arabic" w:cs="Adobe Arabic"/>
          <w:color w:val="C00000"/>
          <w:sz w:val="36"/>
          <w:szCs w:val="36"/>
          <w:rtl/>
        </w:rPr>
        <w:t xml:space="preserve"> </w:t>
      </w:r>
      <w:r w:rsidRPr="0038702E">
        <w:rPr>
          <w:rFonts w:ascii="Adobe Arabic" w:hAnsi="Adobe Arabic" w:cs="Adobe Arabic"/>
          <w:color w:val="002060"/>
          <w:sz w:val="36"/>
          <w:szCs w:val="36"/>
          <w:rtl/>
        </w:rPr>
        <w:t>تساعد سرعة الاستجابة على تقليل الأضرار الناتجة عن الحوادث والكوارث، مما يساعد على حماية الأرواح والممتلكات.</w:t>
      </w:r>
    </w:p>
    <w:p w:rsidR="00FD172F" w:rsidRPr="0038702E" w:rsidRDefault="00FD172F">
      <w:pPr>
        <w:pStyle w:val="ListParagraph"/>
        <w:numPr>
          <w:ilvl w:val="0"/>
          <w:numId w:val="36"/>
        </w:numPr>
        <w:spacing w:line="360" w:lineRule="auto"/>
        <w:jc w:val="both"/>
        <w:rPr>
          <w:rFonts w:ascii="Adobe Arabic" w:hAnsi="Adobe Arabic" w:cs="Adobe Arabic"/>
          <w:color w:val="002060"/>
          <w:sz w:val="36"/>
          <w:szCs w:val="36"/>
        </w:rPr>
      </w:pPr>
      <w:r w:rsidRPr="0038702E">
        <w:rPr>
          <w:rFonts w:ascii="Adobe Arabic" w:hAnsi="Adobe Arabic" w:cs="Adobe Arabic"/>
          <w:b/>
          <w:bCs/>
          <w:color w:val="C00000"/>
          <w:sz w:val="36"/>
          <w:szCs w:val="36"/>
          <w:rtl/>
        </w:rPr>
        <w:t>زيادة السلامة:</w:t>
      </w:r>
      <w:r w:rsidRPr="0038702E">
        <w:rPr>
          <w:rFonts w:ascii="Adobe Arabic" w:hAnsi="Adobe Arabic" w:cs="Adobe Arabic"/>
          <w:color w:val="002060"/>
          <w:sz w:val="36"/>
          <w:szCs w:val="36"/>
          <w:rtl/>
        </w:rPr>
        <w:t xml:space="preserve"> تعزز سرعة الاستجابة السلامة العامة للمجتمع، وتقلل من خطر الإصابات والوفيات.</w:t>
      </w:r>
    </w:p>
    <w:p w:rsidR="00FD172F" w:rsidRPr="0038702E" w:rsidRDefault="00FD172F">
      <w:pPr>
        <w:pStyle w:val="ListParagraph"/>
        <w:numPr>
          <w:ilvl w:val="0"/>
          <w:numId w:val="36"/>
        </w:numPr>
        <w:spacing w:line="360" w:lineRule="auto"/>
        <w:jc w:val="both"/>
        <w:rPr>
          <w:rFonts w:ascii="Adobe Arabic" w:hAnsi="Adobe Arabic" w:cs="Adobe Arabic"/>
          <w:color w:val="002060"/>
          <w:sz w:val="36"/>
          <w:szCs w:val="36"/>
        </w:rPr>
      </w:pPr>
      <w:r w:rsidRPr="0038702E">
        <w:rPr>
          <w:rFonts w:ascii="Adobe Arabic" w:hAnsi="Adobe Arabic" w:cs="Adobe Arabic"/>
          <w:b/>
          <w:bCs/>
          <w:color w:val="C00000"/>
          <w:sz w:val="36"/>
          <w:szCs w:val="36"/>
          <w:rtl/>
        </w:rPr>
        <w:t>تحسين الثقة:</w:t>
      </w:r>
      <w:r w:rsidRPr="0038702E">
        <w:rPr>
          <w:rFonts w:ascii="Adobe Arabic" w:hAnsi="Adobe Arabic" w:cs="Adobe Arabic"/>
          <w:color w:val="002060"/>
          <w:sz w:val="36"/>
          <w:szCs w:val="36"/>
          <w:rtl/>
        </w:rPr>
        <w:t xml:space="preserve"> تزيد سرعة الاستجابة من مستوى الثقة لدى الجمهور وتحسن صورة السلطات المسؤولة عن إدارة الحوادث والكوارث.</w:t>
      </w:r>
    </w:p>
    <w:p w:rsidR="00FD172F" w:rsidRPr="0038702E" w:rsidRDefault="00FD172F">
      <w:pPr>
        <w:pStyle w:val="ListParagraph"/>
        <w:numPr>
          <w:ilvl w:val="0"/>
          <w:numId w:val="36"/>
        </w:numPr>
        <w:spacing w:line="360" w:lineRule="auto"/>
        <w:jc w:val="both"/>
        <w:rPr>
          <w:rFonts w:ascii="Adobe Arabic" w:hAnsi="Adobe Arabic" w:cs="Adobe Arabic"/>
          <w:color w:val="002060"/>
          <w:sz w:val="36"/>
          <w:szCs w:val="36"/>
        </w:rPr>
      </w:pPr>
      <w:r w:rsidRPr="0038702E">
        <w:rPr>
          <w:rFonts w:ascii="Adobe Arabic" w:hAnsi="Adobe Arabic" w:cs="Adobe Arabic"/>
          <w:b/>
          <w:bCs/>
          <w:color w:val="C00000"/>
          <w:sz w:val="36"/>
          <w:szCs w:val="36"/>
          <w:rtl/>
        </w:rPr>
        <w:t>تقليل التكاليف:</w:t>
      </w:r>
      <w:r w:rsidRPr="0038702E">
        <w:rPr>
          <w:rFonts w:ascii="Adobe Arabic" w:hAnsi="Adobe Arabic" w:cs="Adobe Arabic"/>
          <w:color w:val="002060"/>
          <w:sz w:val="36"/>
          <w:szCs w:val="36"/>
          <w:rtl/>
        </w:rPr>
        <w:t xml:space="preserve"> تساعد سرعة الاستجابة على تقليل التكاليف المرتبطة بالحوادث والكوارث، مثل تكاليف الإصلاح والاستعادة والتأمين.</w:t>
      </w:r>
    </w:p>
    <w:p w:rsidR="00FD172F" w:rsidRPr="0038702E" w:rsidRDefault="00FD172F">
      <w:pPr>
        <w:pStyle w:val="ListParagraph"/>
        <w:numPr>
          <w:ilvl w:val="0"/>
          <w:numId w:val="36"/>
        </w:numPr>
        <w:spacing w:line="360" w:lineRule="auto"/>
        <w:jc w:val="both"/>
        <w:rPr>
          <w:rFonts w:ascii="Adobe Arabic" w:hAnsi="Adobe Arabic" w:cs="Adobe Arabic"/>
          <w:color w:val="002060"/>
          <w:sz w:val="36"/>
          <w:szCs w:val="36"/>
        </w:rPr>
      </w:pPr>
      <w:r w:rsidRPr="0038702E">
        <w:rPr>
          <w:rFonts w:ascii="Adobe Arabic" w:hAnsi="Adobe Arabic" w:cs="Adobe Arabic"/>
          <w:b/>
          <w:bCs/>
          <w:color w:val="C00000"/>
          <w:sz w:val="36"/>
          <w:szCs w:val="36"/>
          <w:rtl/>
        </w:rPr>
        <w:lastRenderedPageBreak/>
        <w:t>تحسين الإنتاجية:</w:t>
      </w:r>
      <w:r w:rsidRPr="0038702E">
        <w:rPr>
          <w:rFonts w:ascii="Adobe Arabic" w:hAnsi="Adobe Arabic" w:cs="Adobe Arabic"/>
          <w:color w:val="002060"/>
          <w:sz w:val="36"/>
          <w:szCs w:val="36"/>
          <w:rtl/>
        </w:rPr>
        <w:t xml:space="preserve"> تزيد سرعة الاستجابة من الإنتاجية وتقلل من تأثير الحوادث والكوارث على الأعمال والعمليات.</w:t>
      </w:r>
    </w:p>
    <w:p w:rsidR="00FD172F" w:rsidRPr="006F0844" w:rsidRDefault="00FD172F" w:rsidP="0038702E">
      <w:r w:rsidRPr="006F0844">
        <w:rPr>
          <w:rtl/>
        </w:rPr>
        <w:t>بشكل عام، تساعد سرعة الاستجابة للمخاطر على تعزيز السلامة والأمان وحماية المجتمع، مما يؤدي إلى تحسين جودة الحياة والتنمية المستدامة.</w:t>
      </w:r>
    </w:p>
    <w:p w:rsidR="0038702E" w:rsidRDefault="0038702E" w:rsidP="0038702E">
      <w:pPr>
        <w:rPr>
          <w:rtl/>
        </w:rPr>
      </w:pPr>
      <w:r w:rsidRPr="005E12F4">
        <w:rPr>
          <w:noProof/>
        </w:rPr>
        <mc:AlternateContent>
          <mc:Choice Requires="wpg">
            <w:drawing>
              <wp:inline distT="0" distB="0" distL="0" distR="0" wp14:anchorId="719A5C41" wp14:editId="21524390">
                <wp:extent cx="5711825" cy="715645"/>
                <wp:effectExtent l="0" t="0" r="22225" b="27305"/>
                <wp:docPr id="1071774508" name="مجموعة 1"/>
                <wp:cNvGraphicFramePr/>
                <a:graphic xmlns:a="http://schemas.openxmlformats.org/drawingml/2006/main">
                  <a:graphicData uri="http://schemas.microsoft.com/office/word/2010/wordprocessingGroup">
                    <wpg:wgp>
                      <wpg:cNvGrpSpPr/>
                      <wpg:grpSpPr>
                        <a:xfrm>
                          <a:off x="0" y="0"/>
                          <a:ext cx="5711825" cy="715645"/>
                          <a:chOff x="0" y="0"/>
                          <a:chExt cx="5712455" cy="715645"/>
                        </a:xfrm>
                      </wpg:grpSpPr>
                      <wpg:grpSp>
                        <wpg:cNvPr id="975214109" name="مجموعة 975214109"/>
                        <wpg:cNvGrpSpPr/>
                        <wpg:grpSpPr>
                          <a:xfrm>
                            <a:off x="0" y="141697"/>
                            <a:ext cx="5712455" cy="573946"/>
                            <a:chOff x="0" y="141698"/>
                            <a:chExt cx="6312597" cy="635537"/>
                          </a:xfrm>
                        </wpg:grpSpPr>
                        <wps:wsp>
                          <wps:cNvPr id="1417828254" name="مستطيل مستدير الزوايا 769901"/>
                          <wps:cNvSpPr/>
                          <wps:spPr>
                            <a:xfrm>
                              <a:off x="529983"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2926261" name="مربع نص 2072926261"/>
                          <wps:cNvSpPr txBox="1"/>
                          <wps:spPr>
                            <a:xfrm>
                              <a:off x="4157113" y="141698"/>
                              <a:ext cx="1344629" cy="407823"/>
                            </a:xfrm>
                            <a:prstGeom prst="rect">
                              <a:avLst/>
                            </a:prstGeom>
                            <a:noFill/>
                          </wps:spPr>
                          <wps:txbx>
                            <w:txbxContent>
                              <w:p w:rsidR="0038702E" w:rsidRDefault="0038702E" w:rsidP="0038702E">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wps:txbx>
                          <wps:bodyPr wrap="square" rtlCol="1">
                            <a:spAutoFit/>
                          </wps:bodyPr>
                        </wps:wsp>
                        <wps:wsp>
                          <wps:cNvPr id="1298365513" name="مستطيل مستدير الزوايا 769903"/>
                          <wps:cNvSpPr/>
                          <wps:spPr>
                            <a:xfrm>
                              <a:off x="0"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56276240" name="صورة 756276240"/>
                          <pic:cNvPicPr/>
                        </pic:nvPicPr>
                        <pic:blipFill>
                          <a:blip r:embed="rId38" cstate="print">
                            <a:extLst>
                              <a:ext uri="{28A0092B-C50C-407E-A947-70E740481C1C}">
                                <a14:useLocalDpi xmlns:a14="http://schemas.microsoft.com/office/drawing/2010/main" val="0"/>
                              </a:ext>
                            </a:extLst>
                          </a:blip>
                          <a:stretch>
                            <a:fillRect/>
                          </a:stretch>
                        </pic:blipFill>
                        <pic:spPr>
                          <a:xfrm>
                            <a:off x="4996175" y="0"/>
                            <a:ext cx="716280" cy="715645"/>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19A5C41" id="_x0000_s2532" style="width:449.75pt;height:56.35pt;mso-position-horizontal-relative:char;mso-position-vertical-relative:line" coordsize="57124,7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">
                <v:group id="مجموعة 975214109" o:spid="_x0000_s2533" style="position:absolute;top:1416;width:57124;height:5740" coordorigin=",1416" coordsize="63125,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">
                  <v:roundrect id="مستطيل مستدير الزوايا 769901" o:spid="_x0000_s2534" style="position:absolute;left:5299;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" fillcolor="#0969a0" strokecolor="#0969a0" strokeweight="1pt">
                    <v:stroke joinstyle="miter"/>
                  </v:roundrect>
                  <v:shape id="مربع نص 2072926261" o:spid="_x0000_s2535" type="#_x0000_t202" style="position:absolute;left:41571;top:1416;width:13446;height:4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" filled="f" stroked="f">
                    <v:textbox style="mso-fit-shape-to-text:t">
                      <w:txbxContent>
                        <w:p w14:paraId="5D6A54F0" w14:textId="77777777" w:rsidR="0038702E" w:rsidRDefault="0038702E" w:rsidP="0038702E">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v:textbox>
                  </v:shape>
                  <v:roundrect id="مستطيل مستدير الزوايا 769903" o:spid="_x0000_s2536" style="position:absolute;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" fillcolor="#0969a0" strokecolor="#0969a0" strokeweight="1pt">
                    <v:stroke joinstyle="miter"/>
                  </v:roundrect>
                </v:group>
                <v:shape id="صورة 756276240" o:spid="_x0000_s2537" type="#_x0000_t75" style="position:absolute;left:49961;width:7163;height:7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">
                  <v:imagedata r:id="rId39" o:title=""/>
                </v:shape>
                <w10:anchorlock/>
              </v:group>
            </w:pict>
          </mc:Fallback>
        </mc:AlternateContent>
      </w:r>
    </w:p>
    <w:p w:rsidR="0038702E" w:rsidRPr="007849B9" w:rsidRDefault="0038702E" w:rsidP="0038702E">
      <w:r w:rsidRPr="007849B9">
        <w:rPr>
          <w:rtl/>
        </w:rPr>
        <w:t xml:space="preserve">نشاط تعاوني يتحدث عن فوائد الإجراءات الأمنية في إدارة الحشود بشكل فعال. </w:t>
      </w:r>
      <w:hyperlink r:id="rId114" w:history="1">
        <w:r w:rsidRPr="00F9337C">
          <w:rPr>
            <w:rStyle w:val="Hyperlink"/>
            <w:rtl/>
          </w:rPr>
          <w:t>وفيما يلي تصميم للنشاط</w:t>
        </w:r>
      </w:hyperlink>
      <w:r w:rsidRPr="007849B9">
        <w:rPr>
          <w:rtl/>
        </w:rPr>
        <w:t>:</w:t>
      </w:r>
    </w:p>
    <w:tbl>
      <w:tblPr>
        <w:tblStyle w:val="TableGrid"/>
        <w:bidiVisual/>
        <w:tblW w:w="0" w:type="auto"/>
        <w:tblInd w:w="57"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2146"/>
        <w:gridCol w:w="6793"/>
      </w:tblGrid>
      <w:tr w:rsidR="0038702E" w:rsidTr="00071E4E">
        <w:tc>
          <w:tcPr>
            <w:tcW w:w="2146" w:type="dxa"/>
            <w:vAlign w:val="center"/>
          </w:tcPr>
          <w:p w:rsidR="0038702E" w:rsidRDefault="0038702E">
            <w:pPr>
              <w:pStyle w:val="bold"/>
              <w:numPr>
                <w:ilvl w:val="0"/>
                <w:numId w:val="15"/>
              </w:numPr>
              <w:rPr>
                <w:rtl/>
                <w:lang w:bidi="ar-SY"/>
              </w:rPr>
            </w:pPr>
            <w:r>
              <w:rPr>
                <w:rFonts w:hint="cs"/>
                <w:rtl/>
                <w:lang w:bidi="ar-SY"/>
              </w:rPr>
              <w:t>مدة النشاط</w:t>
            </w:r>
          </w:p>
        </w:tc>
        <w:tc>
          <w:tcPr>
            <w:tcW w:w="6793" w:type="dxa"/>
          </w:tcPr>
          <w:p w:rsidR="0038702E" w:rsidRPr="00C64A1C" w:rsidRDefault="0038702E" w:rsidP="00071E4E">
            <w:pPr>
              <w:pStyle w:val="NoSpacing"/>
              <w:spacing w:line="360" w:lineRule="auto"/>
              <w:jc w:val="both"/>
              <w:rPr>
                <w:color w:val="FF0000"/>
                <w:sz w:val="40"/>
                <w:szCs w:val="40"/>
                <w:rtl/>
              </w:rPr>
            </w:pPr>
            <w:r w:rsidRPr="00C64A1C">
              <w:rPr>
                <w:rFonts w:hint="cs"/>
                <w:color w:val="002060"/>
                <w:rtl/>
                <w:lang w:bidi="ar-SY"/>
              </w:rPr>
              <w:t>20 دقيقة.</w:t>
            </w:r>
          </w:p>
        </w:tc>
      </w:tr>
      <w:tr w:rsidR="0038702E" w:rsidTr="00071E4E">
        <w:tc>
          <w:tcPr>
            <w:tcW w:w="2146" w:type="dxa"/>
            <w:vAlign w:val="center"/>
          </w:tcPr>
          <w:p w:rsidR="0038702E" w:rsidRDefault="0038702E">
            <w:pPr>
              <w:pStyle w:val="bold"/>
              <w:numPr>
                <w:ilvl w:val="0"/>
                <w:numId w:val="22"/>
              </w:numPr>
              <w:rPr>
                <w:rtl/>
                <w:lang w:bidi="ar-SY"/>
              </w:rPr>
            </w:pPr>
            <w:r>
              <w:rPr>
                <w:rFonts w:hint="cs"/>
                <w:rtl/>
                <w:lang w:bidi="ar-SY"/>
              </w:rPr>
              <w:t>اسم النشاط</w:t>
            </w:r>
          </w:p>
        </w:tc>
        <w:tc>
          <w:tcPr>
            <w:tcW w:w="6793" w:type="dxa"/>
          </w:tcPr>
          <w:p w:rsidR="0038702E" w:rsidRPr="00EE6CEF" w:rsidRDefault="0038702E" w:rsidP="00071E4E">
            <w:pPr>
              <w:pStyle w:val="NoSpacing"/>
              <w:spacing w:line="360" w:lineRule="auto"/>
              <w:jc w:val="both"/>
              <w:rPr>
                <w:rFonts w:eastAsia="Times New Roman"/>
                <w:color w:val="000000" w:themeColor="text1"/>
                <w:sz w:val="40"/>
                <w:szCs w:val="40"/>
                <w:rtl/>
              </w:rPr>
            </w:pPr>
            <w:r w:rsidRPr="0038702E">
              <w:rPr>
                <w:color w:val="002060"/>
                <w:rtl/>
                <w:lang w:bidi="ar-SY"/>
              </w:rPr>
              <w:t>الأمن والسلامة في إدارة الحشود.</w:t>
            </w:r>
          </w:p>
        </w:tc>
      </w:tr>
      <w:tr w:rsidR="0038702E" w:rsidTr="00071E4E">
        <w:tc>
          <w:tcPr>
            <w:tcW w:w="2146" w:type="dxa"/>
            <w:vAlign w:val="center"/>
          </w:tcPr>
          <w:p w:rsidR="0038702E" w:rsidRDefault="0038702E">
            <w:pPr>
              <w:pStyle w:val="bold"/>
              <w:numPr>
                <w:ilvl w:val="0"/>
                <w:numId w:val="19"/>
              </w:numPr>
              <w:rPr>
                <w:rtl/>
                <w:lang w:bidi="ar-SY"/>
              </w:rPr>
            </w:pPr>
            <w:r>
              <w:rPr>
                <w:rFonts w:hint="cs"/>
                <w:rtl/>
                <w:lang w:bidi="ar-SY"/>
              </w:rPr>
              <w:t>نوع النشاط</w:t>
            </w:r>
          </w:p>
        </w:tc>
        <w:tc>
          <w:tcPr>
            <w:tcW w:w="6793" w:type="dxa"/>
          </w:tcPr>
          <w:p w:rsidR="0038702E" w:rsidRPr="00806484" w:rsidRDefault="0038702E" w:rsidP="00071E4E">
            <w:pPr>
              <w:pStyle w:val="NoSpacing"/>
              <w:spacing w:line="360" w:lineRule="auto"/>
              <w:jc w:val="both"/>
              <w:rPr>
                <w:color w:val="002060"/>
                <w:rtl/>
                <w:lang w:bidi="ar-SY"/>
              </w:rPr>
            </w:pPr>
            <w:r w:rsidRPr="00C64A1C">
              <w:rPr>
                <w:rFonts w:hint="cs"/>
                <w:color w:val="002060"/>
                <w:rtl/>
                <w:lang w:bidi="ar-SY"/>
              </w:rPr>
              <w:t>نشاط</w:t>
            </w:r>
            <w:r w:rsidRPr="00C64A1C">
              <w:rPr>
                <w:color w:val="002060"/>
                <w:rtl/>
                <w:lang w:bidi="ar-SY"/>
              </w:rPr>
              <w:t xml:space="preserve"> </w:t>
            </w:r>
            <w:r w:rsidRPr="00C64A1C">
              <w:rPr>
                <w:rFonts w:hint="cs"/>
                <w:color w:val="002060"/>
                <w:rtl/>
                <w:lang w:bidi="ar-SY"/>
              </w:rPr>
              <w:t>تعاوني</w:t>
            </w:r>
            <w:r>
              <w:rPr>
                <w:rFonts w:hint="cs"/>
                <w:color w:val="002060"/>
                <w:rtl/>
                <w:lang w:bidi="ar-SY"/>
              </w:rPr>
              <w:t>.</w:t>
            </w:r>
          </w:p>
        </w:tc>
      </w:tr>
      <w:tr w:rsidR="0038702E" w:rsidTr="00071E4E">
        <w:tc>
          <w:tcPr>
            <w:tcW w:w="2146" w:type="dxa"/>
            <w:vAlign w:val="center"/>
          </w:tcPr>
          <w:p w:rsidR="0038702E" w:rsidRDefault="0038702E">
            <w:pPr>
              <w:pStyle w:val="bold"/>
              <w:numPr>
                <w:ilvl w:val="0"/>
                <w:numId w:val="16"/>
              </w:numPr>
              <w:rPr>
                <w:rtl/>
                <w:lang w:bidi="ar-SY"/>
              </w:rPr>
            </w:pPr>
            <w:r>
              <w:rPr>
                <w:rFonts w:hint="cs"/>
                <w:rtl/>
                <w:lang w:bidi="ar-SY"/>
              </w:rPr>
              <w:t>الأهداف</w:t>
            </w:r>
          </w:p>
        </w:tc>
        <w:tc>
          <w:tcPr>
            <w:tcW w:w="6793" w:type="dxa"/>
          </w:tcPr>
          <w:p w:rsidR="0038702E" w:rsidRPr="0038702E" w:rsidRDefault="0038702E">
            <w:pPr>
              <w:pStyle w:val="ListParagraph"/>
              <w:numPr>
                <w:ilvl w:val="0"/>
                <w:numId w:val="23"/>
              </w:numPr>
              <w:spacing w:line="360" w:lineRule="auto"/>
              <w:rPr>
                <w:rFonts w:ascii="Adobe Arabic" w:eastAsia="Times New Roman" w:hAnsi="Adobe Arabic" w:cs="Adobe Arabic"/>
                <w:b/>
                <w:bCs/>
                <w:color w:val="002060"/>
                <w:sz w:val="36"/>
                <w:szCs w:val="36"/>
              </w:rPr>
            </w:pPr>
            <w:r w:rsidRPr="0038702E">
              <w:rPr>
                <w:rFonts w:ascii="Adobe Arabic" w:eastAsia="Times New Roman" w:hAnsi="Adobe Arabic" w:cs="Adobe Arabic"/>
                <w:b/>
                <w:bCs/>
                <w:color w:val="002060"/>
                <w:sz w:val="36"/>
                <w:szCs w:val="36"/>
                <w:rtl/>
              </w:rPr>
              <w:t>توعية المشاركين بأهمية الإجراءات الأمنية في إدارة الحشود.</w:t>
            </w:r>
          </w:p>
          <w:p w:rsidR="0038702E" w:rsidRPr="0038702E" w:rsidRDefault="0038702E">
            <w:pPr>
              <w:pStyle w:val="ListParagraph"/>
              <w:numPr>
                <w:ilvl w:val="0"/>
                <w:numId w:val="23"/>
              </w:numPr>
              <w:spacing w:line="360" w:lineRule="auto"/>
              <w:rPr>
                <w:rFonts w:ascii="Adobe Arabic" w:eastAsia="Times New Roman" w:hAnsi="Adobe Arabic" w:cs="Adobe Arabic"/>
                <w:b/>
                <w:bCs/>
                <w:color w:val="002060"/>
                <w:sz w:val="36"/>
                <w:szCs w:val="36"/>
              </w:rPr>
            </w:pPr>
            <w:r w:rsidRPr="0038702E">
              <w:rPr>
                <w:rFonts w:ascii="Adobe Arabic" w:eastAsia="Times New Roman" w:hAnsi="Adobe Arabic" w:cs="Adobe Arabic"/>
                <w:b/>
                <w:bCs/>
                <w:color w:val="002060"/>
                <w:sz w:val="36"/>
                <w:szCs w:val="36"/>
                <w:rtl/>
              </w:rPr>
              <w:t>تعريف المشاركين بالمخاطر المحتملة عند عدم الالتزام بالإجراءات الأمنية.</w:t>
            </w:r>
          </w:p>
          <w:p w:rsidR="0038702E" w:rsidRPr="0038702E" w:rsidRDefault="0038702E">
            <w:pPr>
              <w:pStyle w:val="ListParagraph"/>
              <w:numPr>
                <w:ilvl w:val="0"/>
                <w:numId w:val="23"/>
              </w:numPr>
              <w:spacing w:line="360" w:lineRule="auto"/>
              <w:rPr>
                <w:rFonts w:ascii="Adobe Arabic" w:eastAsia="Times New Roman" w:hAnsi="Adobe Arabic" w:cs="Adobe Arabic"/>
                <w:sz w:val="40"/>
                <w:szCs w:val="40"/>
                <w:rtl/>
              </w:rPr>
            </w:pPr>
            <w:r w:rsidRPr="0038702E">
              <w:rPr>
                <w:rFonts w:ascii="Adobe Arabic" w:eastAsia="Times New Roman" w:hAnsi="Adobe Arabic" w:cs="Adobe Arabic"/>
                <w:b/>
                <w:bCs/>
                <w:color w:val="002060"/>
                <w:sz w:val="36"/>
                <w:szCs w:val="36"/>
                <w:rtl/>
              </w:rPr>
              <w:t>تعزيز المهارات التعاونية وتوطيد الروابط بين المشاركين.</w:t>
            </w:r>
          </w:p>
        </w:tc>
      </w:tr>
      <w:tr w:rsidR="0038702E" w:rsidTr="00071E4E">
        <w:tc>
          <w:tcPr>
            <w:tcW w:w="2146" w:type="dxa"/>
            <w:vAlign w:val="center"/>
          </w:tcPr>
          <w:p w:rsidR="0038702E" w:rsidRDefault="0038702E">
            <w:pPr>
              <w:pStyle w:val="bold"/>
              <w:numPr>
                <w:ilvl w:val="0"/>
                <w:numId w:val="17"/>
              </w:numPr>
              <w:rPr>
                <w:rtl/>
                <w:lang w:bidi="ar-SY"/>
              </w:rPr>
            </w:pPr>
            <w:r>
              <w:rPr>
                <w:rFonts w:hint="cs"/>
                <w:rtl/>
                <w:lang w:bidi="ar-SY"/>
              </w:rPr>
              <w:t>الوسائل</w:t>
            </w:r>
          </w:p>
        </w:tc>
        <w:tc>
          <w:tcPr>
            <w:tcW w:w="6793" w:type="dxa"/>
          </w:tcPr>
          <w:p w:rsidR="0038702E" w:rsidRPr="0038702E" w:rsidRDefault="0038702E">
            <w:pPr>
              <w:pStyle w:val="ListParagraph"/>
              <w:numPr>
                <w:ilvl w:val="0"/>
                <w:numId w:val="23"/>
              </w:numPr>
              <w:spacing w:line="360" w:lineRule="auto"/>
              <w:rPr>
                <w:rFonts w:ascii="Adobe Arabic" w:eastAsia="Times New Roman" w:hAnsi="Adobe Arabic" w:cs="Adobe Arabic"/>
                <w:b/>
                <w:bCs/>
                <w:color w:val="002060"/>
                <w:sz w:val="36"/>
                <w:szCs w:val="36"/>
              </w:rPr>
            </w:pPr>
            <w:r w:rsidRPr="0038702E">
              <w:rPr>
                <w:rFonts w:ascii="Adobe Arabic" w:eastAsia="Times New Roman" w:hAnsi="Adobe Arabic" w:cs="Adobe Arabic"/>
                <w:b/>
                <w:bCs/>
                <w:color w:val="002060"/>
                <w:sz w:val="36"/>
                <w:szCs w:val="36"/>
                <w:rtl/>
              </w:rPr>
              <w:t>أوراق وأقلام.</w:t>
            </w:r>
          </w:p>
          <w:p w:rsidR="0038702E" w:rsidRPr="0038702E" w:rsidRDefault="0038702E">
            <w:pPr>
              <w:pStyle w:val="ListParagraph"/>
              <w:numPr>
                <w:ilvl w:val="0"/>
                <w:numId w:val="23"/>
              </w:numPr>
              <w:spacing w:line="360" w:lineRule="auto"/>
              <w:rPr>
                <w:rFonts w:ascii="Adobe Arabic" w:eastAsia="Times New Roman" w:hAnsi="Adobe Arabic" w:cs="Adobe Arabic"/>
                <w:b/>
                <w:bCs/>
                <w:color w:val="002060"/>
                <w:sz w:val="36"/>
                <w:szCs w:val="36"/>
              </w:rPr>
            </w:pPr>
            <w:r w:rsidRPr="0038702E">
              <w:rPr>
                <w:rFonts w:ascii="Adobe Arabic" w:eastAsia="Times New Roman" w:hAnsi="Adobe Arabic" w:cs="Adobe Arabic"/>
                <w:b/>
                <w:bCs/>
                <w:color w:val="002060"/>
                <w:sz w:val="36"/>
                <w:szCs w:val="36"/>
                <w:rtl/>
              </w:rPr>
              <w:t>شاشة وبروجكتور.</w:t>
            </w:r>
          </w:p>
          <w:p w:rsidR="0038702E" w:rsidRPr="0038702E" w:rsidRDefault="0038702E">
            <w:pPr>
              <w:pStyle w:val="ListParagraph"/>
              <w:numPr>
                <w:ilvl w:val="0"/>
                <w:numId w:val="23"/>
              </w:numPr>
              <w:spacing w:line="360" w:lineRule="auto"/>
              <w:rPr>
                <w:rFonts w:ascii="Adobe Arabic" w:eastAsia="Times New Roman" w:hAnsi="Adobe Arabic" w:cs="Adobe Arabic"/>
                <w:sz w:val="40"/>
                <w:szCs w:val="40"/>
                <w:rtl/>
              </w:rPr>
            </w:pPr>
            <w:r w:rsidRPr="0038702E">
              <w:rPr>
                <w:rFonts w:ascii="Adobe Arabic" w:eastAsia="Times New Roman" w:hAnsi="Adobe Arabic" w:cs="Adobe Arabic"/>
                <w:b/>
                <w:bCs/>
                <w:color w:val="002060"/>
                <w:sz w:val="36"/>
                <w:szCs w:val="36"/>
                <w:rtl/>
              </w:rPr>
              <w:t>مصادر مفيدة حول الإجراءات الأمنية وأساليبها.</w:t>
            </w:r>
          </w:p>
        </w:tc>
      </w:tr>
      <w:tr w:rsidR="0038702E" w:rsidTr="00071E4E">
        <w:tc>
          <w:tcPr>
            <w:tcW w:w="2146" w:type="dxa"/>
            <w:vAlign w:val="center"/>
          </w:tcPr>
          <w:p w:rsidR="0038702E" w:rsidRDefault="0038702E">
            <w:pPr>
              <w:pStyle w:val="bold"/>
              <w:numPr>
                <w:ilvl w:val="0"/>
                <w:numId w:val="21"/>
              </w:numPr>
              <w:rPr>
                <w:rtl/>
                <w:lang w:bidi="ar-SY"/>
              </w:rPr>
            </w:pPr>
            <w:r>
              <w:rPr>
                <w:rFonts w:hint="cs"/>
                <w:rtl/>
                <w:lang w:bidi="ar-SY"/>
              </w:rPr>
              <w:t>الاستراتيجية</w:t>
            </w:r>
          </w:p>
        </w:tc>
        <w:tc>
          <w:tcPr>
            <w:tcW w:w="6793" w:type="dxa"/>
          </w:tcPr>
          <w:p w:rsidR="0038702E" w:rsidRPr="0038702E" w:rsidRDefault="0038702E">
            <w:pPr>
              <w:pStyle w:val="ListParagraph"/>
              <w:numPr>
                <w:ilvl w:val="0"/>
                <w:numId w:val="23"/>
              </w:numPr>
              <w:spacing w:line="360" w:lineRule="auto"/>
              <w:rPr>
                <w:rFonts w:ascii="Adobe Arabic" w:eastAsia="Times New Roman" w:hAnsi="Adobe Arabic" w:cs="Adobe Arabic"/>
                <w:b/>
                <w:bCs/>
                <w:color w:val="002060"/>
                <w:sz w:val="36"/>
                <w:szCs w:val="36"/>
              </w:rPr>
            </w:pPr>
            <w:r w:rsidRPr="0038702E">
              <w:rPr>
                <w:rFonts w:ascii="Adobe Arabic" w:eastAsia="Times New Roman" w:hAnsi="Adobe Arabic" w:cs="Adobe Arabic"/>
                <w:b/>
                <w:bCs/>
                <w:color w:val="002060"/>
                <w:sz w:val="36"/>
                <w:szCs w:val="36"/>
                <w:rtl/>
              </w:rPr>
              <w:t>تقديم محاضرة قصيرة حول أهمية الإجراءات الأمنية في إدارة الحشود.</w:t>
            </w:r>
          </w:p>
          <w:p w:rsidR="0038702E" w:rsidRPr="0038702E" w:rsidRDefault="0038702E">
            <w:pPr>
              <w:pStyle w:val="ListParagraph"/>
              <w:numPr>
                <w:ilvl w:val="0"/>
                <w:numId w:val="23"/>
              </w:numPr>
              <w:spacing w:line="360" w:lineRule="auto"/>
              <w:rPr>
                <w:rFonts w:ascii="Adobe Arabic" w:eastAsia="Times New Roman" w:hAnsi="Adobe Arabic" w:cs="Adobe Arabic"/>
                <w:b/>
                <w:bCs/>
                <w:color w:val="002060"/>
                <w:sz w:val="36"/>
                <w:szCs w:val="36"/>
              </w:rPr>
            </w:pPr>
            <w:r w:rsidRPr="0038702E">
              <w:rPr>
                <w:rFonts w:ascii="Adobe Arabic" w:eastAsia="Times New Roman" w:hAnsi="Adobe Arabic" w:cs="Adobe Arabic"/>
                <w:b/>
                <w:bCs/>
                <w:color w:val="002060"/>
                <w:sz w:val="36"/>
                <w:szCs w:val="36"/>
                <w:rtl/>
              </w:rPr>
              <w:t>توزيع ورقة عمل تحتوي على أسئلة تتعلق بالإجراءات الأمنية.</w:t>
            </w:r>
          </w:p>
          <w:p w:rsidR="0038702E" w:rsidRPr="0038702E" w:rsidRDefault="0038702E">
            <w:pPr>
              <w:pStyle w:val="ListParagraph"/>
              <w:numPr>
                <w:ilvl w:val="0"/>
                <w:numId w:val="23"/>
              </w:numPr>
              <w:spacing w:line="360" w:lineRule="auto"/>
              <w:rPr>
                <w:rFonts w:ascii="Adobe Arabic" w:eastAsia="Times New Roman" w:hAnsi="Adobe Arabic" w:cs="Adobe Arabic"/>
                <w:b/>
                <w:bCs/>
                <w:color w:val="002060"/>
                <w:sz w:val="36"/>
                <w:szCs w:val="36"/>
              </w:rPr>
            </w:pPr>
            <w:r w:rsidRPr="0038702E">
              <w:rPr>
                <w:rFonts w:ascii="Adobe Arabic" w:eastAsia="Times New Roman" w:hAnsi="Adobe Arabic" w:cs="Adobe Arabic"/>
                <w:b/>
                <w:bCs/>
                <w:color w:val="002060"/>
                <w:sz w:val="36"/>
                <w:szCs w:val="36"/>
                <w:rtl/>
              </w:rPr>
              <w:lastRenderedPageBreak/>
              <w:t>تشجيع المشاركين على العمل في مجموعات صغيرة لمناقشة الأسئلة والتوصل إلى الحلول.</w:t>
            </w:r>
          </w:p>
          <w:p w:rsidR="0038702E" w:rsidRPr="0038702E" w:rsidRDefault="0038702E">
            <w:pPr>
              <w:pStyle w:val="ListParagraph"/>
              <w:numPr>
                <w:ilvl w:val="0"/>
                <w:numId w:val="23"/>
              </w:numPr>
              <w:spacing w:line="360" w:lineRule="auto"/>
              <w:rPr>
                <w:rFonts w:ascii="Adobe Arabic" w:eastAsia="Times New Roman" w:hAnsi="Adobe Arabic" w:cs="Adobe Arabic"/>
                <w:sz w:val="40"/>
                <w:szCs w:val="40"/>
                <w:rtl/>
              </w:rPr>
            </w:pPr>
            <w:r w:rsidRPr="0038702E">
              <w:rPr>
                <w:rFonts w:ascii="Adobe Arabic" w:eastAsia="Times New Roman" w:hAnsi="Adobe Arabic" w:cs="Adobe Arabic"/>
                <w:b/>
                <w:bCs/>
                <w:color w:val="002060"/>
                <w:sz w:val="36"/>
                <w:szCs w:val="36"/>
                <w:rtl/>
              </w:rPr>
              <w:t>تشجيع المشاركين على تقديم تقرير عن الحل الذي توصلوا إليه.</w:t>
            </w:r>
          </w:p>
        </w:tc>
      </w:tr>
      <w:tr w:rsidR="0038702E" w:rsidTr="00071E4E">
        <w:tc>
          <w:tcPr>
            <w:tcW w:w="2146" w:type="dxa"/>
            <w:vAlign w:val="center"/>
          </w:tcPr>
          <w:p w:rsidR="0038702E" w:rsidRPr="006F7A5F" w:rsidRDefault="0038702E">
            <w:pPr>
              <w:pStyle w:val="bold"/>
              <w:numPr>
                <w:ilvl w:val="0"/>
                <w:numId w:val="20"/>
              </w:numPr>
              <w:rPr>
                <w:rFonts w:eastAsia="Times New Roman"/>
                <w:b/>
                <w:color w:val="FF0000"/>
                <w:sz w:val="40"/>
                <w:szCs w:val="40"/>
                <w:rtl/>
                <w:lang w:bidi="ar-SY"/>
              </w:rPr>
            </w:pPr>
            <w:r w:rsidRPr="006F7A5F">
              <w:rPr>
                <w:rtl/>
                <w:lang w:bidi="ar-SY"/>
              </w:rPr>
              <w:lastRenderedPageBreak/>
              <w:t>آلية التنفيذ</w:t>
            </w:r>
            <w:r>
              <w:rPr>
                <w:rFonts w:eastAsia="Times New Roman" w:hint="cs"/>
                <w:b/>
                <w:color w:val="FF0000"/>
                <w:sz w:val="40"/>
                <w:szCs w:val="40"/>
                <w:rtl/>
                <w:lang w:bidi="ar-SY"/>
              </w:rPr>
              <w:t xml:space="preserve"> </w:t>
            </w:r>
            <w:r w:rsidRPr="00C64A1C">
              <w:rPr>
                <w:rFonts w:hint="cs"/>
                <w:rtl/>
                <w:lang w:bidi="ar-SY"/>
              </w:rPr>
              <w:t>المقترحة</w:t>
            </w:r>
          </w:p>
        </w:tc>
        <w:tc>
          <w:tcPr>
            <w:tcW w:w="6793" w:type="dxa"/>
          </w:tcPr>
          <w:p w:rsidR="0038702E" w:rsidRPr="0038702E" w:rsidRDefault="0038702E">
            <w:pPr>
              <w:pStyle w:val="ListParagraph"/>
              <w:numPr>
                <w:ilvl w:val="0"/>
                <w:numId w:val="23"/>
              </w:numPr>
              <w:spacing w:line="360" w:lineRule="auto"/>
              <w:rPr>
                <w:rFonts w:ascii="Adobe Arabic" w:eastAsia="Times New Roman" w:hAnsi="Adobe Arabic" w:cs="Adobe Arabic"/>
                <w:b/>
                <w:bCs/>
                <w:color w:val="002060"/>
                <w:sz w:val="36"/>
                <w:szCs w:val="36"/>
              </w:rPr>
            </w:pPr>
            <w:r w:rsidRPr="0038702E">
              <w:rPr>
                <w:rFonts w:ascii="Adobe Arabic" w:eastAsia="Times New Roman" w:hAnsi="Adobe Arabic" w:cs="Adobe Arabic"/>
                <w:b/>
                <w:bCs/>
                <w:color w:val="002060"/>
                <w:sz w:val="36"/>
                <w:szCs w:val="36"/>
                <w:rtl/>
              </w:rPr>
              <w:t>يتم تقديم محاضرة قصيرة حول الإجراءات الأمنية في إدارة الحشود.</w:t>
            </w:r>
          </w:p>
          <w:p w:rsidR="0038702E" w:rsidRPr="0038702E" w:rsidRDefault="0038702E">
            <w:pPr>
              <w:pStyle w:val="ListParagraph"/>
              <w:numPr>
                <w:ilvl w:val="0"/>
                <w:numId w:val="23"/>
              </w:numPr>
              <w:spacing w:line="360" w:lineRule="auto"/>
              <w:rPr>
                <w:rFonts w:ascii="Adobe Arabic" w:eastAsia="Times New Roman" w:hAnsi="Adobe Arabic" w:cs="Adobe Arabic"/>
                <w:b/>
                <w:bCs/>
                <w:color w:val="002060"/>
                <w:sz w:val="36"/>
                <w:szCs w:val="36"/>
              </w:rPr>
            </w:pPr>
            <w:r w:rsidRPr="0038702E">
              <w:rPr>
                <w:rFonts w:ascii="Adobe Arabic" w:eastAsia="Times New Roman" w:hAnsi="Adobe Arabic" w:cs="Adobe Arabic"/>
                <w:b/>
                <w:bCs/>
                <w:color w:val="002060"/>
                <w:sz w:val="36"/>
                <w:szCs w:val="36"/>
                <w:rtl/>
              </w:rPr>
              <w:t>يتم توزيع ورقة العمل على المشاركين.</w:t>
            </w:r>
          </w:p>
          <w:p w:rsidR="0038702E" w:rsidRPr="0038702E" w:rsidRDefault="0038702E">
            <w:pPr>
              <w:pStyle w:val="ListParagraph"/>
              <w:numPr>
                <w:ilvl w:val="0"/>
                <w:numId w:val="23"/>
              </w:numPr>
              <w:spacing w:line="360" w:lineRule="auto"/>
              <w:rPr>
                <w:rFonts w:ascii="Adobe Arabic" w:eastAsia="Times New Roman" w:hAnsi="Adobe Arabic" w:cs="Adobe Arabic"/>
                <w:b/>
                <w:bCs/>
                <w:color w:val="002060"/>
                <w:sz w:val="36"/>
                <w:szCs w:val="36"/>
              </w:rPr>
            </w:pPr>
            <w:r w:rsidRPr="0038702E">
              <w:rPr>
                <w:rFonts w:ascii="Adobe Arabic" w:eastAsia="Times New Roman" w:hAnsi="Adobe Arabic" w:cs="Adobe Arabic"/>
                <w:b/>
                <w:bCs/>
                <w:color w:val="002060"/>
                <w:sz w:val="36"/>
                <w:szCs w:val="36"/>
                <w:rtl/>
              </w:rPr>
              <w:t>تشجيع المشاركين على العمل في مجموعات صغيرة لمناقشة الأسئلة.</w:t>
            </w:r>
          </w:p>
          <w:p w:rsidR="0038702E" w:rsidRPr="0038702E" w:rsidRDefault="0038702E">
            <w:pPr>
              <w:pStyle w:val="ListParagraph"/>
              <w:numPr>
                <w:ilvl w:val="0"/>
                <w:numId w:val="23"/>
              </w:numPr>
              <w:spacing w:line="360" w:lineRule="auto"/>
              <w:rPr>
                <w:rFonts w:ascii="Adobe Arabic" w:eastAsia="Times New Roman" w:hAnsi="Adobe Arabic" w:cs="Adobe Arabic"/>
                <w:b/>
                <w:bCs/>
                <w:color w:val="002060"/>
                <w:sz w:val="36"/>
                <w:szCs w:val="36"/>
              </w:rPr>
            </w:pPr>
            <w:r w:rsidRPr="0038702E">
              <w:rPr>
                <w:rFonts w:ascii="Adobe Arabic" w:eastAsia="Times New Roman" w:hAnsi="Adobe Arabic" w:cs="Adobe Arabic"/>
                <w:b/>
                <w:bCs/>
                <w:color w:val="002060"/>
                <w:sz w:val="36"/>
                <w:szCs w:val="36"/>
                <w:rtl/>
              </w:rPr>
              <w:t>تشجيع المشاركين على تقديم تقرير عن الحل الذي توصلوا إليه.</w:t>
            </w:r>
          </w:p>
          <w:p w:rsidR="0038702E" w:rsidRPr="0038702E" w:rsidRDefault="0038702E">
            <w:pPr>
              <w:pStyle w:val="ListParagraph"/>
              <w:numPr>
                <w:ilvl w:val="0"/>
                <w:numId w:val="23"/>
              </w:numPr>
              <w:spacing w:line="360" w:lineRule="auto"/>
              <w:rPr>
                <w:rFonts w:ascii="Adobe Arabic" w:eastAsia="Times New Roman" w:hAnsi="Adobe Arabic" w:cs="Adobe Arabic"/>
                <w:sz w:val="40"/>
                <w:szCs w:val="40"/>
                <w:rtl/>
              </w:rPr>
            </w:pPr>
            <w:r w:rsidRPr="0038702E">
              <w:rPr>
                <w:rFonts w:ascii="Adobe Arabic" w:eastAsia="Times New Roman" w:hAnsi="Adobe Arabic" w:cs="Adobe Arabic"/>
                <w:b/>
                <w:bCs/>
                <w:color w:val="002060"/>
                <w:sz w:val="36"/>
                <w:szCs w:val="36"/>
                <w:rtl/>
              </w:rPr>
              <w:t>يتم تقديم تقرير عن النتائج الرئيسية للجميع.</w:t>
            </w:r>
          </w:p>
        </w:tc>
      </w:tr>
      <w:tr w:rsidR="0038702E" w:rsidTr="00071E4E">
        <w:tc>
          <w:tcPr>
            <w:tcW w:w="2146" w:type="dxa"/>
            <w:vAlign w:val="center"/>
          </w:tcPr>
          <w:p w:rsidR="0038702E" w:rsidRDefault="0038702E">
            <w:pPr>
              <w:pStyle w:val="bold"/>
              <w:numPr>
                <w:ilvl w:val="0"/>
                <w:numId w:val="18"/>
              </w:numPr>
              <w:rPr>
                <w:rtl/>
                <w:lang w:bidi="ar-SY"/>
              </w:rPr>
            </w:pPr>
            <w:r>
              <w:rPr>
                <w:rFonts w:hint="cs"/>
                <w:rtl/>
                <w:lang w:bidi="ar-SY"/>
              </w:rPr>
              <w:t>توجيهات للمدرب</w:t>
            </w:r>
          </w:p>
        </w:tc>
        <w:tc>
          <w:tcPr>
            <w:tcW w:w="6793" w:type="dxa"/>
          </w:tcPr>
          <w:p w:rsidR="0038702E" w:rsidRPr="0038702E" w:rsidRDefault="0038702E">
            <w:pPr>
              <w:pStyle w:val="ListParagraph"/>
              <w:numPr>
                <w:ilvl w:val="0"/>
                <w:numId w:val="23"/>
              </w:numPr>
              <w:spacing w:line="360" w:lineRule="auto"/>
              <w:rPr>
                <w:rFonts w:ascii="Adobe Arabic" w:eastAsia="Times New Roman" w:hAnsi="Adobe Arabic" w:cs="Adobe Arabic"/>
                <w:b/>
                <w:bCs/>
                <w:color w:val="002060"/>
                <w:sz w:val="36"/>
                <w:szCs w:val="36"/>
              </w:rPr>
            </w:pPr>
            <w:r w:rsidRPr="0038702E">
              <w:rPr>
                <w:rFonts w:ascii="Adobe Arabic" w:eastAsia="Times New Roman" w:hAnsi="Adobe Arabic" w:cs="Adobe Arabic"/>
                <w:b/>
                <w:bCs/>
                <w:color w:val="002060"/>
                <w:sz w:val="36"/>
                <w:szCs w:val="36"/>
                <w:rtl/>
              </w:rPr>
              <w:t>يجب توفير مصادر مفيدة حول الإجراءات الأمنية وأساليبها.</w:t>
            </w:r>
          </w:p>
          <w:p w:rsidR="0038702E" w:rsidRPr="0038702E" w:rsidRDefault="0038702E">
            <w:pPr>
              <w:pStyle w:val="ListParagraph"/>
              <w:numPr>
                <w:ilvl w:val="0"/>
                <w:numId w:val="23"/>
              </w:numPr>
              <w:spacing w:line="360" w:lineRule="auto"/>
              <w:rPr>
                <w:rFonts w:ascii="Adobe Arabic" w:eastAsia="Times New Roman" w:hAnsi="Adobe Arabic" w:cs="Adobe Arabic"/>
                <w:b/>
                <w:bCs/>
                <w:color w:val="002060"/>
                <w:sz w:val="36"/>
                <w:szCs w:val="36"/>
              </w:rPr>
            </w:pPr>
            <w:r w:rsidRPr="0038702E">
              <w:rPr>
                <w:rFonts w:ascii="Adobe Arabic" w:eastAsia="Times New Roman" w:hAnsi="Adobe Arabic" w:cs="Adobe Arabic"/>
                <w:b/>
                <w:bCs/>
                <w:color w:val="002060"/>
                <w:sz w:val="36"/>
                <w:szCs w:val="36"/>
                <w:rtl/>
              </w:rPr>
              <w:t>يجب توجيه المشاركين إلى العمل بشكل مجموعات صغيرة وتشجيعهم على التعاون وتبادل الأفكار والخبرات.</w:t>
            </w:r>
          </w:p>
          <w:p w:rsidR="0038702E" w:rsidRPr="0038702E" w:rsidRDefault="0038702E">
            <w:pPr>
              <w:pStyle w:val="ListParagraph"/>
              <w:numPr>
                <w:ilvl w:val="0"/>
                <w:numId w:val="23"/>
              </w:numPr>
              <w:spacing w:line="360" w:lineRule="auto"/>
              <w:rPr>
                <w:rFonts w:ascii="Adobe Arabic" w:eastAsia="Times New Roman" w:hAnsi="Adobe Arabic" w:cs="Adobe Arabic"/>
                <w:sz w:val="40"/>
                <w:szCs w:val="40"/>
                <w:rtl/>
              </w:rPr>
            </w:pPr>
            <w:r w:rsidRPr="0038702E">
              <w:rPr>
                <w:rFonts w:ascii="Adobe Arabic" w:eastAsia="Times New Roman" w:hAnsi="Adobe Arabic" w:cs="Adobe Arabic"/>
                <w:b/>
                <w:bCs/>
                <w:color w:val="002060"/>
                <w:sz w:val="36"/>
                <w:szCs w:val="36"/>
                <w:rtl/>
              </w:rPr>
              <w:t>يجب التأكد من تحديد مهام واضحة للمشاركين وتحديد المدة الزمنية المناسبة للنشاط.</w:t>
            </w:r>
          </w:p>
        </w:tc>
      </w:tr>
      <w:tr w:rsidR="0038702E" w:rsidTr="00071E4E">
        <w:tc>
          <w:tcPr>
            <w:tcW w:w="8939" w:type="dxa"/>
            <w:gridSpan w:val="2"/>
            <w:vAlign w:val="center"/>
          </w:tcPr>
          <w:p w:rsidR="0038702E" w:rsidRPr="00EE6CEF" w:rsidRDefault="0038702E" w:rsidP="0038702E">
            <w:pPr>
              <w:pStyle w:val="bold"/>
              <w:rPr>
                <w:rtl/>
                <w:lang w:bidi="ar-SY"/>
              </w:rPr>
            </w:pPr>
            <w:r w:rsidRPr="0038702E">
              <w:rPr>
                <w:rFonts w:hint="cs"/>
                <w:rtl/>
                <w:lang w:bidi="ar-SY"/>
              </w:rPr>
              <w:t>الإجراءات الأمنية لإدارة الحشود وفوائدها:</w:t>
            </w:r>
          </w:p>
        </w:tc>
      </w:tr>
      <w:tr w:rsidR="0038702E" w:rsidTr="00071E4E">
        <w:tc>
          <w:tcPr>
            <w:tcW w:w="8939" w:type="dxa"/>
            <w:gridSpan w:val="2"/>
            <w:vAlign w:val="center"/>
          </w:tcPr>
          <w:p w:rsidR="0038702E" w:rsidRPr="0038702E" w:rsidRDefault="0038702E" w:rsidP="0038702E">
            <w:r w:rsidRPr="007849B9">
              <w:rPr>
                <w:rtl/>
              </w:rPr>
              <w:t xml:space="preserve">تتعدد الإجراءات الأمنية التي يمكن اتخاذها لإدارة الحشود بشكل فعال، </w:t>
            </w:r>
            <w:hyperlink r:id="rId115" w:history="1">
              <w:r w:rsidRPr="00F9337C">
                <w:rPr>
                  <w:rStyle w:val="Hyperlink"/>
                  <w:rtl/>
                </w:rPr>
                <w:t>ومن أهمها</w:t>
              </w:r>
            </w:hyperlink>
            <w:r w:rsidRPr="007849B9">
              <w:rPr>
                <w:rtl/>
              </w:rPr>
              <w:t>:</w:t>
            </w:r>
          </w:p>
          <w:p w:rsidR="0038702E" w:rsidRPr="0038702E" w:rsidRDefault="0038702E">
            <w:pPr>
              <w:pStyle w:val="ListParagraph"/>
              <w:numPr>
                <w:ilvl w:val="0"/>
                <w:numId w:val="37"/>
              </w:numPr>
              <w:spacing w:line="360" w:lineRule="auto"/>
              <w:jc w:val="both"/>
              <w:rPr>
                <w:rFonts w:ascii="Adobe Arabic" w:eastAsia="Times New Roman" w:hAnsi="Adobe Arabic" w:cs="Adobe Arabic"/>
                <w:color w:val="002060"/>
                <w:sz w:val="36"/>
                <w:szCs w:val="36"/>
              </w:rPr>
            </w:pPr>
            <w:r w:rsidRPr="0038702E">
              <w:rPr>
                <w:rFonts w:ascii="Adobe Arabic" w:eastAsia="Times New Roman" w:hAnsi="Adobe Arabic" w:cs="Adobe Arabic"/>
                <w:b/>
                <w:bCs/>
                <w:color w:val="C00000"/>
                <w:sz w:val="36"/>
                <w:szCs w:val="36"/>
                <w:rtl/>
              </w:rPr>
              <w:t>تخصيص المساحات:</w:t>
            </w:r>
            <w:r w:rsidRPr="0038702E">
              <w:rPr>
                <w:rFonts w:ascii="Adobe Arabic" w:eastAsia="Times New Roman" w:hAnsi="Adobe Arabic" w:cs="Adobe Arabic"/>
                <w:color w:val="C00000"/>
                <w:sz w:val="36"/>
                <w:szCs w:val="36"/>
                <w:rtl/>
              </w:rPr>
              <w:t xml:space="preserve"> </w:t>
            </w:r>
            <w:r w:rsidRPr="0038702E">
              <w:rPr>
                <w:rFonts w:ascii="Adobe Arabic" w:eastAsia="Times New Roman" w:hAnsi="Adobe Arabic" w:cs="Adobe Arabic"/>
                <w:color w:val="002060"/>
                <w:sz w:val="36"/>
                <w:szCs w:val="36"/>
                <w:rtl/>
              </w:rPr>
              <w:t>يمكن تخصيص مساحات محددة للحشود وتقسيمها إلى مناطق صغيرة، وذلك لتحديد الحركة وتجنب الازدحام والتدافع.</w:t>
            </w:r>
          </w:p>
          <w:p w:rsidR="0038702E" w:rsidRPr="0038702E" w:rsidRDefault="0038702E">
            <w:pPr>
              <w:pStyle w:val="ListParagraph"/>
              <w:numPr>
                <w:ilvl w:val="0"/>
                <w:numId w:val="37"/>
              </w:numPr>
              <w:spacing w:line="360" w:lineRule="auto"/>
              <w:jc w:val="both"/>
              <w:rPr>
                <w:rFonts w:ascii="Adobe Arabic" w:eastAsia="Times New Roman" w:hAnsi="Adobe Arabic" w:cs="Adobe Arabic"/>
                <w:color w:val="002060"/>
                <w:sz w:val="36"/>
                <w:szCs w:val="36"/>
              </w:rPr>
            </w:pPr>
            <w:r w:rsidRPr="0038702E">
              <w:rPr>
                <w:rFonts w:ascii="Adobe Arabic" w:eastAsia="Times New Roman" w:hAnsi="Adobe Arabic" w:cs="Adobe Arabic"/>
                <w:b/>
                <w:bCs/>
                <w:color w:val="C00000"/>
                <w:sz w:val="36"/>
                <w:szCs w:val="36"/>
                <w:rtl/>
              </w:rPr>
              <w:t>التحكم في الدخول والخروج:</w:t>
            </w:r>
            <w:r w:rsidRPr="0038702E">
              <w:rPr>
                <w:rFonts w:ascii="Adobe Arabic" w:eastAsia="Times New Roman" w:hAnsi="Adobe Arabic" w:cs="Adobe Arabic"/>
                <w:color w:val="002060"/>
                <w:sz w:val="36"/>
                <w:szCs w:val="36"/>
                <w:rtl/>
              </w:rPr>
              <w:t xml:space="preserve"> يمكن تحديد نقاط دخول وخروج محددة، وتنظيم تدفق المشاركين فيها، وذلك لتفادي التدافع وتحسين السيطرة على الحشود.</w:t>
            </w:r>
          </w:p>
          <w:p w:rsidR="0038702E" w:rsidRPr="0038702E" w:rsidRDefault="0038702E">
            <w:pPr>
              <w:pStyle w:val="ListParagraph"/>
              <w:numPr>
                <w:ilvl w:val="0"/>
                <w:numId w:val="37"/>
              </w:numPr>
              <w:spacing w:line="360" w:lineRule="auto"/>
              <w:jc w:val="both"/>
              <w:rPr>
                <w:rFonts w:ascii="Adobe Arabic" w:eastAsia="Times New Roman" w:hAnsi="Adobe Arabic" w:cs="Adobe Arabic"/>
                <w:color w:val="002060"/>
                <w:sz w:val="36"/>
                <w:szCs w:val="36"/>
              </w:rPr>
            </w:pPr>
            <w:r w:rsidRPr="0038702E">
              <w:rPr>
                <w:rFonts w:ascii="Adobe Arabic" w:eastAsia="Times New Roman" w:hAnsi="Adobe Arabic" w:cs="Adobe Arabic"/>
                <w:b/>
                <w:bCs/>
                <w:color w:val="C00000"/>
                <w:sz w:val="36"/>
                <w:szCs w:val="36"/>
                <w:rtl/>
              </w:rPr>
              <w:t>استخدام الحواجز:</w:t>
            </w:r>
            <w:r w:rsidRPr="0038702E">
              <w:rPr>
                <w:rFonts w:ascii="Adobe Arabic" w:eastAsia="Times New Roman" w:hAnsi="Adobe Arabic" w:cs="Adobe Arabic"/>
                <w:color w:val="002060"/>
                <w:sz w:val="36"/>
                <w:szCs w:val="36"/>
                <w:rtl/>
              </w:rPr>
              <w:t xml:space="preserve"> يمكن استخدام الحواجز والأسوار لتحديد المسارات المخصصة للحشود، </w:t>
            </w:r>
            <w:r w:rsidRPr="0038702E">
              <w:rPr>
                <w:rFonts w:ascii="Adobe Arabic" w:eastAsia="Times New Roman" w:hAnsi="Adobe Arabic" w:cs="Adobe Arabic"/>
                <w:color w:val="002060"/>
                <w:sz w:val="36"/>
                <w:szCs w:val="36"/>
                <w:rtl/>
              </w:rPr>
              <w:lastRenderedPageBreak/>
              <w:t>وذلك لتفادي الاختلاط بين الحشود وتحسين التحكم في الحركة.</w:t>
            </w:r>
          </w:p>
          <w:p w:rsidR="0038702E" w:rsidRPr="0038702E" w:rsidRDefault="0038702E">
            <w:pPr>
              <w:pStyle w:val="ListParagraph"/>
              <w:numPr>
                <w:ilvl w:val="0"/>
                <w:numId w:val="37"/>
              </w:numPr>
              <w:spacing w:line="360" w:lineRule="auto"/>
              <w:jc w:val="both"/>
              <w:rPr>
                <w:rFonts w:ascii="Adobe Arabic" w:eastAsia="Times New Roman" w:hAnsi="Adobe Arabic" w:cs="Adobe Arabic"/>
                <w:color w:val="002060"/>
                <w:sz w:val="36"/>
                <w:szCs w:val="36"/>
              </w:rPr>
            </w:pPr>
            <w:r w:rsidRPr="0038702E">
              <w:rPr>
                <w:rFonts w:ascii="Adobe Arabic" w:eastAsia="Times New Roman" w:hAnsi="Adobe Arabic" w:cs="Adobe Arabic"/>
                <w:b/>
                <w:bCs/>
                <w:color w:val="C00000"/>
                <w:sz w:val="36"/>
                <w:szCs w:val="36"/>
                <w:rtl/>
              </w:rPr>
              <w:t>استخدام الإشارات:</w:t>
            </w:r>
            <w:r w:rsidRPr="0038702E">
              <w:rPr>
                <w:rFonts w:ascii="Adobe Arabic" w:eastAsia="Times New Roman" w:hAnsi="Adobe Arabic" w:cs="Adobe Arabic"/>
                <w:color w:val="002060"/>
                <w:sz w:val="36"/>
                <w:szCs w:val="36"/>
                <w:rtl/>
              </w:rPr>
              <w:t xml:space="preserve"> يمكن استخدام الإشارات واللافتات لتوجيه المشاركين وتحديد المسارات المخصصة للحشود، وذلك لتجنب الاختلاط بينهم وتحسين السيطرة على الحركة.</w:t>
            </w:r>
          </w:p>
          <w:p w:rsidR="0038702E" w:rsidRPr="0038702E" w:rsidRDefault="0038702E">
            <w:pPr>
              <w:pStyle w:val="ListParagraph"/>
              <w:numPr>
                <w:ilvl w:val="0"/>
                <w:numId w:val="37"/>
              </w:numPr>
              <w:spacing w:line="360" w:lineRule="auto"/>
              <w:jc w:val="both"/>
              <w:rPr>
                <w:rFonts w:ascii="Adobe Arabic" w:eastAsia="Times New Roman" w:hAnsi="Adobe Arabic" w:cs="Adobe Arabic"/>
                <w:color w:val="002060"/>
                <w:sz w:val="36"/>
                <w:szCs w:val="36"/>
                <w:rtl/>
              </w:rPr>
            </w:pPr>
            <w:r w:rsidRPr="0038702E">
              <w:rPr>
                <w:rFonts w:ascii="Adobe Arabic" w:eastAsia="Times New Roman" w:hAnsi="Adobe Arabic" w:cs="Adobe Arabic"/>
                <w:b/>
                <w:bCs/>
                <w:color w:val="C00000"/>
                <w:sz w:val="36"/>
                <w:szCs w:val="36"/>
                <w:rtl/>
              </w:rPr>
              <w:t>تدريب العاملين:</w:t>
            </w:r>
            <w:r w:rsidRPr="0038702E">
              <w:rPr>
                <w:rFonts w:ascii="Adobe Arabic" w:eastAsia="Times New Roman" w:hAnsi="Adobe Arabic" w:cs="Adobe Arabic"/>
                <w:color w:val="002060"/>
                <w:sz w:val="36"/>
                <w:szCs w:val="36"/>
                <w:rtl/>
              </w:rPr>
              <w:t xml:space="preserve"> يجب تدريب العاملين المسؤولين عن إدارة الحشود على كيفية التعامل مع الحشود بشكل فعال، وتحديد الإجراءات الأمنية المناسبة لكل حالة، وذلك لتحسين السلامة والأمان.</w:t>
            </w:r>
          </w:p>
        </w:tc>
      </w:tr>
      <w:tr w:rsidR="0038702E" w:rsidTr="00071E4E">
        <w:tc>
          <w:tcPr>
            <w:tcW w:w="8939" w:type="dxa"/>
            <w:gridSpan w:val="2"/>
            <w:vAlign w:val="center"/>
          </w:tcPr>
          <w:p w:rsidR="0038702E" w:rsidRPr="00EE6CEF" w:rsidRDefault="00BC6615" w:rsidP="00BC6615">
            <w:pPr>
              <w:pStyle w:val="bold"/>
              <w:rPr>
                <w:rtl/>
                <w:lang w:bidi="ar-SY"/>
              </w:rPr>
            </w:pPr>
            <w:r w:rsidRPr="0038702E">
              <w:rPr>
                <w:rFonts w:hint="cs"/>
                <w:rtl/>
                <w:lang w:bidi="ar-SY"/>
              </w:rPr>
              <w:lastRenderedPageBreak/>
              <w:t>و</w:t>
            </w:r>
            <w:r w:rsidRPr="0038702E">
              <w:rPr>
                <w:rtl/>
                <w:lang w:bidi="ar-SY"/>
              </w:rPr>
              <w:t>تتمثل فوائد الإجراءات الأمنية في إدارة الحشود في:</w:t>
            </w:r>
          </w:p>
        </w:tc>
      </w:tr>
      <w:tr w:rsidR="0038702E" w:rsidTr="00071E4E">
        <w:tc>
          <w:tcPr>
            <w:tcW w:w="8939" w:type="dxa"/>
            <w:gridSpan w:val="2"/>
            <w:vAlign w:val="center"/>
          </w:tcPr>
          <w:p w:rsidR="00BC6615" w:rsidRPr="0038702E" w:rsidRDefault="00BC6615">
            <w:pPr>
              <w:pStyle w:val="ListParagraph"/>
              <w:numPr>
                <w:ilvl w:val="0"/>
                <w:numId w:val="38"/>
              </w:numPr>
              <w:spacing w:line="360" w:lineRule="auto"/>
              <w:jc w:val="both"/>
              <w:rPr>
                <w:rFonts w:ascii="Adobe Arabic" w:eastAsia="Times New Roman" w:hAnsi="Adobe Arabic" w:cs="Adobe Arabic"/>
                <w:color w:val="002060"/>
                <w:sz w:val="36"/>
                <w:szCs w:val="36"/>
              </w:rPr>
            </w:pPr>
            <w:r w:rsidRPr="0038702E">
              <w:rPr>
                <w:rFonts w:ascii="Adobe Arabic" w:eastAsia="Times New Roman" w:hAnsi="Adobe Arabic" w:cs="Adobe Arabic"/>
                <w:color w:val="002060"/>
                <w:sz w:val="36"/>
                <w:szCs w:val="36"/>
                <w:rtl/>
              </w:rPr>
              <w:t>تحسين مستوى السلامة والأمان للأفراد الذين يشاركون في الحدث.</w:t>
            </w:r>
          </w:p>
          <w:p w:rsidR="00BC6615" w:rsidRPr="0038702E" w:rsidRDefault="00BC6615">
            <w:pPr>
              <w:pStyle w:val="ListParagraph"/>
              <w:numPr>
                <w:ilvl w:val="0"/>
                <w:numId w:val="38"/>
              </w:numPr>
              <w:spacing w:line="360" w:lineRule="auto"/>
              <w:jc w:val="both"/>
              <w:rPr>
                <w:rFonts w:ascii="Adobe Arabic" w:eastAsia="Times New Roman" w:hAnsi="Adobe Arabic" w:cs="Adobe Arabic"/>
                <w:color w:val="002060"/>
                <w:sz w:val="36"/>
                <w:szCs w:val="36"/>
              </w:rPr>
            </w:pPr>
            <w:r w:rsidRPr="0038702E">
              <w:rPr>
                <w:rFonts w:ascii="Adobe Arabic" w:eastAsia="Times New Roman" w:hAnsi="Adobe Arabic" w:cs="Adobe Arabic"/>
                <w:color w:val="002060"/>
                <w:sz w:val="36"/>
                <w:szCs w:val="36"/>
                <w:rtl/>
              </w:rPr>
              <w:t>تجنب الحوادث الناتجة عن الزحام والتدافع، وتحديد المخاطر المحتملة واتخاذ الإجراءات الوقائية المناسبة لتجنب الأخطار.</w:t>
            </w:r>
          </w:p>
          <w:p w:rsidR="00BC6615" w:rsidRPr="0038702E" w:rsidRDefault="00BC6615">
            <w:pPr>
              <w:pStyle w:val="ListParagraph"/>
              <w:numPr>
                <w:ilvl w:val="0"/>
                <w:numId w:val="38"/>
              </w:numPr>
              <w:spacing w:line="360" w:lineRule="auto"/>
              <w:jc w:val="both"/>
              <w:rPr>
                <w:rFonts w:ascii="Adobe Arabic" w:eastAsia="Times New Roman" w:hAnsi="Adobe Arabic" w:cs="Adobe Arabic"/>
                <w:color w:val="002060"/>
                <w:sz w:val="36"/>
                <w:szCs w:val="36"/>
              </w:rPr>
            </w:pPr>
            <w:r w:rsidRPr="0038702E">
              <w:rPr>
                <w:rFonts w:ascii="Adobe Arabic" w:eastAsia="Times New Roman" w:hAnsi="Adobe Arabic" w:cs="Adobe Arabic"/>
                <w:color w:val="002060"/>
                <w:sz w:val="36"/>
                <w:szCs w:val="36"/>
                <w:rtl/>
              </w:rPr>
              <w:t>تحسين جودة الخدمة التي يتلقاها الأفراد، ويساعد على تلبية احتياجاتهم بشكل أفضل، وتحسين تجربتهم بشكل عام.</w:t>
            </w:r>
          </w:p>
          <w:p w:rsidR="00BC6615" w:rsidRPr="0038702E" w:rsidRDefault="00BC6615">
            <w:pPr>
              <w:pStyle w:val="ListParagraph"/>
              <w:numPr>
                <w:ilvl w:val="0"/>
                <w:numId w:val="38"/>
              </w:numPr>
              <w:spacing w:line="360" w:lineRule="auto"/>
              <w:jc w:val="both"/>
              <w:rPr>
                <w:rFonts w:ascii="Adobe Arabic" w:eastAsia="Times New Roman" w:hAnsi="Adobe Arabic" w:cs="Adobe Arabic"/>
                <w:color w:val="002060"/>
                <w:sz w:val="36"/>
                <w:szCs w:val="36"/>
              </w:rPr>
            </w:pPr>
            <w:r w:rsidRPr="0038702E">
              <w:rPr>
                <w:rFonts w:ascii="Adobe Arabic" w:eastAsia="Times New Roman" w:hAnsi="Adobe Arabic" w:cs="Adobe Arabic"/>
                <w:color w:val="002060"/>
                <w:sz w:val="36"/>
                <w:szCs w:val="36"/>
                <w:rtl/>
              </w:rPr>
              <w:t>تقليل التكاليف والإهدار في الإدارة والتنظيم، مما يساعد على تحسين الكفاءة وتحقيق الأهداف بشكل فعال.</w:t>
            </w:r>
          </w:p>
          <w:p w:rsidR="0038702E" w:rsidRPr="00413CA3" w:rsidRDefault="00BC6615">
            <w:pPr>
              <w:pStyle w:val="ListParagraph"/>
              <w:numPr>
                <w:ilvl w:val="0"/>
                <w:numId w:val="38"/>
              </w:numPr>
              <w:spacing w:line="360" w:lineRule="auto"/>
              <w:jc w:val="both"/>
              <w:rPr>
                <w:rFonts w:ascii="Adobe Arabic" w:eastAsia="Times New Roman" w:hAnsi="Adobe Arabic" w:cs="Adobe Arabic"/>
                <w:color w:val="002060"/>
                <w:sz w:val="36"/>
                <w:szCs w:val="36"/>
                <w:rtl/>
              </w:rPr>
            </w:pPr>
            <w:r w:rsidRPr="0038702E">
              <w:rPr>
                <w:rFonts w:ascii="Adobe Arabic" w:eastAsia="Times New Roman" w:hAnsi="Adobe Arabic" w:cs="Adobe Arabic"/>
                <w:color w:val="002060"/>
                <w:sz w:val="36"/>
                <w:szCs w:val="36"/>
                <w:rtl/>
              </w:rPr>
              <w:t>تحسين التواصل والاتصال بين الفرق المختلفة المسؤولة عن إدارة الحدث، مما يساعد على تنظيم العمل وتحقيق أهداف الفريق بشكل أفضل.</w:t>
            </w:r>
          </w:p>
        </w:tc>
      </w:tr>
    </w:tbl>
    <w:p w:rsidR="0038702E" w:rsidRPr="004801A2" w:rsidRDefault="0038702E" w:rsidP="0038702E">
      <w:pPr>
        <w:spacing w:line="259" w:lineRule="auto"/>
        <w:rPr>
          <w:rFonts w:ascii="Adobe Arabic" w:eastAsia="Times New Roman" w:hAnsi="Adobe Arabic" w:cs="Adobe Arabic"/>
          <w:sz w:val="40"/>
          <w:szCs w:val="40"/>
        </w:rPr>
      </w:pPr>
    </w:p>
    <w:p w:rsidR="0038702E" w:rsidRPr="004801A2" w:rsidRDefault="0038702E" w:rsidP="0038702E">
      <w:pPr>
        <w:spacing w:line="259" w:lineRule="auto"/>
        <w:rPr>
          <w:rFonts w:ascii="Adobe Arabic" w:eastAsia="Times New Roman" w:hAnsi="Adobe Arabic" w:cs="Adobe Arabic"/>
          <w:sz w:val="40"/>
          <w:szCs w:val="40"/>
        </w:rPr>
      </w:pPr>
    </w:p>
    <w:p w:rsidR="009F34C6" w:rsidRPr="00BC6615" w:rsidRDefault="0038702E" w:rsidP="00BC6615">
      <w:pPr>
        <w:jc w:val="center"/>
        <w:rPr>
          <w:rFonts w:ascii="Sakkal Majalla" w:eastAsia="Times New Roman" w:hAnsi="Sakkal Majalla"/>
          <w:b/>
          <w:bCs/>
          <w:sz w:val="34"/>
        </w:rPr>
        <w:sectPr w:rsidR="009F34C6" w:rsidRPr="00BC6615" w:rsidSect="00AA22C9">
          <w:pgSz w:w="11906" w:h="16838" w:code="9"/>
          <w:pgMar w:top="1440" w:right="1440" w:bottom="1440" w:left="1440" w:header="113" w:footer="0" w:gutter="0"/>
          <w:cols w:space="720"/>
          <w:titlePg/>
          <w:docGrid w:linePitch="381"/>
        </w:sectPr>
      </w:pPr>
      <w:r>
        <w:rPr>
          <w:rFonts w:cs="PT Bold Heading"/>
          <w:noProof/>
          <w:sz w:val="52"/>
          <w:szCs w:val="56"/>
        </w:rPr>
        <w:drawing>
          <wp:inline distT="0" distB="0" distL="0" distR="0" wp14:anchorId="1A709895" wp14:editId="6BF6A109">
            <wp:extent cx="1801504" cy="1801504"/>
            <wp:effectExtent l="0" t="0" r="0" b="8255"/>
            <wp:docPr id="1509836143" name="صورة 1509836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803041" cy="1803041"/>
                    </a:xfrm>
                    <a:prstGeom prst="rect">
                      <a:avLst/>
                    </a:prstGeom>
                    <a:noFill/>
                    <a:ln>
                      <a:noFill/>
                    </a:ln>
                  </pic:spPr>
                </pic:pic>
              </a:graphicData>
            </a:graphic>
          </wp:inline>
        </w:drawing>
      </w:r>
    </w:p>
    <w:p w:rsidR="00DB7FDB" w:rsidRPr="00BD4553" w:rsidRDefault="00886F95" w:rsidP="000F1708">
      <w:pPr>
        <w:bidi w:val="0"/>
        <w:rPr>
          <w:rFonts w:ascii="Adobe Arabic" w:hAnsi="Adobe Arabic" w:cs="Adobe Arabic"/>
          <w:b/>
          <w:bCs/>
          <w:color w:val="002060"/>
          <w:sz w:val="48"/>
          <w:szCs w:val="36"/>
        </w:rPr>
      </w:pPr>
      <w:r>
        <w:rPr>
          <w:rFonts w:asciiTheme="majorBidi" w:hAnsiTheme="majorBidi" w:cstheme="majorBidi"/>
          <w:noProof/>
          <w:szCs w:val="28"/>
        </w:rPr>
        <w:lastRenderedPageBreak/>
        <mc:AlternateContent>
          <mc:Choice Requires="wpg">
            <w:drawing>
              <wp:anchor distT="0" distB="0" distL="114300" distR="114300" simplePos="0" relativeHeight="252639232" behindDoc="0" locked="0" layoutInCell="1" allowOverlap="1" wp14:anchorId="1E618AC7" wp14:editId="6F8CB92C">
                <wp:simplePos x="0" y="0"/>
                <wp:positionH relativeFrom="column">
                  <wp:posOffset>4583430</wp:posOffset>
                </wp:positionH>
                <wp:positionV relativeFrom="paragraph">
                  <wp:posOffset>-764540</wp:posOffset>
                </wp:positionV>
                <wp:extent cx="1957372" cy="436728"/>
                <wp:effectExtent l="0" t="0" r="5080" b="1905"/>
                <wp:wrapNone/>
                <wp:docPr id="768453" name="مجموعة 768453"/>
                <wp:cNvGraphicFramePr/>
                <a:graphic xmlns:a="http://schemas.openxmlformats.org/drawingml/2006/main">
                  <a:graphicData uri="http://schemas.microsoft.com/office/word/2010/wordprocessingGroup">
                    <wpg:wgp>
                      <wpg:cNvGrpSpPr/>
                      <wpg:grpSpPr>
                        <a:xfrm>
                          <a:off x="0" y="0"/>
                          <a:ext cx="1957372" cy="436728"/>
                          <a:chOff x="0" y="47296"/>
                          <a:chExt cx="1957372" cy="436728"/>
                        </a:xfrm>
                      </wpg:grpSpPr>
                      <wps:wsp>
                        <wps:cNvPr id="768454" name="مربع نص 768454"/>
                        <wps:cNvSpPr txBox="1"/>
                        <wps:spPr>
                          <a:xfrm>
                            <a:off x="0" y="47296"/>
                            <a:ext cx="1756324" cy="436728"/>
                          </a:xfrm>
                          <a:prstGeom prst="rect">
                            <a:avLst/>
                          </a:prstGeom>
                          <a:noFill/>
                          <a:ln w="6350">
                            <a:noFill/>
                          </a:ln>
                        </wps:spPr>
                        <wps:txbx>
                          <w:txbxContent>
                            <w:p w:rsidR="005E14CE" w:rsidRPr="00226F80" w:rsidRDefault="005E14CE"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الثاني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pic:pic xmlns:pic="http://schemas.openxmlformats.org/drawingml/2006/picture">
                        <pic:nvPicPr>
                          <pic:cNvPr id="768455" name="صورة 22"/>
                          <pic:cNvPicPr>
                            <a:picLocks noChangeAspect="1"/>
                          </pic:cNvPicPr>
                        </pic:nvPicPr>
                        <pic:blipFill>
                          <a:blip r:embed="rId57"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1578414" y="80995"/>
                            <a:ext cx="378958" cy="379030"/>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E618AC7" id="مجموعة 768453" o:spid="_x0000_s2538" style="position:absolute;left:0;text-align:left;margin-left:360.9pt;margin-top:-60.2pt;width:154.1pt;height:34.4pt;z-index:252639232;mso-position-horizontal-relative:text;mso-position-vertical-relative:text;mso-width-relative:margin;mso-height-relative:margin" coordorigin=",472" coordsize="19573,4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">
                <v:shape id="مربع نص 768454" o:spid="_x0000_s2539" type="#_x0000_t202" style="position:absolute;top:472;width:17563;height:4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" filled="f" stroked="f" strokeweight=".5pt">
                  <v:textbox>
                    <w:txbxContent>
                      <w:p w14:paraId="23C617A2" w14:textId="77777777" w:rsidR="005E14CE" w:rsidRPr="00226F80" w:rsidRDefault="005E14CE"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الثاني</w:t>
                        </w:r>
                      </w:p>
                    </w:txbxContent>
                  </v:textbox>
                </v:shape>
                <v:shape id="صورة 22" o:spid="_x0000_s2540" type="#_x0000_t75" style="position:absolute;left:15784;top:809;width:3789;height:37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">
                  <v:imagedata r:id="rId58" o:title="" recolortarget="#1c3259 [1444]"/>
                </v:shape>
              </v:group>
            </w:pict>
          </mc:Fallback>
        </mc:AlternateContent>
      </w:r>
      <w:r w:rsidR="00F04847" w:rsidRPr="00B100C6">
        <w:rPr>
          <w:rFonts w:asciiTheme="majorBidi" w:hAnsiTheme="majorBidi" w:cstheme="majorBidi"/>
          <w:noProof/>
          <w:szCs w:val="28"/>
        </w:rPr>
        <mc:AlternateContent>
          <mc:Choice Requires="wps">
            <w:drawing>
              <wp:anchor distT="0" distB="0" distL="114300" distR="114300" simplePos="0" relativeHeight="252233728" behindDoc="0" locked="0" layoutInCell="1" allowOverlap="1" wp14:anchorId="1F13C83F" wp14:editId="04A8C433">
                <wp:simplePos x="0" y="0"/>
                <wp:positionH relativeFrom="margin">
                  <wp:align>center</wp:align>
                </wp:positionH>
                <wp:positionV relativeFrom="paragraph">
                  <wp:posOffset>-3008</wp:posOffset>
                </wp:positionV>
                <wp:extent cx="3590925" cy="368935"/>
                <wp:effectExtent l="0" t="0" r="0" b="0"/>
                <wp:wrapNone/>
                <wp:docPr id="1539" name="مربع نص 10"/>
                <wp:cNvGraphicFramePr/>
                <a:graphic xmlns:a="http://schemas.openxmlformats.org/drawingml/2006/main">
                  <a:graphicData uri="http://schemas.microsoft.com/office/word/2010/wordprocessingShape">
                    <wps:wsp>
                      <wps:cNvSpPr txBox="1"/>
                      <wps:spPr>
                        <a:xfrm>
                          <a:off x="0" y="0"/>
                          <a:ext cx="3590925" cy="368935"/>
                        </a:xfrm>
                        <a:prstGeom prst="rect">
                          <a:avLst/>
                        </a:prstGeom>
                        <a:noFill/>
                      </wps:spPr>
                      <wps:txbx>
                        <w:txbxContent>
                          <w:p w:rsidR="005E14CE" w:rsidRPr="00FD172F" w:rsidRDefault="00FD172F" w:rsidP="00FD172F">
                            <w:pPr>
                              <w:pStyle w:val="a0"/>
                              <w:jc w:val="center"/>
                              <w:rPr>
                                <w:sz w:val="144"/>
                                <w:szCs w:val="144"/>
                                <w:lang w:bidi="ar-SY"/>
                              </w:rPr>
                            </w:pPr>
                            <w:r w:rsidRPr="00FD172F">
                              <w:rPr>
                                <w:sz w:val="52"/>
                                <w:szCs w:val="52"/>
                                <w:rtl/>
                              </w:rPr>
                              <w:t>تقييم الحدث والاستفادة من التجارب</w:t>
                            </w:r>
                          </w:p>
                        </w:txbxContent>
                      </wps:txbx>
                      <wps:bodyPr wrap="square" rtlCol="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F13C83F" id="_x0000_s2541" type="#_x0000_t202" style="position:absolute;left:0;text-align:left;margin-left:0;margin-top:-.25pt;width:282.75pt;height:29.05pt;z-index:25223372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" filled="f" stroked="f">
                <v:textbox style="mso-fit-shape-to-text:t">
                  <w:txbxContent>
                    <w:p w14:paraId="03816F29" w14:textId="599F92B0" w:rsidR="005E14CE" w:rsidRPr="00FD172F" w:rsidRDefault="00FD172F" w:rsidP="00FD172F">
                      <w:pPr>
                        <w:pStyle w:val="a0"/>
                        <w:jc w:val="center"/>
                        <w:rPr>
                          <w:sz w:val="144"/>
                          <w:szCs w:val="144"/>
                          <w:lang w:bidi="ar-SY"/>
                        </w:rPr>
                      </w:pPr>
                      <w:r w:rsidRPr="00FD172F">
                        <w:rPr>
                          <w:sz w:val="52"/>
                          <w:szCs w:val="52"/>
                          <w:rtl/>
                        </w:rPr>
                        <w:t>تقييم الحدث والاستفادة من التجارب</w:t>
                      </w:r>
                    </w:p>
                  </w:txbxContent>
                </v:textbox>
                <w10:wrap anchorx="margin"/>
              </v:shape>
            </w:pict>
          </mc:Fallback>
        </mc:AlternateContent>
      </w:r>
      <w:r w:rsidR="00DB7FDB" w:rsidRPr="00BD4553">
        <w:rPr>
          <w:rFonts w:ascii="Adobe Arabic" w:hAnsi="Adobe Arabic" w:cs="Adobe Arabic"/>
          <w:b/>
          <w:bCs/>
          <w:color w:val="002060"/>
          <w:sz w:val="48"/>
          <w:szCs w:val="36"/>
          <w:rtl/>
        </w:rPr>
        <w:t xml:space="preserve"> </w:t>
      </w:r>
    </w:p>
    <w:p w:rsidR="00DB7FDB" w:rsidRDefault="00DB7FDB" w:rsidP="00F04847">
      <w:pPr>
        <w:pStyle w:val="ListParagraph"/>
        <w:spacing w:after="0" w:line="276" w:lineRule="auto"/>
        <w:jc w:val="center"/>
        <w:rPr>
          <w:rFonts w:ascii="Adobe Arabic" w:hAnsi="Adobe Arabic" w:cs="Adobe Arabic"/>
          <w:b/>
          <w:bCs/>
          <w:color w:val="002060"/>
          <w:sz w:val="48"/>
          <w:szCs w:val="36"/>
          <w:rtl/>
        </w:rPr>
      </w:pPr>
    </w:p>
    <w:tbl>
      <w:tblPr>
        <w:tblStyle w:val="TableGrid"/>
        <w:tblpPr w:leftFromText="180" w:rightFromText="180" w:vertAnchor="page" w:horzAnchor="margin" w:tblpXSpec="center" w:tblpY="11371"/>
        <w:bidiVisual/>
        <w:tblW w:w="5606" w:type="pct"/>
        <w:tblBorders>
          <w:top w:val="triple" w:sz="4" w:space="0" w:color="8EAADB" w:themeColor="accent1" w:themeTint="99"/>
          <w:left w:val="triple" w:sz="4" w:space="0" w:color="8EAADB" w:themeColor="accent1" w:themeTint="99"/>
          <w:bottom w:val="triple" w:sz="4" w:space="0" w:color="8EAADB" w:themeColor="accent1" w:themeTint="99"/>
          <w:right w:val="trip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1120"/>
        <w:gridCol w:w="5108"/>
        <w:gridCol w:w="3034"/>
        <w:gridCol w:w="1100"/>
      </w:tblGrid>
      <w:tr w:rsidR="009F34C6" w:rsidRPr="00707A32" w:rsidTr="00BA1D56">
        <w:tc>
          <w:tcPr>
            <w:tcW w:w="5000" w:type="pct"/>
            <w:gridSpan w:val="4"/>
            <w:shd w:val="clear" w:color="auto" w:fill="auto"/>
            <w:vAlign w:val="center"/>
          </w:tcPr>
          <w:p w:rsidR="009F34C6" w:rsidRPr="009F34C6" w:rsidRDefault="009F34C6" w:rsidP="00BA1D56">
            <w:pPr>
              <w:jc w:val="center"/>
              <w:rPr>
                <w:b/>
                <w:bCs/>
                <w:rtl/>
                <w:lang w:bidi="ar-EG"/>
              </w:rPr>
            </w:pPr>
            <w:r w:rsidRPr="009F34C6">
              <w:rPr>
                <w:rFonts w:hint="cs"/>
                <w:b/>
                <w:bCs/>
                <w:color w:val="002060"/>
                <w:rtl/>
                <w:lang w:bidi="ar-EG"/>
              </w:rPr>
              <w:t xml:space="preserve">خطة عمل الجلسة التدريبية </w:t>
            </w:r>
          </w:p>
        </w:tc>
      </w:tr>
      <w:tr w:rsidR="009F34C6" w:rsidRPr="00707A32" w:rsidTr="00BA1D56">
        <w:tc>
          <w:tcPr>
            <w:tcW w:w="540" w:type="pct"/>
            <w:shd w:val="clear" w:color="auto" w:fill="D9E2F3" w:themeFill="accent1" w:themeFillTint="33"/>
            <w:vAlign w:val="center"/>
          </w:tcPr>
          <w:p w:rsidR="009F34C6" w:rsidRPr="00781A2F" w:rsidRDefault="009F34C6" w:rsidP="00BA1D56">
            <w:pPr>
              <w:pStyle w:val="bold"/>
              <w:jc w:val="center"/>
              <w:rPr>
                <w:sz w:val="40"/>
                <w:szCs w:val="40"/>
                <w:rtl/>
                <w:lang w:bidi="ar-EG"/>
              </w:rPr>
            </w:pPr>
            <w:r w:rsidRPr="00781A2F">
              <w:rPr>
                <w:sz w:val="40"/>
                <w:szCs w:val="40"/>
                <w:rtl/>
                <w:lang w:bidi="ar-EG"/>
              </w:rPr>
              <w:t>الجلسة</w:t>
            </w:r>
          </w:p>
        </w:tc>
        <w:tc>
          <w:tcPr>
            <w:tcW w:w="2465"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rFonts w:hint="cs"/>
                <w:sz w:val="40"/>
                <w:szCs w:val="40"/>
                <w:rtl/>
                <w:lang w:bidi="ar-EG"/>
              </w:rPr>
              <w:t>الاجراءات التدريبية</w:t>
            </w:r>
          </w:p>
        </w:tc>
        <w:tc>
          <w:tcPr>
            <w:tcW w:w="1464"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rFonts w:hint="cs"/>
                <w:sz w:val="40"/>
                <w:szCs w:val="40"/>
                <w:rtl/>
                <w:lang w:bidi="ar-EG"/>
              </w:rPr>
              <w:t>أسلوب التنفيذ</w:t>
            </w:r>
          </w:p>
        </w:tc>
        <w:tc>
          <w:tcPr>
            <w:tcW w:w="531"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sz w:val="40"/>
                <w:szCs w:val="40"/>
                <w:rtl/>
                <w:lang w:bidi="ar-EG"/>
              </w:rPr>
              <w:t>الزمن</w:t>
            </w:r>
          </w:p>
        </w:tc>
      </w:tr>
      <w:tr w:rsidR="009F34C6" w:rsidRPr="00707A32" w:rsidTr="00BA1D56">
        <w:tc>
          <w:tcPr>
            <w:tcW w:w="540" w:type="pct"/>
            <w:shd w:val="clear" w:color="auto" w:fill="F2F2F2" w:themeFill="background1" w:themeFillShade="F2"/>
            <w:vAlign w:val="center"/>
          </w:tcPr>
          <w:p w:rsidR="009F34C6" w:rsidRPr="00707A32" w:rsidRDefault="009F34C6" w:rsidP="00BA1D56">
            <w:pPr>
              <w:pStyle w:val="NoSpacing"/>
              <w:jc w:val="center"/>
              <w:rPr>
                <w:rtl/>
                <w:lang w:bidi="ar-EG"/>
              </w:rPr>
            </w:pPr>
            <w:r>
              <w:rPr>
                <w:rFonts w:hint="cs"/>
                <w:color w:val="002060"/>
                <w:rtl/>
                <w:lang w:bidi="ar-EG"/>
              </w:rPr>
              <w:t>الثانية</w:t>
            </w:r>
          </w:p>
        </w:tc>
        <w:tc>
          <w:tcPr>
            <w:tcW w:w="2465" w:type="pct"/>
            <w:vAlign w:val="center"/>
          </w:tcPr>
          <w:p w:rsidR="00FD172F" w:rsidRPr="00FD172F" w:rsidRDefault="00FD172F" w:rsidP="00FD172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FD172F">
              <w:rPr>
                <w:rFonts w:ascii="Adobe Arabic" w:eastAsia="Calibri" w:hAnsi="Adobe Arabic" w:cs="Adobe Arabic" w:hint="cs"/>
                <w:color w:val="0D0D0D" w:themeColor="text1" w:themeTint="F2"/>
                <w:sz w:val="36"/>
                <w:szCs w:val="36"/>
                <w:rtl/>
                <w:lang w:bidi="ar-EG"/>
              </w:rPr>
              <w:t>فيديو تدريبي.</w:t>
            </w:r>
          </w:p>
          <w:p w:rsidR="00FD172F" w:rsidRPr="00FD172F" w:rsidRDefault="00FD172F" w:rsidP="00FD172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FD172F">
              <w:rPr>
                <w:rFonts w:ascii="Adobe Arabic" w:eastAsia="Calibri" w:hAnsi="Adobe Arabic" w:cs="Adobe Arabic"/>
                <w:color w:val="0D0D0D" w:themeColor="text1" w:themeTint="F2"/>
                <w:sz w:val="36"/>
                <w:szCs w:val="36"/>
                <w:rtl/>
                <w:lang w:bidi="ar-EG"/>
              </w:rPr>
              <w:t>تحليل ردود الفعل والتغذية الراجعة.</w:t>
            </w:r>
          </w:p>
          <w:p w:rsidR="00FD172F" w:rsidRPr="00FD172F" w:rsidRDefault="00FD172F" w:rsidP="00FD172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FD172F">
              <w:rPr>
                <w:rFonts w:ascii="Adobe Arabic" w:eastAsia="Calibri" w:hAnsi="Adobe Arabic" w:cs="Adobe Arabic"/>
                <w:color w:val="0D0D0D" w:themeColor="text1" w:themeTint="F2"/>
                <w:sz w:val="36"/>
                <w:szCs w:val="36"/>
                <w:rtl/>
                <w:lang w:bidi="ar-EG"/>
              </w:rPr>
              <w:t>تقييم مدى تحقيق الأهداف.</w:t>
            </w:r>
          </w:p>
          <w:p w:rsidR="00FD172F" w:rsidRPr="00FD172F" w:rsidRDefault="00FD172F" w:rsidP="00FD172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FD172F">
              <w:rPr>
                <w:rFonts w:ascii="Adobe Arabic" w:eastAsia="Calibri" w:hAnsi="Adobe Arabic" w:cs="Adobe Arabic"/>
                <w:color w:val="0D0D0D" w:themeColor="text1" w:themeTint="F2"/>
                <w:sz w:val="36"/>
                <w:szCs w:val="36"/>
                <w:rtl/>
                <w:lang w:bidi="ar-EG"/>
              </w:rPr>
              <w:t>تحديد نقاط القوة والضعف.</w:t>
            </w:r>
          </w:p>
          <w:p w:rsidR="00FD172F" w:rsidRPr="00FD172F" w:rsidRDefault="00FD172F" w:rsidP="00FD172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FD172F">
              <w:rPr>
                <w:rFonts w:ascii="Adobe Arabic" w:eastAsia="Calibri" w:hAnsi="Adobe Arabic" w:cs="Adobe Arabic"/>
                <w:color w:val="0D0D0D" w:themeColor="text1" w:themeTint="F2"/>
                <w:sz w:val="36"/>
                <w:szCs w:val="36"/>
                <w:rtl/>
                <w:lang w:bidi="ar-EG"/>
              </w:rPr>
              <w:t>اقتراح الحلول والتحسينات.</w:t>
            </w:r>
          </w:p>
          <w:p w:rsidR="00FD172F" w:rsidRPr="00FD172F" w:rsidRDefault="00FD172F" w:rsidP="00FD172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FD172F">
              <w:rPr>
                <w:rFonts w:ascii="Adobe Arabic" w:eastAsia="Calibri" w:hAnsi="Adobe Arabic" w:cs="Adobe Arabic"/>
                <w:color w:val="0D0D0D" w:themeColor="text1" w:themeTint="F2"/>
                <w:sz w:val="36"/>
                <w:szCs w:val="36"/>
                <w:rtl/>
                <w:lang w:bidi="ar-EG"/>
              </w:rPr>
              <w:t>توثيق ونشر التجارب الناجحة.</w:t>
            </w:r>
          </w:p>
          <w:p w:rsidR="009F34C6" w:rsidRPr="00FD172F" w:rsidRDefault="00FD172F" w:rsidP="00FD172F">
            <w:pPr>
              <w:pStyle w:val="ListParagraph"/>
              <w:numPr>
                <w:ilvl w:val="0"/>
                <w:numId w:val="2"/>
              </w:numPr>
              <w:spacing w:after="0" w:line="240" w:lineRule="auto"/>
              <w:jc w:val="lowKashida"/>
              <w:rPr>
                <w:rFonts w:ascii="Adobe Arabic" w:hAnsi="Adobe Arabic" w:cs="Adobe Arabic"/>
                <w:sz w:val="40"/>
                <w:szCs w:val="40"/>
                <w:rtl/>
              </w:rPr>
            </w:pPr>
            <w:r w:rsidRPr="00FD172F">
              <w:rPr>
                <w:rFonts w:ascii="Adobe Arabic" w:eastAsia="Calibri" w:hAnsi="Adobe Arabic" w:cs="Adobe Arabic" w:hint="cs"/>
                <w:color w:val="0D0D0D" w:themeColor="text1" w:themeTint="F2"/>
                <w:sz w:val="36"/>
                <w:szCs w:val="36"/>
                <w:rtl/>
                <w:lang w:bidi="ar-EG"/>
              </w:rPr>
              <w:t>نشاط تدريبي.</w:t>
            </w:r>
          </w:p>
        </w:tc>
        <w:tc>
          <w:tcPr>
            <w:tcW w:w="1464" w:type="pct"/>
            <w:vAlign w:val="center"/>
          </w:tcPr>
          <w:p w:rsidR="00FD172F" w:rsidRPr="00FD172F" w:rsidRDefault="00FD172F" w:rsidP="00FD172F">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rtl/>
                <w:lang w:bidi="ar-EG"/>
              </w:rPr>
            </w:pPr>
            <w:r w:rsidRPr="00FD172F">
              <w:rPr>
                <w:rFonts w:ascii="Adobe Arabic" w:eastAsia="Calibri" w:hAnsi="Adobe Arabic" w:cs="Adobe Arabic" w:hint="cs"/>
                <w:color w:val="0D0D0D" w:themeColor="text1" w:themeTint="F2"/>
                <w:sz w:val="36"/>
                <w:szCs w:val="36"/>
                <w:rtl/>
                <w:lang w:bidi="ar-EG"/>
              </w:rPr>
              <w:t>فيديوهات تدريبيّة.</w:t>
            </w:r>
          </w:p>
          <w:p w:rsidR="00FD172F" w:rsidRPr="00FD172F" w:rsidRDefault="00FD172F" w:rsidP="00FD172F">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lang w:bidi="ar-EG"/>
              </w:rPr>
            </w:pPr>
            <w:r w:rsidRPr="00FD172F">
              <w:rPr>
                <w:rFonts w:ascii="Adobe Arabic" w:eastAsia="Calibri" w:hAnsi="Adobe Arabic" w:cs="Adobe Arabic"/>
                <w:color w:val="0D0D0D" w:themeColor="text1" w:themeTint="F2"/>
                <w:sz w:val="36"/>
                <w:szCs w:val="36"/>
                <w:rtl/>
                <w:lang w:bidi="ar-EG"/>
              </w:rPr>
              <w:t>المحاكاة في التدريب</w:t>
            </w:r>
            <w:r w:rsidRPr="00FD172F">
              <w:rPr>
                <w:rFonts w:ascii="Adobe Arabic" w:eastAsia="Calibri" w:hAnsi="Adobe Arabic" w:cs="Adobe Arabic" w:hint="cs"/>
                <w:color w:val="0D0D0D" w:themeColor="text1" w:themeTint="F2"/>
                <w:sz w:val="36"/>
                <w:szCs w:val="36"/>
                <w:rtl/>
                <w:lang w:bidi="ar-EG"/>
              </w:rPr>
              <w:t>.</w:t>
            </w:r>
          </w:p>
          <w:p w:rsidR="00FD172F" w:rsidRPr="00FD172F" w:rsidRDefault="00FD172F" w:rsidP="00FD172F">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lang w:bidi="ar-EG"/>
              </w:rPr>
            </w:pPr>
            <w:r w:rsidRPr="00FD172F">
              <w:rPr>
                <w:rFonts w:ascii="Adobe Arabic" w:eastAsia="Calibri" w:hAnsi="Adobe Arabic" w:cs="Adobe Arabic"/>
                <w:color w:val="0D0D0D" w:themeColor="text1" w:themeTint="F2"/>
                <w:sz w:val="36"/>
                <w:szCs w:val="36"/>
                <w:rtl/>
                <w:lang w:bidi="ar-EG"/>
              </w:rPr>
              <w:t>التدريب والتوجيه</w:t>
            </w:r>
            <w:r w:rsidRPr="00FD172F">
              <w:rPr>
                <w:rFonts w:ascii="Adobe Arabic" w:eastAsia="Calibri" w:hAnsi="Adobe Arabic" w:cs="Adobe Arabic" w:hint="cs"/>
                <w:color w:val="0D0D0D" w:themeColor="text1" w:themeTint="F2"/>
                <w:sz w:val="36"/>
                <w:szCs w:val="36"/>
                <w:rtl/>
                <w:lang w:bidi="ar-EG"/>
              </w:rPr>
              <w:t>.</w:t>
            </w:r>
          </w:p>
          <w:p w:rsidR="00FD172F" w:rsidRPr="00FD172F" w:rsidRDefault="00FD172F" w:rsidP="00FD172F">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rtl/>
                <w:lang w:bidi="ar-EG"/>
              </w:rPr>
            </w:pPr>
            <w:r w:rsidRPr="00FD172F">
              <w:rPr>
                <w:rFonts w:ascii="Adobe Arabic" w:eastAsia="Calibri" w:hAnsi="Adobe Arabic" w:cs="Adobe Arabic" w:hint="cs"/>
                <w:color w:val="0D0D0D" w:themeColor="text1" w:themeTint="F2"/>
                <w:sz w:val="36"/>
                <w:szCs w:val="36"/>
                <w:rtl/>
                <w:lang w:bidi="ar-EG"/>
              </w:rPr>
              <w:t>مناقشات جماعية.</w:t>
            </w:r>
          </w:p>
          <w:p w:rsidR="009F34C6" w:rsidRPr="00FD172F" w:rsidRDefault="00FD172F" w:rsidP="00FD172F">
            <w:pPr>
              <w:pStyle w:val="ListParagraph"/>
              <w:numPr>
                <w:ilvl w:val="0"/>
                <w:numId w:val="2"/>
              </w:numPr>
              <w:spacing w:after="0" w:line="276" w:lineRule="auto"/>
              <w:jc w:val="lowKashida"/>
              <w:rPr>
                <w:rFonts w:ascii="Adobe Arabic" w:hAnsi="Adobe Arabic" w:cs="Adobe Arabic"/>
                <w:sz w:val="40"/>
                <w:szCs w:val="40"/>
                <w:rtl/>
              </w:rPr>
            </w:pPr>
            <w:r w:rsidRPr="00FD172F">
              <w:rPr>
                <w:rFonts w:ascii="Adobe Arabic" w:eastAsia="Calibri" w:hAnsi="Adobe Arabic" w:cs="Adobe Arabic" w:hint="cs"/>
                <w:color w:val="0D0D0D" w:themeColor="text1" w:themeTint="F2"/>
                <w:sz w:val="36"/>
                <w:szCs w:val="36"/>
                <w:rtl/>
                <w:lang w:bidi="ar-EG"/>
              </w:rPr>
              <w:t>أنشطة تعاونيّة.</w:t>
            </w:r>
          </w:p>
        </w:tc>
        <w:tc>
          <w:tcPr>
            <w:tcW w:w="531" w:type="pct"/>
            <w:vAlign w:val="center"/>
          </w:tcPr>
          <w:p w:rsidR="009F34C6" w:rsidRPr="00707A32" w:rsidRDefault="009F34C6" w:rsidP="00BA1D56">
            <w:pPr>
              <w:jc w:val="center"/>
              <w:rPr>
                <w:rFonts w:ascii="Adobe Arabic" w:eastAsia="Calibri" w:hAnsi="Adobe Arabic" w:cs="Adobe Arabic"/>
                <w:b/>
                <w:bCs/>
                <w:color w:val="0D0D0D" w:themeColor="text1" w:themeTint="F2"/>
                <w:sz w:val="34"/>
                <w:rtl/>
                <w:lang w:bidi="ar-EG"/>
              </w:rPr>
            </w:pPr>
            <w:r w:rsidRPr="00781A2F">
              <w:rPr>
                <w:rFonts w:ascii="Adobe Arabic" w:eastAsia="Calibri" w:hAnsi="Adobe Arabic" w:cs="Adobe Arabic" w:hint="cs"/>
                <w:b/>
                <w:bCs/>
                <w:color w:val="002060"/>
                <w:sz w:val="34"/>
                <w:rtl/>
                <w:lang w:bidi="ar-EG"/>
              </w:rPr>
              <w:t>140 د</w:t>
            </w:r>
          </w:p>
        </w:tc>
      </w:tr>
    </w:tbl>
    <w:p w:rsidR="00DB7FDB" w:rsidRDefault="00DB7FDB" w:rsidP="00DB7FDB">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text" w:horzAnchor="margin" w:tblpXSpec="right" w:tblpY="289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064"/>
      </w:tblGrid>
      <w:tr w:rsidR="00FD172F" w:rsidRPr="00CB5E27" w:rsidTr="00FD172F">
        <w:tc>
          <w:tcPr>
            <w:tcW w:w="4962" w:type="dxa"/>
          </w:tcPr>
          <w:p w:rsidR="00FD172F" w:rsidRDefault="00F9337C" w:rsidP="00FD172F">
            <w:pPr>
              <w:spacing w:after="160" w:line="254" w:lineRule="auto"/>
              <w:jc w:val="left"/>
              <w:rPr>
                <w:rFonts w:ascii="Sakkal Majalla" w:hAnsi="Sakkal Majalla"/>
                <w:b/>
                <w:bCs/>
                <w:sz w:val="52"/>
                <w:szCs w:val="56"/>
                <w:rtl/>
                <w:lang w:bidi="ar-EG"/>
              </w:rPr>
            </w:pPr>
            <w:hyperlink r:id="rId116" w:history="1">
              <w:r w:rsidR="00FD172F" w:rsidRPr="00F9337C">
                <w:rPr>
                  <w:rStyle w:val="Hyperlink"/>
                  <w:rFonts w:ascii="Sakkal Majalla" w:hAnsi="Sakkal Majalla" w:hint="cs"/>
                  <w:b/>
                  <w:bCs/>
                  <w:sz w:val="52"/>
                  <w:szCs w:val="56"/>
                  <w:rtl/>
                  <w:lang w:bidi="ar-EG"/>
                </w:rPr>
                <w:t>محاور الجلسة:</w:t>
              </w:r>
            </w:hyperlink>
          </w:p>
          <w:p w:rsidR="00FD172F" w:rsidRPr="00FD172F" w:rsidRDefault="00FD172F">
            <w:pPr>
              <w:pStyle w:val="NoSpacing"/>
              <w:numPr>
                <w:ilvl w:val="0"/>
                <w:numId w:val="5"/>
              </w:numPr>
              <w:spacing w:line="360" w:lineRule="auto"/>
              <w:jc w:val="both"/>
              <w:rPr>
                <w:color w:val="002060"/>
                <w:sz w:val="32"/>
                <w:szCs w:val="32"/>
                <w:rtl/>
                <w:lang w:bidi="ar-SY"/>
              </w:rPr>
            </w:pPr>
            <w:r w:rsidRPr="00FD172F">
              <w:rPr>
                <w:rFonts w:hint="cs"/>
                <w:color w:val="002060"/>
                <w:sz w:val="32"/>
                <w:szCs w:val="32"/>
                <w:rtl/>
                <w:lang w:bidi="ar-SY"/>
              </w:rPr>
              <w:t>فيديو تدريبي.</w:t>
            </w:r>
          </w:p>
          <w:p w:rsidR="00FD172F" w:rsidRPr="00FD172F" w:rsidRDefault="00FD172F">
            <w:pPr>
              <w:pStyle w:val="NoSpacing"/>
              <w:numPr>
                <w:ilvl w:val="0"/>
                <w:numId w:val="5"/>
              </w:numPr>
              <w:spacing w:line="360" w:lineRule="auto"/>
              <w:jc w:val="both"/>
              <w:rPr>
                <w:color w:val="002060"/>
                <w:sz w:val="32"/>
                <w:szCs w:val="32"/>
                <w:lang w:bidi="ar-SY"/>
              </w:rPr>
            </w:pPr>
            <w:r w:rsidRPr="00FD172F">
              <w:rPr>
                <w:color w:val="002060"/>
                <w:sz w:val="32"/>
                <w:szCs w:val="32"/>
                <w:rtl/>
                <w:lang w:bidi="ar-SY"/>
              </w:rPr>
              <w:t>تحليل ردود الفعل والتغذية الراجعة.</w:t>
            </w:r>
          </w:p>
          <w:p w:rsidR="00FD172F" w:rsidRPr="00FD172F" w:rsidRDefault="00FD172F">
            <w:pPr>
              <w:pStyle w:val="NoSpacing"/>
              <w:numPr>
                <w:ilvl w:val="0"/>
                <w:numId w:val="5"/>
              </w:numPr>
              <w:spacing w:line="360" w:lineRule="auto"/>
              <w:jc w:val="both"/>
              <w:rPr>
                <w:color w:val="002060"/>
                <w:sz w:val="32"/>
                <w:szCs w:val="32"/>
                <w:lang w:bidi="ar-SY"/>
              </w:rPr>
            </w:pPr>
            <w:r w:rsidRPr="00FD172F">
              <w:rPr>
                <w:color w:val="002060"/>
                <w:sz w:val="32"/>
                <w:szCs w:val="32"/>
                <w:rtl/>
                <w:lang w:bidi="ar-SY"/>
              </w:rPr>
              <w:t>تقييم مدى تحقيق الأهداف.</w:t>
            </w:r>
          </w:p>
          <w:p w:rsidR="00FD172F" w:rsidRPr="00FD172F" w:rsidRDefault="00FD172F">
            <w:pPr>
              <w:pStyle w:val="NoSpacing"/>
              <w:numPr>
                <w:ilvl w:val="0"/>
                <w:numId w:val="5"/>
              </w:numPr>
              <w:spacing w:line="360" w:lineRule="auto"/>
              <w:jc w:val="both"/>
              <w:rPr>
                <w:color w:val="002060"/>
                <w:sz w:val="32"/>
                <w:szCs w:val="32"/>
                <w:lang w:bidi="ar-SY"/>
              </w:rPr>
            </w:pPr>
            <w:r w:rsidRPr="00FD172F">
              <w:rPr>
                <w:color w:val="002060"/>
                <w:sz w:val="32"/>
                <w:szCs w:val="32"/>
                <w:rtl/>
                <w:lang w:bidi="ar-SY"/>
              </w:rPr>
              <w:t>تحديد نقاط القوة والضعف.</w:t>
            </w:r>
          </w:p>
          <w:p w:rsidR="00FD172F" w:rsidRPr="00FD172F" w:rsidRDefault="00FD172F">
            <w:pPr>
              <w:pStyle w:val="NoSpacing"/>
              <w:numPr>
                <w:ilvl w:val="0"/>
                <w:numId w:val="5"/>
              </w:numPr>
              <w:spacing w:line="360" w:lineRule="auto"/>
              <w:jc w:val="both"/>
              <w:rPr>
                <w:color w:val="002060"/>
                <w:sz w:val="32"/>
                <w:szCs w:val="32"/>
                <w:lang w:bidi="ar-SY"/>
              </w:rPr>
            </w:pPr>
            <w:r w:rsidRPr="00FD172F">
              <w:rPr>
                <w:color w:val="002060"/>
                <w:sz w:val="32"/>
                <w:szCs w:val="32"/>
                <w:rtl/>
                <w:lang w:bidi="ar-SY"/>
              </w:rPr>
              <w:t>اقتراح الحلول والتحسينات.</w:t>
            </w:r>
          </w:p>
          <w:p w:rsidR="00FD172F" w:rsidRPr="00FD172F" w:rsidRDefault="00FD172F">
            <w:pPr>
              <w:pStyle w:val="NoSpacing"/>
              <w:numPr>
                <w:ilvl w:val="0"/>
                <w:numId w:val="5"/>
              </w:numPr>
              <w:spacing w:line="360" w:lineRule="auto"/>
              <w:jc w:val="both"/>
              <w:rPr>
                <w:color w:val="002060"/>
                <w:sz w:val="32"/>
                <w:szCs w:val="32"/>
                <w:rtl/>
                <w:lang w:bidi="ar-SY"/>
              </w:rPr>
            </w:pPr>
            <w:r w:rsidRPr="00FD172F">
              <w:rPr>
                <w:color w:val="002060"/>
                <w:sz w:val="32"/>
                <w:szCs w:val="32"/>
                <w:rtl/>
                <w:lang w:bidi="ar-SY"/>
              </w:rPr>
              <w:t>توثيق ونشر التجارب الناجحة.</w:t>
            </w:r>
          </w:p>
          <w:p w:rsidR="00FD172F" w:rsidRPr="00FD172F" w:rsidRDefault="00FD172F">
            <w:pPr>
              <w:pStyle w:val="NoSpacing"/>
              <w:numPr>
                <w:ilvl w:val="0"/>
                <w:numId w:val="5"/>
              </w:numPr>
              <w:spacing w:line="360" w:lineRule="auto"/>
              <w:jc w:val="both"/>
              <w:rPr>
                <w:color w:val="002060"/>
                <w:sz w:val="32"/>
                <w:szCs w:val="32"/>
                <w:rtl/>
                <w:lang w:bidi="ar-SY"/>
              </w:rPr>
            </w:pPr>
            <w:r w:rsidRPr="00FD172F">
              <w:rPr>
                <w:rFonts w:hint="cs"/>
                <w:color w:val="002060"/>
                <w:sz w:val="32"/>
                <w:szCs w:val="32"/>
                <w:rtl/>
                <w:lang w:bidi="ar-SY"/>
              </w:rPr>
              <w:t>نشاط تدريبي.</w:t>
            </w:r>
          </w:p>
          <w:p w:rsidR="00FD172F" w:rsidRPr="009F34C6" w:rsidRDefault="00FD172F" w:rsidP="00FD172F">
            <w:pPr>
              <w:spacing w:after="200"/>
              <w:rPr>
                <w:rFonts w:ascii="Sakkal Majalla" w:hAnsi="Sakkal Majalla"/>
                <w:b/>
                <w:bCs/>
                <w:sz w:val="52"/>
                <w:szCs w:val="56"/>
                <w:rtl/>
              </w:rPr>
            </w:pPr>
          </w:p>
        </w:tc>
        <w:tc>
          <w:tcPr>
            <w:tcW w:w="4064" w:type="dxa"/>
          </w:tcPr>
          <w:p w:rsidR="00FD172F" w:rsidRDefault="00F9337C" w:rsidP="00FD172F">
            <w:pPr>
              <w:spacing w:after="160" w:line="254" w:lineRule="auto"/>
              <w:jc w:val="left"/>
              <w:rPr>
                <w:rFonts w:ascii="Sakkal Majalla" w:hAnsi="Sakkal Majalla"/>
                <w:b/>
                <w:bCs/>
                <w:sz w:val="52"/>
                <w:szCs w:val="56"/>
                <w:rtl/>
                <w:lang w:bidi="ar-EG"/>
              </w:rPr>
            </w:pPr>
            <w:hyperlink r:id="rId117" w:history="1">
              <w:r w:rsidR="00FD172F" w:rsidRPr="00F9337C">
                <w:rPr>
                  <w:rStyle w:val="Hyperlink"/>
                  <w:rFonts w:ascii="Sakkal Majalla" w:hAnsi="Sakkal Majalla" w:hint="cs"/>
                  <w:b/>
                  <w:bCs/>
                  <w:sz w:val="52"/>
                  <w:szCs w:val="56"/>
                  <w:rtl/>
                  <w:lang w:bidi="ar-EG"/>
                </w:rPr>
                <w:t>أهداف</w:t>
              </w:r>
              <w:r w:rsidR="00FD172F" w:rsidRPr="00F9337C">
                <w:rPr>
                  <w:rStyle w:val="Hyperlink"/>
                  <w:rFonts w:ascii="Sakkal Majalla" w:hAnsi="Sakkal Majalla"/>
                  <w:b/>
                  <w:bCs/>
                  <w:sz w:val="52"/>
                  <w:szCs w:val="56"/>
                  <w:rtl/>
                  <w:lang w:bidi="ar-EG"/>
                </w:rPr>
                <w:t xml:space="preserve"> الجلسة:</w:t>
              </w:r>
            </w:hyperlink>
          </w:p>
          <w:p w:rsidR="00FD172F" w:rsidRPr="005256AC" w:rsidRDefault="00FD172F" w:rsidP="00FD172F">
            <w:pPr>
              <w:spacing w:line="240" w:lineRule="auto"/>
              <w:rPr>
                <w:rtl/>
              </w:rPr>
            </w:pPr>
            <w:r w:rsidRPr="005256AC">
              <w:rPr>
                <w:rtl/>
              </w:rPr>
              <w:t>بعد الانتهاء من المشاركة في أنشطة هذه الجلسة، سيتمكّن المشارك من:</w:t>
            </w:r>
          </w:p>
          <w:p w:rsidR="00FD172F" w:rsidRPr="00FD172F" w:rsidRDefault="00FD172F">
            <w:pPr>
              <w:pStyle w:val="NoSpacing"/>
              <w:numPr>
                <w:ilvl w:val="0"/>
                <w:numId w:val="5"/>
              </w:numPr>
              <w:spacing w:line="192" w:lineRule="auto"/>
              <w:jc w:val="both"/>
              <w:rPr>
                <w:color w:val="002060"/>
                <w:sz w:val="32"/>
                <w:szCs w:val="32"/>
                <w:rtl/>
                <w:lang w:bidi="ar-SY"/>
              </w:rPr>
            </w:pPr>
            <w:r w:rsidRPr="00FD172F">
              <w:rPr>
                <w:rFonts w:hint="cs"/>
                <w:color w:val="002060"/>
                <w:sz w:val="32"/>
                <w:szCs w:val="32"/>
                <w:rtl/>
                <w:lang w:bidi="ar-SY"/>
              </w:rPr>
              <w:t xml:space="preserve">توضيح </w:t>
            </w:r>
            <w:r w:rsidRPr="00FD172F">
              <w:rPr>
                <w:color w:val="002060"/>
                <w:sz w:val="32"/>
                <w:szCs w:val="32"/>
                <w:rtl/>
                <w:lang w:bidi="ar-SY"/>
              </w:rPr>
              <w:t>الأسباب التي تجعل تحليل ردود الفعل والتغذية الراجعة مهم جداً</w:t>
            </w:r>
            <w:r w:rsidRPr="00FD172F">
              <w:rPr>
                <w:rFonts w:hint="cs"/>
                <w:color w:val="002060"/>
                <w:sz w:val="32"/>
                <w:szCs w:val="32"/>
                <w:rtl/>
                <w:lang w:bidi="ar-SY"/>
              </w:rPr>
              <w:t xml:space="preserve"> في عملية إدارة الحشود.</w:t>
            </w:r>
          </w:p>
          <w:p w:rsidR="00FD172F" w:rsidRPr="00FD172F" w:rsidRDefault="00FD172F">
            <w:pPr>
              <w:pStyle w:val="NoSpacing"/>
              <w:numPr>
                <w:ilvl w:val="0"/>
                <w:numId w:val="5"/>
              </w:numPr>
              <w:spacing w:line="192" w:lineRule="auto"/>
              <w:jc w:val="both"/>
              <w:rPr>
                <w:color w:val="002060"/>
                <w:sz w:val="32"/>
                <w:szCs w:val="32"/>
                <w:rtl/>
                <w:lang w:bidi="ar-SY"/>
              </w:rPr>
            </w:pPr>
            <w:r w:rsidRPr="00FD172F">
              <w:rPr>
                <w:rFonts w:hint="cs"/>
                <w:color w:val="002060"/>
                <w:sz w:val="32"/>
                <w:szCs w:val="32"/>
                <w:rtl/>
                <w:lang w:bidi="ar-SY"/>
              </w:rPr>
              <w:t xml:space="preserve">تحديد </w:t>
            </w:r>
            <w:r w:rsidRPr="00FD172F">
              <w:rPr>
                <w:color w:val="002060"/>
                <w:sz w:val="32"/>
                <w:szCs w:val="32"/>
                <w:rtl/>
                <w:lang w:bidi="ar-SY"/>
              </w:rPr>
              <w:t>الخطوات الأساسية التي يمكن اتباعها لتقييم مدى تحقيق الأهداف</w:t>
            </w:r>
            <w:r w:rsidRPr="00FD172F">
              <w:rPr>
                <w:rFonts w:hint="cs"/>
                <w:color w:val="002060"/>
                <w:sz w:val="32"/>
                <w:szCs w:val="32"/>
                <w:rtl/>
                <w:lang w:bidi="ar-SY"/>
              </w:rPr>
              <w:t>.</w:t>
            </w:r>
          </w:p>
          <w:p w:rsidR="00FD172F" w:rsidRPr="00FD172F" w:rsidRDefault="00FD172F">
            <w:pPr>
              <w:pStyle w:val="NoSpacing"/>
              <w:numPr>
                <w:ilvl w:val="0"/>
                <w:numId w:val="5"/>
              </w:numPr>
              <w:spacing w:line="192" w:lineRule="auto"/>
              <w:jc w:val="both"/>
              <w:rPr>
                <w:color w:val="002060"/>
                <w:sz w:val="32"/>
                <w:szCs w:val="32"/>
                <w:lang w:bidi="ar-SY"/>
              </w:rPr>
            </w:pPr>
            <w:r w:rsidRPr="00FD172F">
              <w:rPr>
                <w:rFonts w:hint="cs"/>
                <w:color w:val="002060"/>
                <w:sz w:val="32"/>
                <w:szCs w:val="32"/>
                <w:rtl/>
                <w:lang w:bidi="ar-SY"/>
              </w:rPr>
              <w:t xml:space="preserve">معرفة كيفية </w:t>
            </w:r>
            <w:r w:rsidRPr="00FD172F">
              <w:rPr>
                <w:color w:val="002060"/>
                <w:sz w:val="32"/>
                <w:szCs w:val="32"/>
                <w:rtl/>
                <w:lang w:bidi="ar-SY"/>
              </w:rPr>
              <w:t>تحديد نقاط القوة والضعف في عملية إدارة الحشود</w:t>
            </w:r>
            <w:r w:rsidRPr="00FD172F">
              <w:rPr>
                <w:rFonts w:hint="cs"/>
                <w:color w:val="002060"/>
                <w:sz w:val="32"/>
                <w:szCs w:val="32"/>
                <w:rtl/>
                <w:lang w:bidi="ar-SY"/>
              </w:rPr>
              <w:t>.</w:t>
            </w:r>
          </w:p>
          <w:p w:rsidR="00FD172F" w:rsidRPr="00FD172F" w:rsidRDefault="00FD172F">
            <w:pPr>
              <w:pStyle w:val="NoSpacing"/>
              <w:numPr>
                <w:ilvl w:val="0"/>
                <w:numId w:val="5"/>
              </w:numPr>
              <w:spacing w:line="192" w:lineRule="auto"/>
              <w:jc w:val="both"/>
              <w:rPr>
                <w:color w:val="002060"/>
                <w:sz w:val="32"/>
                <w:szCs w:val="32"/>
                <w:rtl/>
                <w:lang w:bidi="ar-SY"/>
              </w:rPr>
            </w:pPr>
            <w:r w:rsidRPr="00FD172F">
              <w:rPr>
                <w:color w:val="002060"/>
                <w:sz w:val="32"/>
                <w:szCs w:val="32"/>
                <w:rtl/>
                <w:lang w:bidi="ar-SY"/>
              </w:rPr>
              <w:t>اقتراح</w:t>
            </w:r>
            <w:r w:rsidRPr="00FD172F">
              <w:rPr>
                <w:rFonts w:hint="cs"/>
                <w:color w:val="002060"/>
                <w:sz w:val="32"/>
                <w:szCs w:val="32"/>
                <w:rtl/>
                <w:lang w:bidi="ar-SY"/>
              </w:rPr>
              <w:t xml:space="preserve"> بعض</w:t>
            </w:r>
            <w:r w:rsidRPr="00FD172F">
              <w:rPr>
                <w:color w:val="002060"/>
                <w:sz w:val="32"/>
                <w:szCs w:val="32"/>
                <w:rtl/>
                <w:lang w:bidi="ar-SY"/>
              </w:rPr>
              <w:t xml:space="preserve"> الحلول والتحسينات في إدارة الحشود</w:t>
            </w:r>
            <w:r w:rsidRPr="00FD172F">
              <w:rPr>
                <w:rFonts w:hint="cs"/>
                <w:color w:val="002060"/>
                <w:sz w:val="32"/>
                <w:szCs w:val="32"/>
                <w:rtl/>
                <w:lang w:bidi="ar-SY"/>
              </w:rPr>
              <w:t>.</w:t>
            </w:r>
          </w:p>
          <w:p w:rsidR="00FD172F" w:rsidRPr="00FD172F" w:rsidRDefault="00FD172F">
            <w:pPr>
              <w:pStyle w:val="NoSpacing"/>
              <w:numPr>
                <w:ilvl w:val="0"/>
                <w:numId w:val="5"/>
              </w:numPr>
              <w:spacing w:line="192" w:lineRule="auto"/>
              <w:jc w:val="both"/>
              <w:rPr>
                <w:color w:val="002060"/>
                <w:sz w:val="32"/>
                <w:szCs w:val="32"/>
                <w:rtl/>
                <w:lang w:bidi="ar-SY"/>
              </w:rPr>
            </w:pPr>
            <w:r w:rsidRPr="00FD172F">
              <w:rPr>
                <w:rFonts w:hint="cs"/>
                <w:color w:val="002060"/>
                <w:sz w:val="32"/>
                <w:szCs w:val="32"/>
                <w:rtl/>
                <w:lang w:bidi="ar-SY"/>
              </w:rPr>
              <w:t xml:space="preserve">توضيح </w:t>
            </w:r>
            <w:r w:rsidRPr="00FD172F">
              <w:rPr>
                <w:color w:val="002060"/>
                <w:sz w:val="32"/>
                <w:szCs w:val="32"/>
                <w:rtl/>
                <w:lang w:bidi="ar-SY"/>
              </w:rPr>
              <w:t>الخطوات التي يمكن اتباعها لتوثيق ونشر التجارب الناجحة</w:t>
            </w:r>
            <w:r w:rsidRPr="00FD172F">
              <w:rPr>
                <w:rFonts w:hint="cs"/>
                <w:color w:val="002060"/>
                <w:sz w:val="32"/>
                <w:szCs w:val="32"/>
                <w:rtl/>
                <w:lang w:bidi="ar-SY"/>
              </w:rPr>
              <w:t xml:space="preserve"> في إدارة الحشود.</w:t>
            </w:r>
          </w:p>
          <w:p w:rsidR="00FD172F" w:rsidRPr="00CE77ED" w:rsidRDefault="00FD172F" w:rsidP="00FD172F">
            <w:pPr>
              <w:pStyle w:val="NoSpacing"/>
              <w:ind w:left="360"/>
              <w:rPr>
                <w:b/>
                <w:bCs w:val="0"/>
                <w:color w:val="002060"/>
                <w:rtl/>
              </w:rPr>
            </w:pPr>
          </w:p>
        </w:tc>
      </w:tr>
    </w:tbl>
    <w:p w:rsidR="00DB7FDB" w:rsidRPr="000F1708" w:rsidRDefault="00FD172F" w:rsidP="000F1708">
      <w:pPr>
        <w:bidi w:val="0"/>
        <w:spacing w:after="160" w:line="256" w:lineRule="auto"/>
        <w:jc w:val="left"/>
        <w:rPr>
          <w:rFonts w:cs="PT Bold Heading"/>
          <w:sz w:val="52"/>
          <w:szCs w:val="56"/>
          <w:rtl/>
        </w:rPr>
      </w:pPr>
      <w:r>
        <w:rPr>
          <w:rFonts w:cs="PT Bold Heading"/>
          <w:noProof/>
          <w:sz w:val="52"/>
          <w:szCs w:val="56"/>
          <w:rtl/>
        </w:rPr>
        <w:t xml:space="preserve"> </w:t>
      </w:r>
      <w:r w:rsidR="006514A3">
        <w:rPr>
          <w:rFonts w:cs="PT Bold Heading"/>
          <w:noProof/>
          <w:sz w:val="52"/>
          <w:szCs w:val="56"/>
          <w:rtl/>
        </w:rPr>
        <mc:AlternateContent>
          <mc:Choice Requires="wpg">
            <w:drawing>
              <wp:anchor distT="0" distB="0" distL="114300" distR="114300" simplePos="0" relativeHeight="252702720" behindDoc="0" locked="0" layoutInCell="1" allowOverlap="1" wp14:anchorId="76F56333" wp14:editId="597B8BB4">
                <wp:simplePos x="0" y="0"/>
                <wp:positionH relativeFrom="column">
                  <wp:posOffset>3965575</wp:posOffset>
                </wp:positionH>
                <wp:positionV relativeFrom="paragraph">
                  <wp:posOffset>868972</wp:posOffset>
                </wp:positionV>
                <wp:extent cx="2285365" cy="833606"/>
                <wp:effectExtent l="0" t="0" r="0" b="43180"/>
                <wp:wrapNone/>
                <wp:docPr id="769914" name="مجموعة 769914"/>
                <wp:cNvGraphicFramePr/>
                <a:graphic xmlns:a="http://schemas.openxmlformats.org/drawingml/2006/main">
                  <a:graphicData uri="http://schemas.microsoft.com/office/word/2010/wordprocessingGroup">
                    <wpg:wgp>
                      <wpg:cNvGrpSpPr/>
                      <wpg:grpSpPr>
                        <a:xfrm>
                          <a:off x="0" y="0"/>
                          <a:ext cx="2285365" cy="833606"/>
                          <a:chOff x="174172" y="0"/>
                          <a:chExt cx="2285365" cy="833606"/>
                        </a:xfrm>
                      </wpg:grpSpPr>
                      <wps:wsp>
                        <wps:cNvPr id="769915" name="مربع نص 8"/>
                        <wps:cNvSpPr txBox="1">
                          <a:spLocks noChangeAspect="1"/>
                        </wps:cNvSpPr>
                        <wps:spPr>
                          <a:xfrm rot="1380000">
                            <a:off x="174172" y="0"/>
                            <a:ext cx="2285365" cy="450850"/>
                          </a:xfrm>
                          <a:prstGeom prst="rect">
                            <a:avLst/>
                          </a:prstGeom>
                          <a:noFill/>
                        </wps:spPr>
                        <wps:txbx>
                          <w:txbxContent>
                            <w:p w:rsidR="006514A3" w:rsidRPr="00CB5E27" w:rsidRDefault="006514A3" w:rsidP="006514A3">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 xml:space="preserve">الجلسة </w:t>
                              </w:r>
                              <w:r>
                                <w:rPr>
                                  <w:rFonts w:ascii="Adobe Arabic" w:hAnsi="Adobe Arabic" w:cs="Adobe Arabic" w:hint="cs"/>
                                  <w:b/>
                                  <w:bCs/>
                                  <w:color w:val="FFFFFF" w:themeColor="background1"/>
                                  <w:kern w:val="24"/>
                                  <w:sz w:val="52"/>
                                  <w:szCs w:val="52"/>
                                  <w:rtl/>
                                  <w:lang w:bidi="ar-EG"/>
                                </w:rPr>
                                <w:t>الثانية</w:t>
                              </w:r>
                            </w:p>
                          </w:txbxContent>
                        </wps:txbx>
                        <wps:bodyPr wrap="square" rtlCol="1">
                          <a:spAutoFit/>
                        </wps:bodyPr>
                      </wps:wsp>
                      <pic:pic xmlns:pic="http://schemas.openxmlformats.org/drawingml/2006/picture">
                        <pic:nvPicPr>
                          <pic:cNvPr id="769916" name="صورة 14"/>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1924267" y="404038"/>
                            <a:ext cx="429536" cy="429568"/>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6F56333" id="مجموعة 769914" o:spid="_x0000_s2542" style="position:absolute;margin-left:312.25pt;margin-top:68.4pt;width:179.95pt;height:65.65pt;z-index:252702720;mso-position-horizontal-relative:text;mso-position-vertical-relative:text;mso-width-relative:margin;mso-height-relative:margin" coordorigin="1741" coordsize="22853,8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">
                <v:shape id="مربع نص 8" o:spid="_x0000_s2543" type="#_x0000_t202" style="position:absolute;left:1741;width:22854;height:4508;rotation: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" filled="f" stroked="f">
                  <o:lock v:ext="edit" aspectratio="t"/>
                  <v:textbox style="mso-fit-shape-to-text:t">
                    <w:txbxContent>
                      <w:p w14:paraId="5B7A457F" w14:textId="77777777" w:rsidR="006514A3" w:rsidRPr="00CB5E27" w:rsidRDefault="006514A3" w:rsidP="006514A3">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 xml:space="preserve">الجلسة </w:t>
                        </w:r>
                        <w:r>
                          <w:rPr>
                            <w:rFonts w:ascii="Adobe Arabic" w:hAnsi="Adobe Arabic" w:cs="Adobe Arabic" w:hint="cs"/>
                            <w:b/>
                            <w:bCs/>
                            <w:color w:val="FFFFFF" w:themeColor="background1"/>
                            <w:kern w:val="24"/>
                            <w:sz w:val="52"/>
                            <w:szCs w:val="52"/>
                            <w:rtl/>
                            <w:lang w:bidi="ar-EG"/>
                          </w:rPr>
                          <w:t>الثانية</w:t>
                        </w:r>
                      </w:p>
                    </w:txbxContent>
                  </v:textbox>
                </v:shape>
                <v:shape id="صورة 14" o:spid="_x0000_s2544" type="#_x0000_t75" style="position:absolute;left:19242;top:4040;width:4296;height:4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">
                  <v:imagedata r:id="rId62" o:title=""/>
                </v:shape>
              </v:group>
            </w:pict>
          </mc:Fallback>
        </mc:AlternateContent>
      </w:r>
      <w:r w:rsidR="00DB7FDB">
        <w:rPr>
          <w:rFonts w:cs="PT Bold Heading" w:hint="cs"/>
          <w:sz w:val="52"/>
          <w:szCs w:val="56"/>
          <w:rtl/>
        </w:rPr>
        <w:br w:type="page"/>
      </w:r>
    </w:p>
    <w:p w:rsidR="00EC4481" w:rsidRDefault="00EC4481" w:rsidP="00EC4481">
      <w:pPr>
        <w:jc w:val="center"/>
        <w:rPr>
          <w:rFonts w:ascii="Sakkal Majalla" w:hAnsi="Sakkal Majalla"/>
          <w:b/>
          <w:bCs/>
          <w:color w:val="002060"/>
          <w:sz w:val="34"/>
          <w:rtl/>
          <w:lang w:bidi="ar-EG"/>
        </w:rPr>
      </w:pPr>
      <w:r w:rsidRPr="00D05800">
        <w:rPr>
          <w:rFonts w:hint="cs"/>
          <w:b/>
          <w:bCs/>
          <w:color w:val="002060"/>
          <w:rtl/>
        </w:rPr>
        <w:lastRenderedPageBreak/>
        <w:t>يرجى متابعة الفيديو الآتي:</w:t>
      </w:r>
    </w:p>
    <w:p w:rsidR="00EC4481" w:rsidRDefault="00EC4481" w:rsidP="00EC4481">
      <w:pPr>
        <w:jc w:val="center"/>
        <w:rPr>
          <w:rFonts w:ascii="Sakkal Majalla" w:hAnsi="Sakkal Majalla"/>
          <w:color w:val="002060"/>
          <w:sz w:val="34"/>
          <w:rtl/>
          <w:lang w:bidi="ar-EG"/>
        </w:rPr>
      </w:pPr>
      <w:r>
        <w:rPr>
          <w:noProof/>
          <w:rtl/>
        </w:rPr>
        <w:drawing>
          <wp:inline distT="0" distB="0" distL="0" distR="0" wp14:anchorId="0F0115C1" wp14:editId="73AB548D">
            <wp:extent cx="1037116" cy="719066"/>
            <wp:effectExtent l="0" t="0" r="0" b="5080"/>
            <wp:docPr id="444206276" name="صورة 444206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youtube-logo-6019878_640-removebg-preview.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048278" cy="726805"/>
                    </a:xfrm>
                    <a:prstGeom prst="rect">
                      <a:avLst/>
                    </a:prstGeom>
                  </pic:spPr>
                </pic:pic>
              </a:graphicData>
            </a:graphic>
          </wp:inline>
        </w:drawing>
      </w:r>
    </w:p>
    <w:p w:rsidR="00FD172F" w:rsidRPr="00FD172F" w:rsidRDefault="00B07E69" w:rsidP="00FD172F">
      <w:pPr>
        <w:jc w:val="center"/>
        <w:rPr>
          <w:rFonts w:ascii="Sakkal Majalla" w:eastAsia="Times New Roman" w:hAnsi="Sakkal Majalla"/>
          <w:b/>
          <w:bCs/>
          <w:sz w:val="34"/>
        </w:rPr>
      </w:pPr>
      <w:hyperlink r:id="rId118" w:history="1">
        <w:r w:rsidR="00FD172F" w:rsidRPr="00FD172F">
          <w:rPr>
            <w:rFonts w:ascii="Sakkal Majalla" w:eastAsia="Times New Roman" w:hAnsi="Sakkal Majalla"/>
            <w:b/>
            <w:bCs/>
            <w:color w:val="0563C1"/>
            <w:sz w:val="34"/>
            <w:u w:val="single"/>
          </w:rPr>
          <w:t>https://youtu.be/qBYvrSkCIK0</w:t>
        </w:r>
      </w:hyperlink>
    </w:p>
    <w:p w:rsidR="00EC4481" w:rsidRDefault="00EC4481" w:rsidP="00EC4481">
      <w:pPr>
        <w:jc w:val="center"/>
        <w:rPr>
          <w:rFonts w:ascii="Sakkal Majalla" w:eastAsia="Times New Roman" w:hAnsi="Sakkal Majalla"/>
          <w:b/>
          <w:bCs/>
          <w:sz w:val="34"/>
          <w:rtl/>
        </w:rPr>
      </w:pPr>
      <w:r w:rsidRPr="00BD5495">
        <w:rPr>
          <w:rFonts w:ascii="Sakkal Majalla" w:hAnsi="Sakkal Majalla"/>
          <w:noProof/>
          <w:color w:val="002060"/>
          <w:sz w:val="34"/>
        </w:rPr>
        <mc:AlternateContent>
          <mc:Choice Requires="wpg">
            <w:drawing>
              <wp:inline distT="0" distB="0" distL="0" distR="0" wp14:anchorId="1992AA11" wp14:editId="0ED78F1A">
                <wp:extent cx="5731510" cy="895350"/>
                <wp:effectExtent l="0" t="0" r="21590" b="19050"/>
                <wp:docPr id="30405496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60370069" name="صورة 260370069"/>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44856199" name="مجموعة 244856199"/>
                        <wpg:cNvGrpSpPr/>
                        <wpg:grpSpPr>
                          <a:xfrm>
                            <a:off x="0" y="0"/>
                            <a:ext cx="5731510" cy="895350"/>
                            <a:chOff x="0" y="0"/>
                            <a:chExt cx="5878196" cy="918845"/>
                          </a:xfrm>
                        </wpg:grpSpPr>
                        <wpg:grpSp>
                          <wpg:cNvPr id="163971976" name="مجموعة 163971976"/>
                          <wpg:cNvGrpSpPr/>
                          <wpg:grpSpPr>
                            <a:xfrm>
                              <a:off x="0" y="0"/>
                              <a:ext cx="5878196" cy="918845"/>
                              <a:chOff x="0" y="0"/>
                              <a:chExt cx="6240348" cy="919070"/>
                            </a:xfrm>
                          </wpg:grpSpPr>
                          <wpg:grpSp>
                            <wpg:cNvPr id="880428889" name="مجموعة 880428889"/>
                            <wpg:cNvGrpSpPr/>
                            <wpg:grpSpPr>
                              <a:xfrm>
                                <a:off x="0" y="169208"/>
                                <a:ext cx="5433072" cy="580613"/>
                                <a:chOff x="0" y="169208"/>
                                <a:chExt cx="5433072" cy="580613"/>
                              </a:xfrm>
                            </wpg:grpSpPr>
                            <wps:wsp>
                              <wps:cNvPr id="150776621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28860575"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3279585" name="شكل بيضاوي 1443279585"/>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14251488" name="مربع نص 41"/>
                          <wps:cNvSpPr txBox="1"/>
                          <wps:spPr>
                            <a:xfrm>
                              <a:off x="204484" y="256879"/>
                              <a:ext cx="4616071" cy="377965"/>
                            </a:xfrm>
                            <a:prstGeom prst="rect">
                              <a:avLst/>
                            </a:prstGeom>
                            <a:noFill/>
                          </wps:spPr>
                          <wps:txbx>
                            <w:txbxContent>
                              <w:p w:rsidR="00EC4481" w:rsidRPr="00BC6615" w:rsidRDefault="00BC6615" w:rsidP="00BC6615">
                                <w:pPr>
                                  <w:pStyle w:val="a0"/>
                                  <w:rPr>
                                    <w:sz w:val="40"/>
                                    <w:szCs w:val="40"/>
                                  </w:rPr>
                                </w:pPr>
                                <w:r w:rsidRPr="00BC6615">
                                  <w:rPr>
                                    <w:sz w:val="40"/>
                                    <w:szCs w:val="40"/>
                                    <w:rtl/>
                                  </w:rPr>
                                  <w:t>تحليل ردود الفعل والتغذية الراجعة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992AA11" id="_x0000_s254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">
                <v:shape id="صورة 260370069" o:spid="_x0000_s254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">
                  <v:imagedata r:id="rId69" o:title=""/>
                </v:shape>
                <v:group id="مجموعة 244856199" o:spid="_x0000_s25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">
                  <v:group id="مجموعة 163971976" o:spid="_x0000_s25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">
                    <v:group id="مجموعة 880428889" o:spid="_x0000_s25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">
                      <v:shape id="شكل حر 42" o:spid="_x0000_s25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5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" fillcolor="#2b5474" stroked="f" strokeweight="1pt">
                        <v:stroke joinstyle="miter"/>
                      </v:roundrect>
                    </v:group>
                    <v:oval id="شكل بيضاوي 1443279585" o:spid="_x0000_s25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" filled="f" strokecolor="#579da5" strokeweight="1pt">
                      <v:stroke joinstyle="miter"/>
                    </v:oval>
                  </v:group>
                  <v:shape id="مربع نص 41" o:spid="_x0000_s2553"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" filled="f" stroked="f">
                    <v:textbox style="mso-fit-shape-to-text:t">
                      <w:txbxContent>
                        <w:p w14:paraId="51DDD674" w14:textId="1CD7AE7D" w:rsidR="00EC4481" w:rsidRPr="00BC6615" w:rsidRDefault="00BC6615" w:rsidP="00BC6615">
                          <w:pPr>
                            <w:pStyle w:val="a0"/>
                            <w:rPr>
                              <w:sz w:val="40"/>
                              <w:szCs w:val="40"/>
                            </w:rPr>
                          </w:pPr>
                          <w:r w:rsidRPr="00BC6615">
                            <w:rPr>
                              <w:sz w:val="40"/>
                              <w:szCs w:val="40"/>
                              <w:rtl/>
                            </w:rPr>
                            <w:t>تحليل ردود الفعل والتغذية الراجعة</w:t>
                          </w:r>
                        </w:p>
                      </w:txbxContent>
                    </v:textbox>
                  </v:shape>
                </v:group>
                <w10:anchorlock/>
              </v:group>
            </w:pict>
          </mc:Fallback>
        </mc:AlternateContent>
      </w:r>
    </w:p>
    <w:p w:rsidR="00FD172F" w:rsidRPr="006F0844" w:rsidRDefault="00FD172F" w:rsidP="00BC6615">
      <w:r w:rsidRPr="006F0844">
        <w:rPr>
          <w:rtl/>
        </w:rPr>
        <w:t>تحليل ردود الفعل والتغذية الراجعة هو أمر مهم جداً لتقييم الحدث والاستفادة من التجارب. وذلك لأنه يساعد على التعرف على النواحي الإيجابية والسلبية للحدث، وتحديد مدى تأثيره على المجتمع والأفراد، وتحديد العوامل التي أدت إلى نجاحه أو فشله. ومن هنا، يمكن استخدام هذه المعلومات لتحسين الأداء وتطوير الخطط المستقبلية.</w:t>
      </w:r>
    </w:p>
    <w:p w:rsidR="00FD172F" w:rsidRPr="00BC6615" w:rsidRDefault="00F9337C" w:rsidP="00BC6615">
      <w:pPr>
        <w:rPr>
          <w:color w:val="C00000"/>
        </w:rPr>
      </w:pPr>
      <w:hyperlink r:id="rId119" w:history="1">
        <w:r w:rsidR="00FD172F" w:rsidRPr="00F9337C">
          <w:rPr>
            <w:rStyle w:val="Hyperlink"/>
            <w:rtl/>
          </w:rPr>
          <w:t>إليك بعض الأسباب التي تجعل تحليل ردود الفعل والتغذية الراجعة مهم جداً:</w:t>
        </w:r>
      </w:hyperlink>
    </w:p>
    <w:p w:rsidR="00FD172F" w:rsidRDefault="00BC6615" w:rsidP="00BC6615">
      <w:pPr>
        <w:ind w:left="1440"/>
        <w:rPr>
          <w:rFonts w:ascii="Adobe Arabic" w:hAnsi="Adobe Arabic" w:cs="Adobe Arabic"/>
          <w:sz w:val="40"/>
          <w:szCs w:val="40"/>
          <w:rtl/>
        </w:rPr>
      </w:pPr>
      <w:r w:rsidRPr="00675C3B">
        <w:rPr>
          <w:noProof/>
          <w:color w:val="C00000"/>
        </w:rPr>
        <mc:AlternateContent>
          <mc:Choice Requires="wpg">
            <w:drawing>
              <wp:inline distT="0" distB="0" distL="0" distR="0" wp14:anchorId="61792D48" wp14:editId="7E997EE1">
                <wp:extent cx="4142304" cy="2226287"/>
                <wp:effectExtent l="0" t="19050" r="0" b="3175"/>
                <wp:docPr id="650101448" name="مجموعة 54"/>
                <wp:cNvGraphicFramePr/>
                <a:graphic xmlns:a="http://schemas.openxmlformats.org/drawingml/2006/main">
                  <a:graphicData uri="http://schemas.microsoft.com/office/word/2010/wordprocessingGroup">
                    <wpg:wgp>
                      <wpg:cNvGrpSpPr/>
                      <wpg:grpSpPr>
                        <a:xfrm>
                          <a:off x="0" y="0"/>
                          <a:ext cx="4142304" cy="2226287"/>
                          <a:chOff x="0" y="0"/>
                          <a:chExt cx="9149952" cy="4917652"/>
                        </a:xfrm>
                      </wpg:grpSpPr>
                      <wps:wsp>
                        <wps:cNvPr id="1975187744" name="Shape"/>
                        <wps:cNvSpPr/>
                        <wps:spPr>
                          <a:xfrm>
                            <a:off x="3078705" y="23795"/>
                            <a:ext cx="2798535" cy="2580195"/>
                          </a:xfrm>
                          <a:custGeom>
                            <a:avLst/>
                            <a:gdLst/>
                            <a:ahLst/>
                            <a:cxnLst>
                              <a:cxn ang="0">
                                <a:pos x="wd2" y="hd2"/>
                              </a:cxn>
                              <a:cxn ang="5400000">
                                <a:pos x="wd2" y="hd2"/>
                              </a:cxn>
                              <a:cxn ang="10800000">
                                <a:pos x="wd2" y="hd2"/>
                              </a:cxn>
                              <a:cxn ang="16200000">
                                <a:pos x="wd2" y="hd2"/>
                              </a:cxn>
                            </a:cxnLst>
                            <a:rect l="0" t="0" r="r" b="b"/>
                            <a:pathLst>
                              <a:path w="21600" h="21486" extrusionOk="0">
                                <a:moveTo>
                                  <a:pt x="12600" y="21486"/>
                                </a:moveTo>
                                <a:cubicBezTo>
                                  <a:pt x="12178" y="21486"/>
                                  <a:pt x="11773" y="21367"/>
                                  <a:pt x="11406" y="21149"/>
                                </a:cubicBezTo>
                                <a:lnTo>
                                  <a:pt x="3729" y="16373"/>
                                </a:lnTo>
                                <a:lnTo>
                                  <a:pt x="386" y="16373"/>
                                </a:lnTo>
                                <a:cubicBezTo>
                                  <a:pt x="294" y="16373"/>
                                  <a:pt x="220" y="16334"/>
                                  <a:pt x="165" y="16274"/>
                                </a:cubicBezTo>
                                <a:cubicBezTo>
                                  <a:pt x="110" y="16215"/>
                                  <a:pt x="73" y="16136"/>
                                  <a:pt x="73" y="16036"/>
                                </a:cubicBezTo>
                                <a:lnTo>
                                  <a:pt x="73" y="14293"/>
                                </a:lnTo>
                                <a:cubicBezTo>
                                  <a:pt x="73" y="14154"/>
                                  <a:pt x="110" y="14035"/>
                                  <a:pt x="202" y="13956"/>
                                </a:cubicBezTo>
                                <a:cubicBezTo>
                                  <a:pt x="790" y="13381"/>
                                  <a:pt x="1561" y="12529"/>
                                  <a:pt x="2516" y="11439"/>
                                </a:cubicBezTo>
                                <a:lnTo>
                                  <a:pt x="3398" y="10448"/>
                                </a:lnTo>
                                <a:cubicBezTo>
                                  <a:pt x="4463" y="9259"/>
                                  <a:pt x="4684" y="8685"/>
                                  <a:pt x="4684" y="8407"/>
                                </a:cubicBezTo>
                                <a:cubicBezTo>
                                  <a:pt x="4684" y="8149"/>
                                  <a:pt x="4592" y="7932"/>
                                  <a:pt x="4408" y="7773"/>
                                </a:cubicBezTo>
                                <a:cubicBezTo>
                                  <a:pt x="4225" y="7595"/>
                                  <a:pt x="3986" y="7515"/>
                                  <a:pt x="3692" y="7515"/>
                                </a:cubicBezTo>
                                <a:cubicBezTo>
                                  <a:pt x="3398" y="7515"/>
                                  <a:pt x="3159" y="7595"/>
                                  <a:pt x="2976" y="7773"/>
                                </a:cubicBezTo>
                                <a:cubicBezTo>
                                  <a:pt x="2792" y="7951"/>
                                  <a:pt x="2718" y="8169"/>
                                  <a:pt x="2718" y="8447"/>
                                </a:cubicBezTo>
                                <a:lnTo>
                                  <a:pt x="2718" y="8823"/>
                                </a:lnTo>
                                <a:cubicBezTo>
                                  <a:pt x="2718" y="8922"/>
                                  <a:pt x="2682" y="9002"/>
                                  <a:pt x="2627" y="9061"/>
                                </a:cubicBezTo>
                                <a:cubicBezTo>
                                  <a:pt x="2571" y="9120"/>
                                  <a:pt x="2498" y="9160"/>
                                  <a:pt x="2406" y="9160"/>
                                </a:cubicBezTo>
                                <a:lnTo>
                                  <a:pt x="312" y="9160"/>
                                </a:lnTo>
                                <a:cubicBezTo>
                                  <a:pt x="220" y="9160"/>
                                  <a:pt x="147" y="9120"/>
                                  <a:pt x="92" y="9061"/>
                                </a:cubicBezTo>
                                <a:cubicBezTo>
                                  <a:pt x="37" y="9002"/>
                                  <a:pt x="0" y="8922"/>
                                  <a:pt x="0" y="8823"/>
                                </a:cubicBezTo>
                                <a:lnTo>
                                  <a:pt x="0" y="8031"/>
                                </a:lnTo>
                                <a:cubicBezTo>
                                  <a:pt x="37" y="7416"/>
                                  <a:pt x="239" y="6861"/>
                                  <a:pt x="569" y="6406"/>
                                </a:cubicBezTo>
                                <a:cubicBezTo>
                                  <a:pt x="900" y="5950"/>
                                  <a:pt x="1341" y="5593"/>
                                  <a:pt x="1892" y="5355"/>
                                </a:cubicBezTo>
                                <a:cubicBezTo>
                                  <a:pt x="2424" y="5118"/>
                                  <a:pt x="3031" y="4999"/>
                                  <a:pt x="3692" y="4999"/>
                                </a:cubicBezTo>
                                <a:cubicBezTo>
                                  <a:pt x="4427" y="4999"/>
                                  <a:pt x="5088" y="5157"/>
                                  <a:pt x="5639" y="5454"/>
                                </a:cubicBezTo>
                                <a:cubicBezTo>
                                  <a:pt x="6190" y="5752"/>
                                  <a:pt x="6631" y="6168"/>
                                  <a:pt x="6924" y="6683"/>
                                </a:cubicBezTo>
                                <a:cubicBezTo>
                                  <a:pt x="7218" y="7198"/>
                                  <a:pt x="7365" y="7773"/>
                                  <a:pt x="7365" y="8387"/>
                                </a:cubicBezTo>
                                <a:cubicBezTo>
                                  <a:pt x="7365" y="8843"/>
                                  <a:pt x="7255" y="9299"/>
                                  <a:pt x="7053" y="9755"/>
                                </a:cubicBezTo>
                                <a:cubicBezTo>
                                  <a:pt x="6851" y="10210"/>
                                  <a:pt x="6557" y="10686"/>
                                  <a:pt x="6153" y="11181"/>
                                </a:cubicBezTo>
                                <a:cubicBezTo>
                                  <a:pt x="5878" y="11538"/>
                                  <a:pt x="5565" y="11915"/>
                                  <a:pt x="5235" y="12271"/>
                                </a:cubicBezTo>
                                <a:cubicBezTo>
                                  <a:pt x="4904" y="12628"/>
                                  <a:pt x="4427" y="13123"/>
                                  <a:pt x="3820" y="13758"/>
                                </a:cubicBezTo>
                                <a:lnTo>
                                  <a:pt x="3692" y="13896"/>
                                </a:lnTo>
                                <a:lnTo>
                                  <a:pt x="7200" y="13896"/>
                                </a:lnTo>
                                <a:cubicBezTo>
                                  <a:pt x="7273" y="13896"/>
                                  <a:pt x="7329" y="13956"/>
                                  <a:pt x="7329" y="14035"/>
                                </a:cubicBezTo>
                                <a:cubicBezTo>
                                  <a:pt x="7329" y="14114"/>
                                  <a:pt x="7273" y="14174"/>
                                  <a:pt x="7200" y="14174"/>
                                </a:cubicBezTo>
                                <a:lnTo>
                                  <a:pt x="3490" y="14174"/>
                                </a:lnTo>
                                <a:cubicBezTo>
                                  <a:pt x="3416" y="14174"/>
                                  <a:pt x="3343" y="14134"/>
                                  <a:pt x="3306" y="14055"/>
                                </a:cubicBezTo>
                                <a:cubicBezTo>
                                  <a:pt x="3269" y="13976"/>
                                  <a:pt x="3288" y="13896"/>
                                  <a:pt x="3343" y="13817"/>
                                </a:cubicBezTo>
                                <a:lnTo>
                                  <a:pt x="3637" y="13520"/>
                                </a:lnTo>
                                <a:cubicBezTo>
                                  <a:pt x="4243" y="12886"/>
                                  <a:pt x="4702" y="12410"/>
                                  <a:pt x="5051" y="12053"/>
                                </a:cubicBezTo>
                                <a:cubicBezTo>
                                  <a:pt x="5382" y="11697"/>
                                  <a:pt x="5694" y="11340"/>
                                  <a:pt x="5951" y="10983"/>
                                </a:cubicBezTo>
                                <a:cubicBezTo>
                                  <a:pt x="6337" y="10508"/>
                                  <a:pt x="6612" y="10052"/>
                                  <a:pt x="6814" y="9616"/>
                                </a:cubicBezTo>
                                <a:cubicBezTo>
                                  <a:pt x="6998" y="9200"/>
                                  <a:pt x="7090" y="8784"/>
                                  <a:pt x="7090" y="8387"/>
                                </a:cubicBezTo>
                                <a:cubicBezTo>
                                  <a:pt x="7090" y="7832"/>
                                  <a:pt x="6961" y="7297"/>
                                  <a:pt x="6686" y="6842"/>
                                </a:cubicBezTo>
                                <a:cubicBezTo>
                                  <a:pt x="6410" y="6386"/>
                                  <a:pt x="6025" y="6009"/>
                                  <a:pt x="5510" y="5732"/>
                                </a:cubicBezTo>
                                <a:cubicBezTo>
                                  <a:pt x="4996" y="5454"/>
                                  <a:pt x="4390" y="5316"/>
                                  <a:pt x="3692" y="5316"/>
                                </a:cubicBezTo>
                                <a:cubicBezTo>
                                  <a:pt x="3067" y="5316"/>
                                  <a:pt x="2498" y="5435"/>
                                  <a:pt x="2002" y="5653"/>
                                </a:cubicBezTo>
                                <a:cubicBezTo>
                                  <a:pt x="1506" y="5871"/>
                                  <a:pt x="1102" y="6207"/>
                                  <a:pt x="790" y="6624"/>
                                </a:cubicBezTo>
                                <a:cubicBezTo>
                                  <a:pt x="496" y="7040"/>
                                  <a:pt x="312" y="7535"/>
                                  <a:pt x="276" y="8070"/>
                                </a:cubicBezTo>
                                <a:lnTo>
                                  <a:pt x="276" y="8843"/>
                                </a:lnTo>
                                <a:cubicBezTo>
                                  <a:pt x="276" y="8863"/>
                                  <a:pt x="276" y="8863"/>
                                  <a:pt x="294" y="8863"/>
                                </a:cubicBezTo>
                                <a:cubicBezTo>
                                  <a:pt x="294" y="8863"/>
                                  <a:pt x="312" y="8883"/>
                                  <a:pt x="312" y="8883"/>
                                </a:cubicBezTo>
                                <a:lnTo>
                                  <a:pt x="2406" y="8883"/>
                                </a:lnTo>
                                <a:cubicBezTo>
                                  <a:pt x="2425" y="8883"/>
                                  <a:pt x="2425" y="8883"/>
                                  <a:pt x="2425" y="8863"/>
                                </a:cubicBezTo>
                                <a:cubicBezTo>
                                  <a:pt x="2425" y="8863"/>
                                  <a:pt x="2443" y="8843"/>
                                  <a:pt x="2443" y="8843"/>
                                </a:cubicBezTo>
                                <a:lnTo>
                                  <a:pt x="2443" y="8467"/>
                                </a:lnTo>
                                <a:cubicBezTo>
                                  <a:pt x="2443" y="8110"/>
                                  <a:pt x="2553" y="7793"/>
                                  <a:pt x="2792" y="7575"/>
                                </a:cubicBezTo>
                                <a:cubicBezTo>
                                  <a:pt x="3012" y="7357"/>
                                  <a:pt x="3325" y="7238"/>
                                  <a:pt x="3692" y="7238"/>
                                </a:cubicBezTo>
                                <a:cubicBezTo>
                                  <a:pt x="4059" y="7238"/>
                                  <a:pt x="4353" y="7357"/>
                                  <a:pt x="4592" y="7575"/>
                                </a:cubicBezTo>
                                <a:cubicBezTo>
                                  <a:pt x="4831" y="7793"/>
                                  <a:pt x="4959" y="8090"/>
                                  <a:pt x="4959" y="8447"/>
                                </a:cubicBezTo>
                                <a:cubicBezTo>
                                  <a:pt x="4959" y="8942"/>
                                  <a:pt x="4518" y="9675"/>
                                  <a:pt x="3600" y="10706"/>
                                </a:cubicBezTo>
                                <a:lnTo>
                                  <a:pt x="2737" y="11697"/>
                                </a:lnTo>
                                <a:cubicBezTo>
                                  <a:pt x="1782" y="12787"/>
                                  <a:pt x="992" y="13639"/>
                                  <a:pt x="422" y="14233"/>
                                </a:cubicBezTo>
                                <a:cubicBezTo>
                                  <a:pt x="386" y="14273"/>
                                  <a:pt x="386" y="14312"/>
                                  <a:pt x="386" y="14352"/>
                                </a:cubicBezTo>
                                <a:lnTo>
                                  <a:pt x="386" y="16096"/>
                                </a:lnTo>
                                <a:cubicBezTo>
                                  <a:pt x="386" y="16116"/>
                                  <a:pt x="386" y="16116"/>
                                  <a:pt x="404" y="16116"/>
                                </a:cubicBezTo>
                                <a:cubicBezTo>
                                  <a:pt x="404" y="16116"/>
                                  <a:pt x="422" y="16136"/>
                                  <a:pt x="422" y="16136"/>
                                </a:cubicBezTo>
                                <a:lnTo>
                                  <a:pt x="3802" y="16136"/>
                                </a:lnTo>
                                <a:lnTo>
                                  <a:pt x="3802" y="16136"/>
                                </a:lnTo>
                                <a:cubicBezTo>
                                  <a:pt x="3820" y="16136"/>
                                  <a:pt x="3857" y="16136"/>
                                  <a:pt x="3876" y="16155"/>
                                </a:cubicBezTo>
                                <a:lnTo>
                                  <a:pt x="11590" y="20951"/>
                                </a:lnTo>
                                <a:cubicBezTo>
                                  <a:pt x="12251" y="21367"/>
                                  <a:pt x="13059" y="21367"/>
                                  <a:pt x="13720" y="20951"/>
                                </a:cubicBezTo>
                                <a:lnTo>
                                  <a:pt x="20296" y="16849"/>
                                </a:lnTo>
                                <a:cubicBezTo>
                                  <a:pt x="20957" y="16433"/>
                                  <a:pt x="21361" y="15680"/>
                                  <a:pt x="21361" y="14867"/>
                                </a:cubicBezTo>
                                <a:lnTo>
                                  <a:pt x="21361" y="6663"/>
                                </a:lnTo>
                                <a:cubicBezTo>
                                  <a:pt x="21361" y="5851"/>
                                  <a:pt x="20957" y="5078"/>
                                  <a:pt x="20296" y="4682"/>
                                </a:cubicBezTo>
                                <a:lnTo>
                                  <a:pt x="13720" y="580"/>
                                </a:lnTo>
                                <a:cubicBezTo>
                                  <a:pt x="13078" y="183"/>
                                  <a:pt x="12269" y="163"/>
                                  <a:pt x="11608" y="580"/>
                                </a:cubicBezTo>
                                <a:cubicBezTo>
                                  <a:pt x="11608" y="580"/>
                                  <a:pt x="11590" y="580"/>
                                  <a:pt x="11590" y="599"/>
                                </a:cubicBezTo>
                                <a:lnTo>
                                  <a:pt x="5786" y="3968"/>
                                </a:lnTo>
                                <a:cubicBezTo>
                                  <a:pt x="5712" y="4008"/>
                                  <a:pt x="5639" y="3988"/>
                                  <a:pt x="5602" y="3909"/>
                                </a:cubicBezTo>
                                <a:cubicBezTo>
                                  <a:pt x="5565" y="3829"/>
                                  <a:pt x="5584" y="3750"/>
                                  <a:pt x="5657" y="3711"/>
                                </a:cubicBezTo>
                                <a:lnTo>
                                  <a:pt x="11443" y="342"/>
                                </a:lnTo>
                                <a:cubicBezTo>
                                  <a:pt x="11443" y="342"/>
                                  <a:pt x="11443" y="342"/>
                                  <a:pt x="11443" y="342"/>
                                </a:cubicBezTo>
                                <a:cubicBezTo>
                                  <a:pt x="12178" y="-114"/>
                                  <a:pt x="13096" y="-114"/>
                                  <a:pt x="13831" y="342"/>
                                </a:cubicBezTo>
                                <a:lnTo>
                                  <a:pt x="20406" y="4444"/>
                                </a:lnTo>
                                <a:cubicBezTo>
                                  <a:pt x="21141" y="4900"/>
                                  <a:pt x="21600" y="5772"/>
                                  <a:pt x="21600" y="6683"/>
                                </a:cubicBezTo>
                                <a:lnTo>
                                  <a:pt x="21600" y="14887"/>
                                </a:lnTo>
                                <a:cubicBezTo>
                                  <a:pt x="21600" y="15799"/>
                                  <a:pt x="21141" y="16671"/>
                                  <a:pt x="20406" y="17126"/>
                                </a:cubicBezTo>
                                <a:lnTo>
                                  <a:pt x="13831" y="21228"/>
                                </a:lnTo>
                                <a:cubicBezTo>
                                  <a:pt x="13427" y="21367"/>
                                  <a:pt x="13004" y="21486"/>
                                  <a:pt x="12600" y="21486"/>
                                </a:cubicBezTo>
                                <a:close/>
                              </a:path>
                            </a:pathLst>
                          </a:custGeom>
                          <a:solidFill>
                            <a:srgbClr val="2B5474"/>
                          </a:solidFill>
                          <a:ln w="12700">
                            <a:miter lim="400000"/>
                          </a:ln>
                        </wps:spPr>
                        <wps:bodyPr lIns="38100" tIns="38100" rIns="38100" bIns="38100" anchor="ctr"/>
                      </wps:wsp>
                      <wps:wsp>
                        <wps:cNvPr id="764677448" name="Shape"/>
                        <wps:cNvSpPr/>
                        <wps:spPr>
                          <a:xfrm>
                            <a:off x="0" y="0"/>
                            <a:ext cx="2674783" cy="2589711"/>
                          </a:xfrm>
                          <a:custGeom>
                            <a:avLst/>
                            <a:gdLst/>
                            <a:ahLst/>
                            <a:cxnLst>
                              <a:cxn ang="0">
                                <a:pos x="wd2" y="hd2"/>
                              </a:cxn>
                              <a:cxn ang="5400000">
                                <a:pos x="wd2" y="hd2"/>
                              </a:cxn>
                              <a:cxn ang="10800000">
                                <a:pos x="wd2" y="hd2"/>
                              </a:cxn>
                              <a:cxn ang="16200000">
                                <a:pos x="wd2" y="hd2"/>
                              </a:cxn>
                            </a:cxnLst>
                            <a:rect l="0" t="0" r="r" b="b"/>
                            <a:pathLst>
                              <a:path w="21600" h="21486" extrusionOk="0">
                                <a:moveTo>
                                  <a:pt x="12203" y="21486"/>
                                </a:moveTo>
                                <a:cubicBezTo>
                                  <a:pt x="11761" y="21486"/>
                                  <a:pt x="11338" y="21368"/>
                                  <a:pt x="10954" y="21150"/>
                                </a:cubicBezTo>
                                <a:lnTo>
                                  <a:pt x="4401" y="17320"/>
                                </a:lnTo>
                                <a:cubicBezTo>
                                  <a:pt x="4362" y="17300"/>
                                  <a:pt x="4324" y="17241"/>
                                  <a:pt x="4324" y="17202"/>
                                </a:cubicBezTo>
                                <a:lnTo>
                                  <a:pt x="4324" y="5493"/>
                                </a:lnTo>
                                <a:cubicBezTo>
                                  <a:pt x="4324" y="5474"/>
                                  <a:pt x="4324" y="5474"/>
                                  <a:pt x="4305" y="5474"/>
                                </a:cubicBezTo>
                                <a:cubicBezTo>
                                  <a:pt x="4305" y="5474"/>
                                  <a:pt x="4285" y="5454"/>
                                  <a:pt x="4285" y="5454"/>
                                </a:cubicBezTo>
                                <a:lnTo>
                                  <a:pt x="2056" y="5454"/>
                                </a:lnTo>
                                <a:cubicBezTo>
                                  <a:pt x="1999" y="5454"/>
                                  <a:pt x="1941" y="5474"/>
                                  <a:pt x="1883" y="5493"/>
                                </a:cubicBezTo>
                                <a:lnTo>
                                  <a:pt x="327" y="6184"/>
                                </a:lnTo>
                                <a:cubicBezTo>
                                  <a:pt x="288" y="6204"/>
                                  <a:pt x="269" y="6224"/>
                                  <a:pt x="269" y="6263"/>
                                </a:cubicBezTo>
                                <a:lnTo>
                                  <a:pt x="307" y="7902"/>
                                </a:lnTo>
                                <a:cubicBezTo>
                                  <a:pt x="307" y="7902"/>
                                  <a:pt x="307" y="7922"/>
                                  <a:pt x="307" y="7922"/>
                                </a:cubicBezTo>
                                <a:lnTo>
                                  <a:pt x="327" y="7922"/>
                                </a:lnTo>
                                <a:lnTo>
                                  <a:pt x="1806" y="7566"/>
                                </a:lnTo>
                                <a:cubicBezTo>
                                  <a:pt x="1883" y="7547"/>
                                  <a:pt x="1960" y="7566"/>
                                  <a:pt x="2018" y="7626"/>
                                </a:cubicBezTo>
                                <a:cubicBezTo>
                                  <a:pt x="2075" y="7685"/>
                                  <a:pt x="2095" y="7744"/>
                                  <a:pt x="2095" y="7784"/>
                                </a:cubicBezTo>
                                <a:lnTo>
                                  <a:pt x="2095" y="16056"/>
                                </a:lnTo>
                                <a:cubicBezTo>
                                  <a:pt x="2095" y="16135"/>
                                  <a:pt x="2037" y="16195"/>
                                  <a:pt x="1960" y="16195"/>
                                </a:cubicBezTo>
                                <a:cubicBezTo>
                                  <a:pt x="1883" y="16195"/>
                                  <a:pt x="1826" y="16135"/>
                                  <a:pt x="1826" y="16056"/>
                                </a:cubicBezTo>
                                <a:lnTo>
                                  <a:pt x="1826" y="7863"/>
                                </a:lnTo>
                                <a:lnTo>
                                  <a:pt x="365" y="8218"/>
                                </a:lnTo>
                                <a:cubicBezTo>
                                  <a:pt x="346" y="8218"/>
                                  <a:pt x="346" y="8218"/>
                                  <a:pt x="327" y="8218"/>
                                </a:cubicBezTo>
                                <a:cubicBezTo>
                                  <a:pt x="192" y="8218"/>
                                  <a:pt x="38" y="8139"/>
                                  <a:pt x="38" y="7902"/>
                                </a:cubicBezTo>
                                <a:lnTo>
                                  <a:pt x="0" y="6263"/>
                                </a:lnTo>
                                <a:cubicBezTo>
                                  <a:pt x="0" y="6105"/>
                                  <a:pt x="77" y="5967"/>
                                  <a:pt x="231" y="5908"/>
                                </a:cubicBezTo>
                                <a:lnTo>
                                  <a:pt x="1806" y="5197"/>
                                </a:lnTo>
                                <a:cubicBezTo>
                                  <a:pt x="1902" y="5158"/>
                                  <a:pt x="1999" y="5138"/>
                                  <a:pt x="2095" y="5138"/>
                                </a:cubicBezTo>
                                <a:lnTo>
                                  <a:pt x="4324" y="5138"/>
                                </a:lnTo>
                                <a:cubicBezTo>
                                  <a:pt x="4420" y="5138"/>
                                  <a:pt x="4497" y="5177"/>
                                  <a:pt x="4554" y="5237"/>
                                </a:cubicBezTo>
                                <a:cubicBezTo>
                                  <a:pt x="4612" y="5296"/>
                                  <a:pt x="4651" y="5375"/>
                                  <a:pt x="4651" y="5474"/>
                                </a:cubicBezTo>
                                <a:lnTo>
                                  <a:pt x="4651" y="17083"/>
                                </a:lnTo>
                                <a:lnTo>
                                  <a:pt x="11107" y="20894"/>
                                </a:lnTo>
                                <a:cubicBezTo>
                                  <a:pt x="11799" y="21308"/>
                                  <a:pt x="12645" y="21308"/>
                                  <a:pt x="13337" y="20894"/>
                                </a:cubicBezTo>
                                <a:lnTo>
                                  <a:pt x="20216" y="16807"/>
                                </a:lnTo>
                                <a:cubicBezTo>
                                  <a:pt x="20908" y="16392"/>
                                  <a:pt x="21331" y="15642"/>
                                  <a:pt x="21331" y="14832"/>
                                </a:cubicBezTo>
                                <a:lnTo>
                                  <a:pt x="21331" y="6658"/>
                                </a:lnTo>
                                <a:cubicBezTo>
                                  <a:pt x="21331" y="5849"/>
                                  <a:pt x="20908" y="5079"/>
                                  <a:pt x="20216" y="4684"/>
                                </a:cubicBezTo>
                                <a:lnTo>
                                  <a:pt x="13337" y="597"/>
                                </a:lnTo>
                                <a:cubicBezTo>
                                  <a:pt x="12645" y="182"/>
                                  <a:pt x="11799" y="182"/>
                                  <a:pt x="11107" y="597"/>
                                </a:cubicBezTo>
                                <a:lnTo>
                                  <a:pt x="5035" y="3953"/>
                                </a:lnTo>
                                <a:cubicBezTo>
                                  <a:pt x="4958" y="3993"/>
                                  <a:pt x="4881" y="3973"/>
                                  <a:pt x="4843" y="3894"/>
                                </a:cubicBezTo>
                                <a:cubicBezTo>
                                  <a:pt x="4804" y="3815"/>
                                  <a:pt x="4823" y="3736"/>
                                  <a:pt x="4900" y="3697"/>
                                </a:cubicBezTo>
                                <a:lnTo>
                                  <a:pt x="10973" y="340"/>
                                </a:lnTo>
                                <a:cubicBezTo>
                                  <a:pt x="11742" y="-114"/>
                                  <a:pt x="12702" y="-114"/>
                                  <a:pt x="13471" y="340"/>
                                </a:cubicBezTo>
                                <a:lnTo>
                                  <a:pt x="20351" y="4427"/>
                                </a:lnTo>
                                <a:cubicBezTo>
                                  <a:pt x="21120" y="4881"/>
                                  <a:pt x="21600" y="5750"/>
                                  <a:pt x="21600" y="6658"/>
                                </a:cubicBezTo>
                                <a:lnTo>
                                  <a:pt x="21600" y="14832"/>
                                </a:lnTo>
                                <a:cubicBezTo>
                                  <a:pt x="21600" y="15740"/>
                                  <a:pt x="21120" y="16609"/>
                                  <a:pt x="20351" y="17063"/>
                                </a:cubicBezTo>
                                <a:lnTo>
                                  <a:pt x="13471" y="21150"/>
                                </a:lnTo>
                                <a:cubicBezTo>
                                  <a:pt x="13087" y="21368"/>
                                  <a:pt x="12645" y="21486"/>
                                  <a:pt x="12203" y="21486"/>
                                </a:cubicBezTo>
                                <a:close/>
                                <a:moveTo>
                                  <a:pt x="1922" y="7843"/>
                                </a:moveTo>
                                <a:cubicBezTo>
                                  <a:pt x="1922" y="7843"/>
                                  <a:pt x="1922" y="7843"/>
                                  <a:pt x="1922" y="7843"/>
                                </a:cubicBezTo>
                                <a:cubicBezTo>
                                  <a:pt x="1922" y="7843"/>
                                  <a:pt x="1922" y="7843"/>
                                  <a:pt x="1922" y="7843"/>
                                </a:cubicBezTo>
                                <a:close/>
                              </a:path>
                            </a:pathLst>
                          </a:custGeom>
                          <a:solidFill>
                            <a:srgbClr val="31394C"/>
                          </a:solidFill>
                          <a:ln w="12700">
                            <a:miter lim="400000"/>
                          </a:ln>
                        </wps:spPr>
                        <wps:bodyPr lIns="38100" tIns="38100" rIns="38100" bIns="38100" anchor="ctr"/>
                      </wps:wsp>
                      <wps:wsp>
                        <wps:cNvPr id="1642412667" name="Shape"/>
                        <wps:cNvSpPr/>
                        <wps:spPr>
                          <a:xfrm>
                            <a:off x="6353804" y="0"/>
                            <a:ext cx="2796148" cy="2589711"/>
                          </a:xfrm>
                          <a:custGeom>
                            <a:avLst/>
                            <a:gdLst/>
                            <a:ahLst/>
                            <a:cxnLst>
                              <a:cxn ang="0">
                                <a:pos x="wd2" y="hd2"/>
                              </a:cxn>
                              <a:cxn ang="5400000">
                                <a:pos x="wd2" y="hd2"/>
                              </a:cxn>
                              <a:cxn ang="10800000">
                                <a:pos x="wd2" y="hd2"/>
                              </a:cxn>
                              <a:cxn ang="16200000">
                                <a:pos x="wd2" y="hd2"/>
                              </a:cxn>
                            </a:cxnLst>
                            <a:rect l="0" t="0" r="r" b="b"/>
                            <a:pathLst>
                              <a:path w="21600" h="21486" extrusionOk="0">
                                <a:moveTo>
                                  <a:pt x="12611" y="21486"/>
                                </a:moveTo>
                                <a:cubicBezTo>
                                  <a:pt x="12188" y="21486"/>
                                  <a:pt x="11784" y="21368"/>
                                  <a:pt x="11416" y="21150"/>
                                </a:cubicBezTo>
                                <a:lnTo>
                                  <a:pt x="3989" y="16550"/>
                                </a:lnTo>
                                <a:cubicBezTo>
                                  <a:pt x="3291" y="16550"/>
                                  <a:pt x="2261" y="16333"/>
                                  <a:pt x="1618" y="15898"/>
                                </a:cubicBezTo>
                                <a:cubicBezTo>
                                  <a:pt x="1011" y="15484"/>
                                  <a:pt x="570" y="14911"/>
                                  <a:pt x="294" y="14200"/>
                                </a:cubicBezTo>
                                <a:cubicBezTo>
                                  <a:pt x="129" y="13766"/>
                                  <a:pt x="37" y="13292"/>
                                  <a:pt x="0" y="12779"/>
                                </a:cubicBezTo>
                                <a:cubicBezTo>
                                  <a:pt x="0" y="12562"/>
                                  <a:pt x="110" y="12443"/>
                                  <a:pt x="313" y="12443"/>
                                </a:cubicBezTo>
                                <a:lnTo>
                                  <a:pt x="2408" y="12443"/>
                                </a:lnTo>
                                <a:cubicBezTo>
                                  <a:pt x="2592" y="12443"/>
                                  <a:pt x="2721" y="12562"/>
                                  <a:pt x="2739" y="12759"/>
                                </a:cubicBezTo>
                                <a:cubicBezTo>
                                  <a:pt x="2757" y="12996"/>
                                  <a:pt x="2813" y="13233"/>
                                  <a:pt x="2905" y="13470"/>
                                </a:cubicBezTo>
                                <a:cubicBezTo>
                                  <a:pt x="2978" y="13648"/>
                                  <a:pt x="3070" y="13786"/>
                                  <a:pt x="3199" y="13885"/>
                                </a:cubicBezTo>
                                <a:cubicBezTo>
                                  <a:pt x="3327" y="13983"/>
                                  <a:pt x="3493" y="14023"/>
                                  <a:pt x="3677" y="14023"/>
                                </a:cubicBezTo>
                                <a:cubicBezTo>
                                  <a:pt x="4026" y="14023"/>
                                  <a:pt x="4302" y="13845"/>
                                  <a:pt x="4467" y="13509"/>
                                </a:cubicBezTo>
                                <a:cubicBezTo>
                                  <a:pt x="4596" y="13272"/>
                                  <a:pt x="4651" y="12957"/>
                                  <a:pt x="4651" y="12542"/>
                                </a:cubicBezTo>
                                <a:cubicBezTo>
                                  <a:pt x="4651" y="12147"/>
                                  <a:pt x="4596" y="11811"/>
                                  <a:pt x="4467" y="11515"/>
                                </a:cubicBezTo>
                                <a:cubicBezTo>
                                  <a:pt x="4302" y="11180"/>
                                  <a:pt x="4026" y="11022"/>
                                  <a:pt x="3658" y="11022"/>
                                </a:cubicBezTo>
                                <a:cubicBezTo>
                                  <a:pt x="3566" y="11022"/>
                                  <a:pt x="3474" y="11061"/>
                                  <a:pt x="3364" y="11120"/>
                                </a:cubicBezTo>
                                <a:cubicBezTo>
                                  <a:pt x="3235" y="11199"/>
                                  <a:pt x="3070" y="11318"/>
                                  <a:pt x="2868" y="11456"/>
                                </a:cubicBezTo>
                                <a:cubicBezTo>
                                  <a:pt x="2794" y="11515"/>
                                  <a:pt x="2721" y="11535"/>
                                  <a:pt x="2666" y="11535"/>
                                </a:cubicBezTo>
                                <a:cubicBezTo>
                                  <a:pt x="2555" y="11535"/>
                                  <a:pt x="2463" y="11476"/>
                                  <a:pt x="2427" y="11377"/>
                                </a:cubicBezTo>
                                <a:lnTo>
                                  <a:pt x="1397" y="9817"/>
                                </a:lnTo>
                                <a:cubicBezTo>
                                  <a:pt x="1342" y="9738"/>
                                  <a:pt x="1324" y="9659"/>
                                  <a:pt x="1324" y="9600"/>
                                </a:cubicBezTo>
                                <a:cubicBezTo>
                                  <a:pt x="1324" y="9482"/>
                                  <a:pt x="1379" y="9403"/>
                                  <a:pt x="1452" y="9343"/>
                                </a:cubicBezTo>
                                <a:lnTo>
                                  <a:pt x="3474" y="7685"/>
                                </a:lnTo>
                                <a:lnTo>
                                  <a:pt x="551" y="7685"/>
                                </a:lnTo>
                                <a:cubicBezTo>
                                  <a:pt x="460" y="7685"/>
                                  <a:pt x="386" y="7645"/>
                                  <a:pt x="331" y="7586"/>
                                </a:cubicBezTo>
                                <a:cubicBezTo>
                                  <a:pt x="276" y="7527"/>
                                  <a:pt x="239" y="7448"/>
                                  <a:pt x="239" y="7349"/>
                                </a:cubicBezTo>
                                <a:lnTo>
                                  <a:pt x="239" y="5493"/>
                                </a:lnTo>
                                <a:cubicBezTo>
                                  <a:pt x="239" y="5395"/>
                                  <a:pt x="276" y="5316"/>
                                  <a:pt x="331" y="5256"/>
                                </a:cubicBezTo>
                                <a:cubicBezTo>
                                  <a:pt x="386" y="5197"/>
                                  <a:pt x="460" y="5158"/>
                                  <a:pt x="551" y="5158"/>
                                </a:cubicBezTo>
                                <a:lnTo>
                                  <a:pt x="6894" y="5158"/>
                                </a:lnTo>
                                <a:cubicBezTo>
                                  <a:pt x="6986" y="5158"/>
                                  <a:pt x="7059" y="5197"/>
                                  <a:pt x="7114" y="5256"/>
                                </a:cubicBezTo>
                                <a:cubicBezTo>
                                  <a:pt x="7169" y="5316"/>
                                  <a:pt x="7206" y="5395"/>
                                  <a:pt x="7206" y="5493"/>
                                </a:cubicBezTo>
                                <a:lnTo>
                                  <a:pt x="7206" y="7566"/>
                                </a:lnTo>
                                <a:cubicBezTo>
                                  <a:pt x="7206" y="7705"/>
                                  <a:pt x="7151" y="7823"/>
                                  <a:pt x="7059" y="7922"/>
                                </a:cubicBezTo>
                                <a:lnTo>
                                  <a:pt x="5294" y="9403"/>
                                </a:lnTo>
                                <a:cubicBezTo>
                                  <a:pt x="5239" y="9462"/>
                                  <a:pt x="5147" y="9442"/>
                                  <a:pt x="5110" y="9383"/>
                                </a:cubicBezTo>
                                <a:cubicBezTo>
                                  <a:pt x="5055" y="9324"/>
                                  <a:pt x="5074" y="9225"/>
                                  <a:pt x="5129" y="9185"/>
                                </a:cubicBezTo>
                                <a:lnTo>
                                  <a:pt x="6894" y="7705"/>
                                </a:lnTo>
                                <a:cubicBezTo>
                                  <a:pt x="6930" y="7665"/>
                                  <a:pt x="6949" y="7645"/>
                                  <a:pt x="6949" y="7586"/>
                                </a:cubicBezTo>
                                <a:lnTo>
                                  <a:pt x="6949" y="5493"/>
                                </a:lnTo>
                                <a:cubicBezTo>
                                  <a:pt x="6949" y="5474"/>
                                  <a:pt x="6949" y="5474"/>
                                  <a:pt x="6930" y="5474"/>
                                </a:cubicBezTo>
                                <a:cubicBezTo>
                                  <a:pt x="6930" y="5474"/>
                                  <a:pt x="6912" y="5454"/>
                                  <a:pt x="6912" y="5454"/>
                                </a:cubicBezTo>
                                <a:lnTo>
                                  <a:pt x="570" y="5454"/>
                                </a:lnTo>
                                <a:cubicBezTo>
                                  <a:pt x="552" y="5454"/>
                                  <a:pt x="552" y="5454"/>
                                  <a:pt x="552" y="5474"/>
                                </a:cubicBezTo>
                                <a:cubicBezTo>
                                  <a:pt x="552" y="5474"/>
                                  <a:pt x="533" y="5493"/>
                                  <a:pt x="533" y="5493"/>
                                </a:cubicBezTo>
                                <a:lnTo>
                                  <a:pt x="533" y="7330"/>
                                </a:lnTo>
                                <a:cubicBezTo>
                                  <a:pt x="533" y="7349"/>
                                  <a:pt x="533" y="7349"/>
                                  <a:pt x="552" y="7349"/>
                                </a:cubicBezTo>
                                <a:cubicBezTo>
                                  <a:pt x="552" y="7349"/>
                                  <a:pt x="570" y="7369"/>
                                  <a:pt x="588" y="7369"/>
                                </a:cubicBezTo>
                                <a:lnTo>
                                  <a:pt x="3769" y="7369"/>
                                </a:lnTo>
                                <a:cubicBezTo>
                                  <a:pt x="3879" y="7369"/>
                                  <a:pt x="3934" y="7448"/>
                                  <a:pt x="3952" y="7507"/>
                                </a:cubicBezTo>
                                <a:cubicBezTo>
                                  <a:pt x="3971" y="7586"/>
                                  <a:pt x="3952" y="7645"/>
                                  <a:pt x="3897" y="7705"/>
                                </a:cubicBezTo>
                                <a:cubicBezTo>
                                  <a:pt x="3897" y="7705"/>
                                  <a:pt x="3897" y="7705"/>
                                  <a:pt x="3879" y="7724"/>
                                </a:cubicBezTo>
                                <a:lnTo>
                                  <a:pt x="1636" y="9561"/>
                                </a:lnTo>
                                <a:cubicBezTo>
                                  <a:pt x="1636" y="9561"/>
                                  <a:pt x="1636" y="9561"/>
                                  <a:pt x="1618" y="9561"/>
                                </a:cubicBezTo>
                                <a:lnTo>
                                  <a:pt x="1618" y="9580"/>
                                </a:lnTo>
                                <a:cubicBezTo>
                                  <a:pt x="1618" y="9580"/>
                                  <a:pt x="1618" y="9600"/>
                                  <a:pt x="1636" y="9640"/>
                                </a:cubicBezTo>
                                <a:lnTo>
                                  <a:pt x="2666" y="11199"/>
                                </a:lnTo>
                                <a:cubicBezTo>
                                  <a:pt x="2666" y="11199"/>
                                  <a:pt x="2666" y="11219"/>
                                  <a:pt x="2684" y="11219"/>
                                </a:cubicBezTo>
                                <a:cubicBezTo>
                                  <a:pt x="2684" y="11219"/>
                                  <a:pt x="2684" y="11239"/>
                                  <a:pt x="2684" y="11239"/>
                                </a:cubicBezTo>
                                <a:cubicBezTo>
                                  <a:pt x="2684" y="11239"/>
                                  <a:pt x="2702" y="11239"/>
                                  <a:pt x="2739" y="11219"/>
                                </a:cubicBezTo>
                                <a:cubicBezTo>
                                  <a:pt x="2941" y="11061"/>
                                  <a:pt x="3107" y="10943"/>
                                  <a:pt x="3254" y="10864"/>
                                </a:cubicBezTo>
                                <a:cubicBezTo>
                                  <a:pt x="3401" y="10765"/>
                                  <a:pt x="3548" y="10725"/>
                                  <a:pt x="3677" y="10725"/>
                                </a:cubicBezTo>
                                <a:cubicBezTo>
                                  <a:pt x="4136" y="10725"/>
                                  <a:pt x="4504" y="10943"/>
                                  <a:pt x="4724" y="11377"/>
                                </a:cubicBezTo>
                                <a:cubicBezTo>
                                  <a:pt x="4871" y="11713"/>
                                  <a:pt x="4945" y="12108"/>
                                  <a:pt x="4945" y="12542"/>
                                </a:cubicBezTo>
                                <a:cubicBezTo>
                                  <a:pt x="4945" y="12996"/>
                                  <a:pt x="4871" y="13371"/>
                                  <a:pt x="4724" y="13648"/>
                                </a:cubicBezTo>
                                <a:cubicBezTo>
                                  <a:pt x="4504" y="14082"/>
                                  <a:pt x="4155" y="14319"/>
                                  <a:pt x="3695" y="14319"/>
                                </a:cubicBezTo>
                                <a:cubicBezTo>
                                  <a:pt x="3456" y="14319"/>
                                  <a:pt x="3235" y="14260"/>
                                  <a:pt x="3070" y="14121"/>
                                </a:cubicBezTo>
                                <a:cubicBezTo>
                                  <a:pt x="2886" y="14003"/>
                                  <a:pt x="2757" y="13806"/>
                                  <a:pt x="2666" y="13569"/>
                                </a:cubicBezTo>
                                <a:cubicBezTo>
                                  <a:pt x="2574" y="13312"/>
                                  <a:pt x="2500" y="13055"/>
                                  <a:pt x="2482" y="12779"/>
                                </a:cubicBezTo>
                                <a:cubicBezTo>
                                  <a:pt x="2482" y="12739"/>
                                  <a:pt x="2482" y="12720"/>
                                  <a:pt x="2427" y="12720"/>
                                </a:cubicBezTo>
                                <a:lnTo>
                                  <a:pt x="331" y="12720"/>
                                </a:lnTo>
                                <a:cubicBezTo>
                                  <a:pt x="313" y="12720"/>
                                  <a:pt x="294" y="12720"/>
                                  <a:pt x="294" y="12720"/>
                                </a:cubicBezTo>
                                <a:cubicBezTo>
                                  <a:pt x="294" y="12720"/>
                                  <a:pt x="294" y="12720"/>
                                  <a:pt x="294" y="12720"/>
                                </a:cubicBezTo>
                                <a:cubicBezTo>
                                  <a:pt x="294" y="12720"/>
                                  <a:pt x="294" y="12739"/>
                                  <a:pt x="294" y="12759"/>
                                </a:cubicBezTo>
                                <a:cubicBezTo>
                                  <a:pt x="331" y="13233"/>
                                  <a:pt x="404" y="13687"/>
                                  <a:pt x="570" y="14082"/>
                                </a:cubicBezTo>
                                <a:cubicBezTo>
                                  <a:pt x="827" y="14734"/>
                                  <a:pt x="1232" y="15267"/>
                                  <a:pt x="1783" y="15642"/>
                                </a:cubicBezTo>
                                <a:cubicBezTo>
                                  <a:pt x="2371" y="16037"/>
                                  <a:pt x="3364" y="16254"/>
                                  <a:pt x="4044" y="16254"/>
                                </a:cubicBezTo>
                                <a:cubicBezTo>
                                  <a:pt x="4063" y="16254"/>
                                  <a:pt x="4099" y="16254"/>
                                  <a:pt x="4118" y="16274"/>
                                </a:cubicBezTo>
                                <a:lnTo>
                                  <a:pt x="11563" y="20894"/>
                                </a:lnTo>
                                <a:cubicBezTo>
                                  <a:pt x="12225" y="21308"/>
                                  <a:pt x="13034" y="21308"/>
                                  <a:pt x="13695" y="20894"/>
                                </a:cubicBezTo>
                                <a:lnTo>
                                  <a:pt x="20276" y="16807"/>
                                </a:lnTo>
                                <a:cubicBezTo>
                                  <a:pt x="20938" y="16392"/>
                                  <a:pt x="21343" y="15642"/>
                                  <a:pt x="21343" y="14832"/>
                                </a:cubicBezTo>
                                <a:lnTo>
                                  <a:pt x="21343" y="6658"/>
                                </a:lnTo>
                                <a:cubicBezTo>
                                  <a:pt x="21343" y="5849"/>
                                  <a:pt x="20938" y="5079"/>
                                  <a:pt x="20276" y="4684"/>
                                </a:cubicBezTo>
                                <a:lnTo>
                                  <a:pt x="13695" y="597"/>
                                </a:lnTo>
                                <a:cubicBezTo>
                                  <a:pt x="13034" y="182"/>
                                  <a:pt x="12225" y="182"/>
                                  <a:pt x="11563" y="597"/>
                                </a:cubicBezTo>
                                <a:lnTo>
                                  <a:pt x="5846" y="3953"/>
                                </a:lnTo>
                                <a:cubicBezTo>
                                  <a:pt x="5772" y="3993"/>
                                  <a:pt x="5699" y="3973"/>
                                  <a:pt x="5662" y="3894"/>
                                </a:cubicBezTo>
                                <a:cubicBezTo>
                                  <a:pt x="5625" y="3815"/>
                                  <a:pt x="5644" y="3736"/>
                                  <a:pt x="5717" y="3697"/>
                                </a:cubicBezTo>
                                <a:lnTo>
                                  <a:pt x="11434" y="340"/>
                                </a:lnTo>
                                <a:cubicBezTo>
                                  <a:pt x="12170" y="-114"/>
                                  <a:pt x="13089" y="-114"/>
                                  <a:pt x="13824" y="340"/>
                                </a:cubicBezTo>
                                <a:lnTo>
                                  <a:pt x="20405" y="4427"/>
                                </a:lnTo>
                                <a:cubicBezTo>
                                  <a:pt x="21140" y="4881"/>
                                  <a:pt x="21600" y="5750"/>
                                  <a:pt x="21600" y="6658"/>
                                </a:cubicBezTo>
                                <a:lnTo>
                                  <a:pt x="21600" y="14832"/>
                                </a:lnTo>
                                <a:cubicBezTo>
                                  <a:pt x="21600" y="15740"/>
                                  <a:pt x="21140" y="16609"/>
                                  <a:pt x="20405" y="17063"/>
                                </a:cubicBezTo>
                                <a:lnTo>
                                  <a:pt x="13806" y="21150"/>
                                </a:lnTo>
                                <a:cubicBezTo>
                                  <a:pt x="13438" y="21368"/>
                                  <a:pt x="13015" y="21486"/>
                                  <a:pt x="12611" y="21486"/>
                                </a:cubicBezTo>
                                <a:close/>
                              </a:path>
                            </a:pathLst>
                          </a:custGeom>
                          <a:solidFill>
                            <a:srgbClr val="579DA5"/>
                          </a:solidFill>
                          <a:ln w="12700">
                            <a:miter lim="400000"/>
                          </a:ln>
                        </wps:spPr>
                        <wps:bodyPr lIns="38100" tIns="38100" rIns="38100" bIns="38100" anchor="ctr"/>
                      </wps:wsp>
                      <wps:wsp>
                        <wps:cNvPr id="96096243" name="Freeform: Shape 25"/>
                        <wps:cNvSpPr/>
                        <wps:spPr>
                          <a:xfrm>
                            <a:off x="1385854" y="2325622"/>
                            <a:ext cx="2927037" cy="2592030"/>
                          </a:xfrm>
                          <a:custGeom>
                            <a:avLst/>
                            <a:gdLst>
                              <a:gd name="connsiteX0" fmla="*/ 406966 w 2927037"/>
                              <a:gd name="connsiteY0" fmla="*/ 1076455 h 2592030"/>
                              <a:gd name="connsiteX1" fmla="*/ 233244 w 2927037"/>
                              <a:gd name="connsiteY1" fmla="*/ 1335840 h 2592030"/>
                              <a:gd name="connsiteX2" fmla="*/ 406966 w 2927037"/>
                              <a:gd name="connsiteY2" fmla="*/ 1335840 h 2592030"/>
                              <a:gd name="connsiteX3" fmla="*/ 425992 w 2927037"/>
                              <a:gd name="connsiteY3" fmla="*/ 1000314 h 2592030"/>
                              <a:gd name="connsiteX4" fmla="*/ 437893 w 2927037"/>
                              <a:gd name="connsiteY4" fmla="*/ 1016971 h 2592030"/>
                              <a:gd name="connsiteX5" fmla="*/ 437893 w 2927037"/>
                              <a:gd name="connsiteY5" fmla="*/ 1352497 h 2592030"/>
                              <a:gd name="connsiteX6" fmla="*/ 423617 w 2927037"/>
                              <a:gd name="connsiteY6" fmla="*/ 1371541 h 2592030"/>
                              <a:gd name="connsiteX7" fmla="*/ 199930 w 2927037"/>
                              <a:gd name="connsiteY7" fmla="*/ 1371541 h 2592030"/>
                              <a:gd name="connsiteX8" fmla="*/ 183267 w 2927037"/>
                              <a:gd name="connsiteY8" fmla="*/ 1362028 h 2592030"/>
                              <a:gd name="connsiteX9" fmla="*/ 183267 w 2927037"/>
                              <a:gd name="connsiteY9" fmla="*/ 1342984 h 2592030"/>
                              <a:gd name="connsiteX10" fmla="*/ 406966 w 2927037"/>
                              <a:gd name="connsiteY10" fmla="*/ 1007440 h 2592030"/>
                              <a:gd name="connsiteX11" fmla="*/ 425992 w 2927037"/>
                              <a:gd name="connsiteY11" fmla="*/ 1000314 h 2592030"/>
                              <a:gd name="connsiteX12" fmla="*/ 1765725 w 2927037"/>
                              <a:gd name="connsiteY12" fmla="*/ 0 h 2592030"/>
                              <a:gd name="connsiteX13" fmla="*/ 1920462 w 2927037"/>
                              <a:gd name="connsiteY13" fmla="*/ 41076 h 2592030"/>
                              <a:gd name="connsiteX14" fmla="*/ 2772419 w 2927037"/>
                              <a:gd name="connsiteY14" fmla="*/ 533630 h 2592030"/>
                              <a:gd name="connsiteX15" fmla="*/ 2927037 w 2927037"/>
                              <a:gd name="connsiteY15" fmla="*/ 802526 h 2592030"/>
                              <a:gd name="connsiteX16" fmla="*/ 2927037 w 2927037"/>
                              <a:gd name="connsiteY16" fmla="*/ 1787755 h 2592030"/>
                              <a:gd name="connsiteX17" fmla="*/ 2772419 w 2927037"/>
                              <a:gd name="connsiteY17" fmla="*/ 2056651 h 2592030"/>
                              <a:gd name="connsiteX18" fmla="*/ 1920462 w 2927037"/>
                              <a:gd name="connsiteY18" fmla="*/ 2549205 h 2592030"/>
                              <a:gd name="connsiteX19" fmla="*/ 1768147 w 2927037"/>
                              <a:gd name="connsiteY19" fmla="*/ 2592030 h 2592030"/>
                              <a:gd name="connsiteX20" fmla="*/ 1613394 w 2927037"/>
                              <a:gd name="connsiteY20" fmla="*/ 2551617 h 2592030"/>
                              <a:gd name="connsiteX21" fmla="*/ 485400 w 2927037"/>
                              <a:gd name="connsiteY21" fmla="*/ 1901876 h 2592030"/>
                              <a:gd name="connsiteX22" fmla="*/ 468868 w 2927037"/>
                              <a:gd name="connsiteY22" fmla="*/ 1885228 h 2592030"/>
                              <a:gd name="connsiteX23" fmla="*/ 468868 w 2927037"/>
                              <a:gd name="connsiteY23" fmla="*/ 1597392 h 2592030"/>
                              <a:gd name="connsiteX24" fmla="*/ 16668 w 2927037"/>
                              <a:gd name="connsiteY24" fmla="*/ 1597392 h 2592030"/>
                              <a:gd name="connsiteX25" fmla="*/ 0 w 2927037"/>
                              <a:gd name="connsiteY25" fmla="*/ 1580624 h 2592030"/>
                              <a:gd name="connsiteX26" fmla="*/ 0 w 2927037"/>
                              <a:gd name="connsiteY26" fmla="*/ 1335613 h 2592030"/>
                              <a:gd name="connsiteX27" fmla="*/ 2439 w 2927037"/>
                              <a:gd name="connsiteY27" fmla="*/ 1326083 h 2592030"/>
                              <a:gd name="connsiteX28" fmla="*/ 473611 w 2927037"/>
                              <a:gd name="connsiteY28" fmla="*/ 633516 h 2592030"/>
                              <a:gd name="connsiteX29" fmla="*/ 487840 w 2927037"/>
                              <a:gd name="connsiteY29" fmla="*/ 626398 h 2592030"/>
                              <a:gd name="connsiteX30" fmla="*/ 811440 w 2927037"/>
                              <a:gd name="connsiteY30" fmla="*/ 626398 h 2592030"/>
                              <a:gd name="connsiteX31" fmla="*/ 828108 w 2927037"/>
                              <a:gd name="connsiteY31" fmla="*/ 643046 h 2592030"/>
                              <a:gd name="connsiteX32" fmla="*/ 828108 w 2927037"/>
                              <a:gd name="connsiteY32" fmla="*/ 1335613 h 2592030"/>
                              <a:gd name="connsiteX33" fmla="*/ 968497 w 2927037"/>
                              <a:gd name="connsiteY33" fmla="*/ 1335613 h 2592030"/>
                              <a:gd name="connsiteX34" fmla="*/ 985165 w 2927037"/>
                              <a:gd name="connsiteY34" fmla="*/ 1352261 h 2592030"/>
                              <a:gd name="connsiteX35" fmla="*/ 968497 w 2927037"/>
                              <a:gd name="connsiteY35" fmla="*/ 1368909 h 2592030"/>
                              <a:gd name="connsiteX36" fmla="*/ 809136 w 2927037"/>
                              <a:gd name="connsiteY36" fmla="*/ 1368909 h 2592030"/>
                              <a:gd name="connsiteX37" fmla="*/ 792468 w 2927037"/>
                              <a:gd name="connsiteY37" fmla="*/ 1352261 h 2592030"/>
                              <a:gd name="connsiteX38" fmla="*/ 792468 w 2927037"/>
                              <a:gd name="connsiteY38" fmla="*/ 659694 h 2592030"/>
                              <a:gd name="connsiteX39" fmla="*/ 497325 w 2927037"/>
                              <a:gd name="connsiteY39" fmla="*/ 659694 h 2592030"/>
                              <a:gd name="connsiteX40" fmla="*/ 33336 w 2927037"/>
                              <a:gd name="connsiteY40" fmla="*/ 1337905 h 2592030"/>
                              <a:gd name="connsiteX41" fmla="*/ 33336 w 2927037"/>
                              <a:gd name="connsiteY41" fmla="*/ 1559271 h 2592030"/>
                              <a:gd name="connsiteX42" fmla="*/ 485400 w 2927037"/>
                              <a:gd name="connsiteY42" fmla="*/ 1559271 h 2592030"/>
                              <a:gd name="connsiteX43" fmla="*/ 502068 w 2927037"/>
                              <a:gd name="connsiteY43" fmla="*/ 1575919 h 2592030"/>
                              <a:gd name="connsiteX44" fmla="*/ 502068 w 2927037"/>
                              <a:gd name="connsiteY44" fmla="*/ 1868580 h 2592030"/>
                              <a:gd name="connsiteX45" fmla="*/ 1630062 w 2927037"/>
                              <a:gd name="connsiteY45" fmla="*/ 2518201 h 2592030"/>
                              <a:gd name="connsiteX46" fmla="*/ 1906098 w 2927037"/>
                              <a:gd name="connsiteY46" fmla="*/ 2518201 h 2592030"/>
                              <a:gd name="connsiteX47" fmla="*/ 2758055 w 2927037"/>
                              <a:gd name="connsiteY47" fmla="*/ 2025647 h 2592030"/>
                              <a:gd name="connsiteX48" fmla="*/ 2896141 w 2927037"/>
                              <a:gd name="connsiteY48" fmla="*/ 1787755 h 2592030"/>
                              <a:gd name="connsiteX49" fmla="*/ 2896141 w 2927037"/>
                              <a:gd name="connsiteY49" fmla="*/ 802526 h 2592030"/>
                              <a:gd name="connsiteX50" fmla="*/ 2758055 w 2927037"/>
                              <a:gd name="connsiteY50" fmla="*/ 564512 h 2592030"/>
                              <a:gd name="connsiteX51" fmla="*/ 1906098 w 2927037"/>
                              <a:gd name="connsiteY51" fmla="*/ 71958 h 2592030"/>
                              <a:gd name="connsiteX52" fmla="*/ 1630062 w 2927037"/>
                              <a:gd name="connsiteY52" fmla="*/ 71958 h 2592030"/>
                              <a:gd name="connsiteX53" fmla="*/ 887597 w 2927037"/>
                              <a:gd name="connsiteY53" fmla="*/ 476569 h 2592030"/>
                              <a:gd name="connsiteX54" fmla="*/ 863883 w 2927037"/>
                              <a:gd name="connsiteY54" fmla="*/ 469331 h 2592030"/>
                              <a:gd name="connsiteX55" fmla="*/ 870929 w 2927037"/>
                              <a:gd name="connsiteY55" fmla="*/ 445566 h 2592030"/>
                              <a:gd name="connsiteX56" fmla="*/ 1611090 w 2927037"/>
                              <a:gd name="connsiteY56" fmla="*/ 41076 h 2592030"/>
                              <a:gd name="connsiteX57" fmla="*/ 1765725 w 2927037"/>
                              <a:gd name="connsiteY57" fmla="*/ 0 h 25920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Lst>
                            <a:rect l="l" t="t" r="r" b="b"/>
                            <a:pathLst>
                              <a:path w="2927037" h="2592030">
                                <a:moveTo>
                                  <a:pt x="406966" y="1076455"/>
                                </a:moveTo>
                                <a:lnTo>
                                  <a:pt x="233244" y="1335840"/>
                                </a:lnTo>
                                <a:lnTo>
                                  <a:pt x="406966" y="1335840"/>
                                </a:lnTo>
                                <a:close/>
                                <a:moveTo>
                                  <a:pt x="425992" y="1000314"/>
                                </a:moveTo>
                                <a:cubicBezTo>
                                  <a:pt x="433130" y="1002683"/>
                                  <a:pt x="437893" y="1009827"/>
                                  <a:pt x="437893" y="1016971"/>
                                </a:cubicBezTo>
                                <a:lnTo>
                                  <a:pt x="437893" y="1352497"/>
                                </a:lnTo>
                                <a:cubicBezTo>
                                  <a:pt x="442655" y="1364398"/>
                                  <a:pt x="433142" y="1371541"/>
                                  <a:pt x="423617" y="1371541"/>
                                </a:cubicBezTo>
                                <a:lnTo>
                                  <a:pt x="199930" y="1371541"/>
                                </a:lnTo>
                                <a:cubicBezTo>
                                  <a:pt x="192792" y="1371541"/>
                                  <a:pt x="188029" y="1366785"/>
                                  <a:pt x="183267" y="1362028"/>
                                </a:cubicBezTo>
                                <a:cubicBezTo>
                                  <a:pt x="180891" y="1357271"/>
                                  <a:pt x="180891" y="1350128"/>
                                  <a:pt x="183267" y="1342984"/>
                                </a:cubicBezTo>
                                <a:lnTo>
                                  <a:pt x="406966" y="1007440"/>
                                </a:lnTo>
                                <a:cubicBezTo>
                                  <a:pt x="411716" y="1000314"/>
                                  <a:pt x="418854" y="997927"/>
                                  <a:pt x="425992" y="1000314"/>
                                </a:cubicBezTo>
                                <a:close/>
                                <a:moveTo>
                                  <a:pt x="1765725" y="0"/>
                                </a:moveTo>
                                <a:cubicBezTo>
                                  <a:pt x="1819269" y="0"/>
                                  <a:pt x="1872830" y="13692"/>
                                  <a:pt x="1920462" y="41076"/>
                                </a:cubicBezTo>
                                <a:lnTo>
                                  <a:pt x="2772419" y="533630"/>
                                </a:lnTo>
                                <a:cubicBezTo>
                                  <a:pt x="2867548" y="588398"/>
                                  <a:pt x="2927037" y="693110"/>
                                  <a:pt x="2927037" y="802526"/>
                                </a:cubicBezTo>
                                <a:lnTo>
                                  <a:pt x="2927037" y="1787755"/>
                                </a:lnTo>
                                <a:cubicBezTo>
                                  <a:pt x="2927037" y="1897171"/>
                                  <a:pt x="2867548" y="2001882"/>
                                  <a:pt x="2772419" y="2056651"/>
                                </a:cubicBezTo>
                                <a:lnTo>
                                  <a:pt x="1920462" y="2549205"/>
                                </a:lnTo>
                                <a:cubicBezTo>
                                  <a:pt x="1875201" y="2577795"/>
                                  <a:pt x="1822894" y="2592030"/>
                                  <a:pt x="1768147" y="2592030"/>
                                </a:cubicBezTo>
                                <a:cubicBezTo>
                                  <a:pt x="1713401" y="2592030"/>
                                  <a:pt x="1661094" y="2577795"/>
                                  <a:pt x="1613394" y="2551617"/>
                                </a:cubicBezTo>
                                <a:lnTo>
                                  <a:pt x="485400" y="1901876"/>
                                </a:lnTo>
                                <a:cubicBezTo>
                                  <a:pt x="475915" y="1901876"/>
                                  <a:pt x="468868" y="1894758"/>
                                  <a:pt x="468868" y="1885228"/>
                                </a:cubicBezTo>
                                <a:lnTo>
                                  <a:pt x="468868" y="1597392"/>
                                </a:lnTo>
                                <a:lnTo>
                                  <a:pt x="16668" y="1597392"/>
                                </a:lnTo>
                                <a:cubicBezTo>
                                  <a:pt x="7182" y="1597392"/>
                                  <a:pt x="0" y="1590154"/>
                                  <a:pt x="0" y="1580624"/>
                                </a:cubicBezTo>
                                <a:lnTo>
                                  <a:pt x="0" y="1335613"/>
                                </a:lnTo>
                                <a:cubicBezTo>
                                  <a:pt x="0" y="1333201"/>
                                  <a:pt x="0" y="1328375"/>
                                  <a:pt x="2439" y="1326083"/>
                                </a:cubicBezTo>
                                <a:lnTo>
                                  <a:pt x="473611" y="633516"/>
                                </a:lnTo>
                                <a:cubicBezTo>
                                  <a:pt x="475915" y="628811"/>
                                  <a:pt x="483097" y="626398"/>
                                  <a:pt x="487840" y="626398"/>
                                </a:cubicBezTo>
                                <a:lnTo>
                                  <a:pt x="811440" y="626398"/>
                                </a:lnTo>
                                <a:cubicBezTo>
                                  <a:pt x="821061" y="626398"/>
                                  <a:pt x="828108" y="633516"/>
                                  <a:pt x="828108" y="643046"/>
                                </a:cubicBezTo>
                                <a:lnTo>
                                  <a:pt x="828108" y="1335613"/>
                                </a:lnTo>
                                <a:lnTo>
                                  <a:pt x="968497" y="1335613"/>
                                </a:lnTo>
                                <a:cubicBezTo>
                                  <a:pt x="978118" y="1335613"/>
                                  <a:pt x="985165" y="1342731"/>
                                  <a:pt x="985165" y="1352261"/>
                                </a:cubicBezTo>
                                <a:cubicBezTo>
                                  <a:pt x="985165" y="1361791"/>
                                  <a:pt x="978118" y="1368909"/>
                                  <a:pt x="968497" y="1368909"/>
                                </a:cubicBezTo>
                                <a:lnTo>
                                  <a:pt x="809136" y="1368909"/>
                                </a:lnTo>
                                <a:cubicBezTo>
                                  <a:pt x="799515" y="1368909"/>
                                  <a:pt x="792468" y="1361791"/>
                                  <a:pt x="792468" y="1352261"/>
                                </a:cubicBezTo>
                                <a:lnTo>
                                  <a:pt x="792468" y="659694"/>
                                </a:lnTo>
                                <a:lnTo>
                                  <a:pt x="497325" y="659694"/>
                                </a:lnTo>
                                <a:lnTo>
                                  <a:pt x="33336" y="1337905"/>
                                </a:lnTo>
                                <a:lnTo>
                                  <a:pt x="33336" y="1559271"/>
                                </a:lnTo>
                                <a:lnTo>
                                  <a:pt x="485400" y="1559271"/>
                                </a:lnTo>
                                <a:cubicBezTo>
                                  <a:pt x="495022" y="1559271"/>
                                  <a:pt x="502068" y="1566389"/>
                                  <a:pt x="502068" y="1575919"/>
                                </a:cubicBezTo>
                                <a:lnTo>
                                  <a:pt x="502068" y="1868580"/>
                                </a:lnTo>
                                <a:lnTo>
                                  <a:pt x="1630062" y="2518201"/>
                                </a:lnTo>
                                <a:cubicBezTo>
                                  <a:pt x="1715705" y="2568265"/>
                                  <a:pt x="1820455" y="2568265"/>
                                  <a:pt x="1906098" y="2518201"/>
                                </a:cubicBezTo>
                                <a:lnTo>
                                  <a:pt x="2758055" y="2025647"/>
                                </a:lnTo>
                                <a:cubicBezTo>
                                  <a:pt x="2843698" y="1975704"/>
                                  <a:pt x="2896141" y="1885228"/>
                                  <a:pt x="2896141" y="1787755"/>
                                </a:cubicBezTo>
                                <a:lnTo>
                                  <a:pt x="2896141" y="802526"/>
                                </a:lnTo>
                                <a:cubicBezTo>
                                  <a:pt x="2896141" y="704932"/>
                                  <a:pt x="2843698" y="612163"/>
                                  <a:pt x="2758055" y="564512"/>
                                </a:cubicBezTo>
                                <a:lnTo>
                                  <a:pt x="1906098" y="71958"/>
                                </a:lnTo>
                                <a:cubicBezTo>
                                  <a:pt x="1820455" y="22015"/>
                                  <a:pt x="1715705" y="22015"/>
                                  <a:pt x="1630062" y="71958"/>
                                </a:cubicBezTo>
                                <a:lnTo>
                                  <a:pt x="887597" y="476569"/>
                                </a:lnTo>
                                <a:cubicBezTo>
                                  <a:pt x="878111" y="481274"/>
                                  <a:pt x="868625" y="478861"/>
                                  <a:pt x="863883" y="469331"/>
                                </a:cubicBezTo>
                                <a:cubicBezTo>
                                  <a:pt x="859140" y="459801"/>
                                  <a:pt x="861443" y="450391"/>
                                  <a:pt x="870929" y="445566"/>
                                </a:cubicBezTo>
                                <a:lnTo>
                                  <a:pt x="1611090" y="41076"/>
                                </a:lnTo>
                                <a:cubicBezTo>
                                  <a:pt x="1658655" y="13692"/>
                                  <a:pt x="1712181" y="0"/>
                                  <a:pt x="1765725" y="0"/>
                                </a:cubicBezTo>
                                <a:close/>
                              </a:path>
                            </a:pathLst>
                          </a:custGeom>
                          <a:solidFill>
                            <a:srgbClr val="31394C"/>
                          </a:solidFill>
                          <a:ln w="12700">
                            <a:miter lim="400000"/>
                          </a:ln>
                        </wps:spPr>
                        <wps:bodyPr wrap="square" lIns="38100" tIns="38100" rIns="38100" bIns="38100" anchor="ctr">
                          <a:noAutofit/>
                        </wps:bodyPr>
                      </wps:wsp>
                      <wps:wsp>
                        <wps:cNvPr id="1211659928" name="Shape"/>
                        <wps:cNvSpPr/>
                        <wps:spPr>
                          <a:xfrm>
                            <a:off x="4860080" y="2242550"/>
                            <a:ext cx="2784257" cy="2597150"/>
                          </a:xfrm>
                          <a:custGeom>
                            <a:avLst/>
                            <a:gdLst/>
                            <a:ahLst/>
                            <a:cxnLst>
                              <a:cxn ang="0">
                                <a:pos x="wd2" y="hd2"/>
                              </a:cxn>
                              <a:cxn ang="5400000">
                                <a:pos x="wd2" y="hd2"/>
                              </a:cxn>
                              <a:cxn ang="10800000">
                                <a:pos x="wd2" y="hd2"/>
                              </a:cxn>
                              <a:cxn ang="16200000">
                                <a:pos x="wd2" y="hd2"/>
                              </a:cxn>
                            </a:cxnLst>
                            <a:rect l="0" t="0" r="r" b="b"/>
                            <a:pathLst>
                              <a:path w="21600" h="21489" extrusionOk="0">
                                <a:moveTo>
                                  <a:pt x="12498" y="21489"/>
                                </a:moveTo>
                                <a:cubicBezTo>
                                  <a:pt x="12074" y="21489"/>
                                  <a:pt x="11668" y="21371"/>
                                  <a:pt x="11298" y="21154"/>
                                </a:cubicBezTo>
                                <a:lnTo>
                                  <a:pt x="3822" y="16547"/>
                                </a:lnTo>
                                <a:cubicBezTo>
                                  <a:pt x="3046" y="16547"/>
                                  <a:pt x="2160" y="16291"/>
                                  <a:pt x="1569" y="15897"/>
                                </a:cubicBezTo>
                                <a:cubicBezTo>
                                  <a:pt x="960" y="15503"/>
                                  <a:pt x="517" y="14952"/>
                                  <a:pt x="240" y="14282"/>
                                </a:cubicBezTo>
                                <a:cubicBezTo>
                                  <a:pt x="129" y="13987"/>
                                  <a:pt x="55" y="13652"/>
                                  <a:pt x="0" y="13318"/>
                                </a:cubicBezTo>
                                <a:cubicBezTo>
                                  <a:pt x="0" y="13318"/>
                                  <a:pt x="0" y="13298"/>
                                  <a:pt x="0" y="13298"/>
                                </a:cubicBezTo>
                                <a:lnTo>
                                  <a:pt x="0" y="13259"/>
                                </a:lnTo>
                                <a:cubicBezTo>
                                  <a:pt x="0" y="13062"/>
                                  <a:pt x="111" y="12944"/>
                                  <a:pt x="314" y="12944"/>
                                </a:cubicBezTo>
                                <a:lnTo>
                                  <a:pt x="2455" y="12944"/>
                                </a:lnTo>
                                <a:cubicBezTo>
                                  <a:pt x="2529" y="12944"/>
                                  <a:pt x="2677" y="12983"/>
                                  <a:pt x="2788" y="13180"/>
                                </a:cubicBezTo>
                                <a:cubicBezTo>
                                  <a:pt x="2788" y="13199"/>
                                  <a:pt x="2806" y="13199"/>
                                  <a:pt x="2806" y="13219"/>
                                </a:cubicBezTo>
                                <a:cubicBezTo>
                                  <a:pt x="2806" y="13239"/>
                                  <a:pt x="2825" y="13298"/>
                                  <a:pt x="2898" y="13416"/>
                                </a:cubicBezTo>
                                <a:cubicBezTo>
                                  <a:pt x="2898" y="13416"/>
                                  <a:pt x="2898" y="13416"/>
                                  <a:pt x="2898" y="13436"/>
                                </a:cubicBezTo>
                                <a:cubicBezTo>
                                  <a:pt x="3065" y="13810"/>
                                  <a:pt x="3305" y="13987"/>
                                  <a:pt x="3674" y="13987"/>
                                </a:cubicBezTo>
                                <a:cubicBezTo>
                                  <a:pt x="3858" y="13987"/>
                                  <a:pt x="4006" y="13948"/>
                                  <a:pt x="4154" y="13849"/>
                                </a:cubicBezTo>
                                <a:cubicBezTo>
                                  <a:pt x="4302" y="13751"/>
                                  <a:pt x="4412" y="13613"/>
                                  <a:pt x="4505" y="13436"/>
                                </a:cubicBezTo>
                                <a:cubicBezTo>
                                  <a:pt x="4597" y="13239"/>
                                  <a:pt x="4652" y="13003"/>
                                  <a:pt x="4652" y="12727"/>
                                </a:cubicBezTo>
                                <a:cubicBezTo>
                                  <a:pt x="4652" y="12451"/>
                                  <a:pt x="4615" y="12235"/>
                                  <a:pt x="4523" y="12038"/>
                                </a:cubicBezTo>
                                <a:cubicBezTo>
                                  <a:pt x="4468" y="11861"/>
                                  <a:pt x="4357" y="11742"/>
                                  <a:pt x="4228" y="11644"/>
                                </a:cubicBezTo>
                                <a:cubicBezTo>
                                  <a:pt x="4080" y="11546"/>
                                  <a:pt x="3932" y="11506"/>
                                  <a:pt x="3748" y="11506"/>
                                </a:cubicBezTo>
                                <a:cubicBezTo>
                                  <a:pt x="3545" y="11506"/>
                                  <a:pt x="3360" y="11565"/>
                                  <a:pt x="3194" y="11664"/>
                                </a:cubicBezTo>
                                <a:cubicBezTo>
                                  <a:pt x="3028" y="11762"/>
                                  <a:pt x="2917" y="11880"/>
                                  <a:pt x="2862" y="12018"/>
                                </a:cubicBezTo>
                                <a:cubicBezTo>
                                  <a:pt x="2825" y="12176"/>
                                  <a:pt x="2695" y="12274"/>
                                  <a:pt x="2548" y="12274"/>
                                </a:cubicBezTo>
                                <a:lnTo>
                                  <a:pt x="369" y="12274"/>
                                </a:lnTo>
                                <a:cubicBezTo>
                                  <a:pt x="277" y="12274"/>
                                  <a:pt x="203" y="12235"/>
                                  <a:pt x="148" y="12176"/>
                                </a:cubicBezTo>
                                <a:cubicBezTo>
                                  <a:pt x="92" y="12117"/>
                                  <a:pt x="55" y="12038"/>
                                  <a:pt x="55" y="11939"/>
                                </a:cubicBezTo>
                                <a:lnTo>
                                  <a:pt x="55" y="5540"/>
                                </a:lnTo>
                                <a:cubicBezTo>
                                  <a:pt x="55" y="5442"/>
                                  <a:pt x="92" y="5363"/>
                                  <a:pt x="148" y="5304"/>
                                </a:cubicBezTo>
                                <a:cubicBezTo>
                                  <a:pt x="203" y="5245"/>
                                  <a:pt x="277" y="5205"/>
                                  <a:pt x="369" y="5205"/>
                                </a:cubicBezTo>
                                <a:lnTo>
                                  <a:pt x="6775" y="5205"/>
                                </a:lnTo>
                                <a:cubicBezTo>
                                  <a:pt x="6868" y="5205"/>
                                  <a:pt x="6942" y="5245"/>
                                  <a:pt x="6997" y="5304"/>
                                </a:cubicBezTo>
                                <a:cubicBezTo>
                                  <a:pt x="7052" y="5363"/>
                                  <a:pt x="7089" y="5442"/>
                                  <a:pt x="7089" y="5540"/>
                                </a:cubicBezTo>
                                <a:lnTo>
                                  <a:pt x="7089" y="7371"/>
                                </a:lnTo>
                                <a:cubicBezTo>
                                  <a:pt x="7089" y="7470"/>
                                  <a:pt x="7052" y="7548"/>
                                  <a:pt x="6997" y="7607"/>
                                </a:cubicBezTo>
                                <a:cubicBezTo>
                                  <a:pt x="6942" y="7667"/>
                                  <a:pt x="6868" y="7706"/>
                                  <a:pt x="6775" y="7706"/>
                                </a:cubicBezTo>
                                <a:lnTo>
                                  <a:pt x="2769" y="7706"/>
                                </a:lnTo>
                                <a:lnTo>
                                  <a:pt x="2769" y="9321"/>
                                </a:lnTo>
                                <a:cubicBezTo>
                                  <a:pt x="3157" y="9104"/>
                                  <a:pt x="3600" y="9005"/>
                                  <a:pt x="4080" y="9005"/>
                                </a:cubicBezTo>
                                <a:cubicBezTo>
                                  <a:pt x="4800" y="9005"/>
                                  <a:pt x="5428" y="9202"/>
                                  <a:pt x="5982" y="9596"/>
                                </a:cubicBezTo>
                                <a:cubicBezTo>
                                  <a:pt x="6535" y="9990"/>
                                  <a:pt x="6923" y="10522"/>
                                  <a:pt x="7182" y="11191"/>
                                </a:cubicBezTo>
                                <a:cubicBezTo>
                                  <a:pt x="7200" y="11270"/>
                                  <a:pt x="7182" y="11349"/>
                                  <a:pt x="7108" y="11388"/>
                                </a:cubicBezTo>
                                <a:cubicBezTo>
                                  <a:pt x="7034" y="11408"/>
                                  <a:pt x="6960" y="11388"/>
                                  <a:pt x="6923" y="11309"/>
                                </a:cubicBezTo>
                                <a:cubicBezTo>
                                  <a:pt x="6702" y="10699"/>
                                  <a:pt x="6332" y="10207"/>
                                  <a:pt x="5834" y="9852"/>
                                </a:cubicBezTo>
                                <a:cubicBezTo>
                                  <a:pt x="5335" y="9498"/>
                                  <a:pt x="4745" y="9321"/>
                                  <a:pt x="4080" y="9321"/>
                                </a:cubicBezTo>
                                <a:cubicBezTo>
                                  <a:pt x="3600" y="9321"/>
                                  <a:pt x="3175" y="9439"/>
                                  <a:pt x="2806" y="9675"/>
                                </a:cubicBezTo>
                                <a:cubicBezTo>
                                  <a:pt x="2751" y="9734"/>
                                  <a:pt x="2677" y="9734"/>
                                  <a:pt x="2603" y="9695"/>
                                </a:cubicBezTo>
                                <a:cubicBezTo>
                                  <a:pt x="2529" y="9655"/>
                                  <a:pt x="2492" y="9596"/>
                                  <a:pt x="2492" y="9498"/>
                                </a:cubicBezTo>
                                <a:lnTo>
                                  <a:pt x="2492" y="7667"/>
                                </a:lnTo>
                                <a:cubicBezTo>
                                  <a:pt x="2492" y="7529"/>
                                  <a:pt x="2585" y="7450"/>
                                  <a:pt x="2695" y="7450"/>
                                </a:cubicBezTo>
                                <a:lnTo>
                                  <a:pt x="6775" y="7450"/>
                                </a:lnTo>
                                <a:cubicBezTo>
                                  <a:pt x="6794" y="7450"/>
                                  <a:pt x="6794" y="7450"/>
                                  <a:pt x="6794" y="7430"/>
                                </a:cubicBezTo>
                                <a:cubicBezTo>
                                  <a:pt x="6794" y="7430"/>
                                  <a:pt x="6812" y="7411"/>
                                  <a:pt x="6812" y="7411"/>
                                </a:cubicBezTo>
                                <a:lnTo>
                                  <a:pt x="6812" y="5540"/>
                                </a:lnTo>
                                <a:cubicBezTo>
                                  <a:pt x="6812" y="5520"/>
                                  <a:pt x="6812" y="5520"/>
                                  <a:pt x="6794" y="5520"/>
                                </a:cubicBezTo>
                                <a:cubicBezTo>
                                  <a:pt x="6794" y="5520"/>
                                  <a:pt x="6775" y="5501"/>
                                  <a:pt x="6775" y="5501"/>
                                </a:cubicBezTo>
                                <a:lnTo>
                                  <a:pt x="369" y="5501"/>
                                </a:lnTo>
                                <a:cubicBezTo>
                                  <a:pt x="351" y="5501"/>
                                  <a:pt x="351" y="5501"/>
                                  <a:pt x="351" y="5520"/>
                                </a:cubicBezTo>
                                <a:cubicBezTo>
                                  <a:pt x="351" y="5520"/>
                                  <a:pt x="332" y="5540"/>
                                  <a:pt x="332" y="5540"/>
                                </a:cubicBezTo>
                                <a:lnTo>
                                  <a:pt x="332" y="11939"/>
                                </a:lnTo>
                                <a:cubicBezTo>
                                  <a:pt x="332" y="11959"/>
                                  <a:pt x="332" y="11959"/>
                                  <a:pt x="351" y="11959"/>
                                </a:cubicBezTo>
                                <a:cubicBezTo>
                                  <a:pt x="351" y="11959"/>
                                  <a:pt x="369" y="11979"/>
                                  <a:pt x="369" y="11979"/>
                                </a:cubicBezTo>
                                <a:lnTo>
                                  <a:pt x="2548" y="11979"/>
                                </a:lnTo>
                                <a:cubicBezTo>
                                  <a:pt x="2585" y="11979"/>
                                  <a:pt x="2585" y="11979"/>
                                  <a:pt x="2603" y="11920"/>
                                </a:cubicBezTo>
                                <a:cubicBezTo>
                                  <a:pt x="2695" y="11703"/>
                                  <a:pt x="2843" y="11526"/>
                                  <a:pt x="3065" y="11388"/>
                                </a:cubicBezTo>
                                <a:cubicBezTo>
                                  <a:pt x="3286" y="11270"/>
                                  <a:pt x="3508" y="11191"/>
                                  <a:pt x="3766" y="11191"/>
                                </a:cubicBezTo>
                                <a:cubicBezTo>
                                  <a:pt x="3988" y="11191"/>
                                  <a:pt x="4209" y="11250"/>
                                  <a:pt x="4394" y="11368"/>
                                </a:cubicBezTo>
                                <a:cubicBezTo>
                                  <a:pt x="4578" y="11486"/>
                                  <a:pt x="4708" y="11664"/>
                                  <a:pt x="4800" y="11880"/>
                                </a:cubicBezTo>
                                <a:cubicBezTo>
                                  <a:pt x="4892" y="12097"/>
                                  <a:pt x="4948" y="12372"/>
                                  <a:pt x="4948" y="12688"/>
                                </a:cubicBezTo>
                                <a:cubicBezTo>
                                  <a:pt x="4948" y="13022"/>
                                  <a:pt x="4892" y="13318"/>
                                  <a:pt x="4763" y="13534"/>
                                </a:cubicBezTo>
                                <a:cubicBezTo>
                                  <a:pt x="4652" y="13751"/>
                                  <a:pt x="4505" y="13948"/>
                                  <a:pt x="4320" y="14066"/>
                                </a:cubicBezTo>
                                <a:cubicBezTo>
                                  <a:pt x="4135" y="14184"/>
                                  <a:pt x="3914" y="14243"/>
                                  <a:pt x="3692" y="14243"/>
                                </a:cubicBezTo>
                                <a:cubicBezTo>
                                  <a:pt x="3231" y="14243"/>
                                  <a:pt x="2880" y="14007"/>
                                  <a:pt x="2677" y="13534"/>
                                </a:cubicBezTo>
                                <a:cubicBezTo>
                                  <a:pt x="2622" y="13436"/>
                                  <a:pt x="2585" y="13337"/>
                                  <a:pt x="2566" y="13259"/>
                                </a:cubicBezTo>
                                <a:cubicBezTo>
                                  <a:pt x="2529" y="13199"/>
                                  <a:pt x="2511" y="13199"/>
                                  <a:pt x="2492" y="13199"/>
                                </a:cubicBezTo>
                                <a:lnTo>
                                  <a:pt x="351" y="13199"/>
                                </a:lnTo>
                                <a:cubicBezTo>
                                  <a:pt x="332" y="13199"/>
                                  <a:pt x="314" y="13199"/>
                                  <a:pt x="314" y="13199"/>
                                </a:cubicBezTo>
                                <a:cubicBezTo>
                                  <a:pt x="314" y="13199"/>
                                  <a:pt x="314" y="13199"/>
                                  <a:pt x="314" y="13219"/>
                                </a:cubicBezTo>
                                <a:lnTo>
                                  <a:pt x="314" y="13239"/>
                                </a:lnTo>
                                <a:cubicBezTo>
                                  <a:pt x="369" y="13554"/>
                                  <a:pt x="443" y="13849"/>
                                  <a:pt x="535" y="14125"/>
                                </a:cubicBezTo>
                                <a:cubicBezTo>
                                  <a:pt x="775" y="14735"/>
                                  <a:pt x="1200" y="15247"/>
                                  <a:pt x="1754" y="15602"/>
                                </a:cubicBezTo>
                                <a:cubicBezTo>
                                  <a:pt x="2308" y="15956"/>
                                  <a:pt x="3157" y="16192"/>
                                  <a:pt x="3914" y="16192"/>
                                </a:cubicBezTo>
                                <a:cubicBezTo>
                                  <a:pt x="3932" y="16192"/>
                                  <a:pt x="3969" y="16192"/>
                                  <a:pt x="3988" y="16212"/>
                                </a:cubicBezTo>
                                <a:lnTo>
                                  <a:pt x="11502" y="20839"/>
                                </a:lnTo>
                                <a:cubicBezTo>
                                  <a:pt x="12166" y="21253"/>
                                  <a:pt x="12978" y="21253"/>
                                  <a:pt x="13643" y="20839"/>
                                </a:cubicBezTo>
                                <a:lnTo>
                                  <a:pt x="20252" y="16763"/>
                                </a:lnTo>
                                <a:cubicBezTo>
                                  <a:pt x="20917" y="16350"/>
                                  <a:pt x="21323" y="15602"/>
                                  <a:pt x="21323" y="14794"/>
                                </a:cubicBezTo>
                                <a:lnTo>
                                  <a:pt x="21323" y="6643"/>
                                </a:lnTo>
                                <a:cubicBezTo>
                                  <a:pt x="21323" y="5835"/>
                                  <a:pt x="20917" y="5067"/>
                                  <a:pt x="20252" y="4674"/>
                                </a:cubicBezTo>
                                <a:lnTo>
                                  <a:pt x="13643" y="598"/>
                                </a:lnTo>
                                <a:cubicBezTo>
                                  <a:pt x="12978" y="184"/>
                                  <a:pt x="12166" y="184"/>
                                  <a:pt x="11502" y="598"/>
                                </a:cubicBezTo>
                                <a:cubicBezTo>
                                  <a:pt x="11483" y="618"/>
                                  <a:pt x="11465" y="618"/>
                                  <a:pt x="11446" y="618"/>
                                </a:cubicBezTo>
                                <a:lnTo>
                                  <a:pt x="5649" y="3945"/>
                                </a:lnTo>
                                <a:cubicBezTo>
                                  <a:pt x="5575" y="3985"/>
                                  <a:pt x="5502" y="3965"/>
                                  <a:pt x="5465" y="3886"/>
                                </a:cubicBezTo>
                                <a:cubicBezTo>
                                  <a:pt x="5428" y="3807"/>
                                  <a:pt x="5446" y="3729"/>
                                  <a:pt x="5520" y="3689"/>
                                </a:cubicBezTo>
                                <a:lnTo>
                                  <a:pt x="11354" y="342"/>
                                </a:lnTo>
                                <a:cubicBezTo>
                                  <a:pt x="11372" y="342"/>
                                  <a:pt x="11391" y="322"/>
                                  <a:pt x="11409" y="322"/>
                                </a:cubicBezTo>
                                <a:cubicBezTo>
                                  <a:pt x="12148" y="-111"/>
                                  <a:pt x="13052" y="-111"/>
                                  <a:pt x="13791" y="342"/>
                                </a:cubicBezTo>
                                <a:lnTo>
                                  <a:pt x="20400" y="4418"/>
                                </a:lnTo>
                                <a:cubicBezTo>
                                  <a:pt x="21138" y="4871"/>
                                  <a:pt x="21600" y="5737"/>
                                  <a:pt x="21600" y="6643"/>
                                </a:cubicBezTo>
                                <a:lnTo>
                                  <a:pt x="21600" y="14794"/>
                                </a:lnTo>
                                <a:cubicBezTo>
                                  <a:pt x="21600" y="15700"/>
                                  <a:pt x="21138" y="16566"/>
                                  <a:pt x="20400" y="17019"/>
                                </a:cubicBezTo>
                                <a:lnTo>
                                  <a:pt x="13791" y="21095"/>
                                </a:lnTo>
                                <a:cubicBezTo>
                                  <a:pt x="13329" y="21371"/>
                                  <a:pt x="12923" y="21489"/>
                                  <a:pt x="12498" y="21489"/>
                                </a:cubicBezTo>
                                <a:close/>
                              </a:path>
                            </a:pathLst>
                          </a:custGeom>
                          <a:solidFill>
                            <a:srgbClr val="2B5474"/>
                          </a:solidFill>
                          <a:ln w="12700">
                            <a:miter lim="400000"/>
                          </a:ln>
                        </wps:spPr>
                        <wps:bodyPr lIns="38100" tIns="38100" rIns="38100" bIns="38100" anchor="ctr"/>
                      </wps:wsp>
                      <wps:wsp>
                        <wps:cNvPr id="777478370" name="TextBox 12"/>
                        <wps:cNvSpPr txBox="1"/>
                        <wps:spPr>
                          <a:xfrm>
                            <a:off x="3987949" y="494218"/>
                            <a:ext cx="1597623" cy="1667755"/>
                          </a:xfrm>
                          <a:prstGeom prst="rect">
                            <a:avLst/>
                          </a:prstGeom>
                          <a:noFill/>
                        </wps:spPr>
                        <wps:txbx>
                          <w:txbxContent>
                            <w:p w:rsidR="00BC6615" w:rsidRPr="00597F20" w:rsidRDefault="00BC6615" w:rsidP="00BC6615">
                              <w:pPr>
                                <w:pStyle w:val="NormalWeb"/>
                                <w:bidi/>
                                <w:spacing w:before="0" w:beforeAutospacing="0" w:after="0" w:afterAutospacing="0"/>
                                <w:jc w:val="center"/>
                                <w:rPr>
                                  <w:sz w:val="22"/>
                                  <w:szCs w:val="22"/>
                                  <w:lang w:bidi="ar-SY"/>
                                </w:rPr>
                              </w:pPr>
                              <w:r>
                                <w:rPr>
                                  <w:rFonts w:ascii="Adobe Arabic" w:hAnsi="Adobe Arabic" w:cs="Adobe Arabic" w:hint="cs"/>
                                  <w:b/>
                                  <w:bCs/>
                                  <w:color w:val="2B5474"/>
                                  <w:kern w:val="24"/>
                                  <w:sz w:val="32"/>
                                  <w:szCs w:val="32"/>
                                  <w:rtl/>
                                  <w:lang w:bidi="ar-SY"/>
                                </w:rPr>
                                <w:t>تحسين العلاقات العامة</w:t>
                              </w:r>
                            </w:p>
                          </w:txbxContent>
                        </wps:txbx>
                        <wps:bodyPr wrap="square" lIns="0" rIns="0" rtlCol="0" anchor="t">
                          <a:spAutoFit/>
                        </wps:bodyPr>
                      </wps:wsp>
                      <wps:wsp>
                        <wps:cNvPr id="665097090" name="TextBox 15"/>
                        <wps:cNvSpPr txBox="1"/>
                        <wps:spPr>
                          <a:xfrm>
                            <a:off x="863796" y="945251"/>
                            <a:ext cx="1516269" cy="690105"/>
                          </a:xfrm>
                          <a:prstGeom prst="rect">
                            <a:avLst/>
                          </a:prstGeom>
                          <a:noFill/>
                        </wps:spPr>
                        <wps:txbx>
                          <w:txbxContent>
                            <w:p w:rsidR="00BC6615" w:rsidRPr="00597F20" w:rsidRDefault="00BC6615" w:rsidP="00BC6615">
                              <w:pPr>
                                <w:pStyle w:val="NormalWeb"/>
                                <w:spacing w:before="0" w:beforeAutospacing="0" w:after="0" w:afterAutospacing="0"/>
                                <w:jc w:val="center"/>
                                <w:rPr>
                                  <w:sz w:val="22"/>
                                  <w:szCs w:val="22"/>
                                  <w:lang w:bidi="ar-SY"/>
                                </w:rPr>
                              </w:pPr>
                              <w:r>
                                <w:rPr>
                                  <w:rFonts w:ascii="Adobe Arabic" w:hAnsi="Adobe Arabic" w:cs="Adobe Arabic" w:hint="cs"/>
                                  <w:b/>
                                  <w:bCs/>
                                  <w:color w:val="31394C"/>
                                  <w:kern w:val="24"/>
                                  <w:sz w:val="32"/>
                                  <w:szCs w:val="32"/>
                                  <w:rtl/>
                                  <w:lang w:bidi="ar-SY"/>
                                </w:rPr>
                                <w:t>تحسين الأداء</w:t>
                              </w:r>
                            </w:p>
                          </w:txbxContent>
                        </wps:txbx>
                        <wps:bodyPr wrap="square" lIns="0" rIns="0" rtlCol="0" anchor="t">
                          <a:spAutoFit/>
                        </wps:bodyPr>
                      </wps:wsp>
                      <wps:wsp>
                        <wps:cNvPr id="1897071691" name="TextBox 18"/>
                        <wps:cNvSpPr txBox="1"/>
                        <wps:spPr>
                          <a:xfrm>
                            <a:off x="7434793" y="707430"/>
                            <a:ext cx="1340937" cy="1179632"/>
                          </a:xfrm>
                          <a:prstGeom prst="rect">
                            <a:avLst/>
                          </a:prstGeom>
                          <a:noFill/>
                        </wps:spPr>
                        <wps:txbx>
                          <w:txbxContent>
                            <w:p w:rsidR="00BC6615" w:rsidRPr="00597F20" w:rsidRDefault="00BC6615" w:rsidP="00BC6615">
                              <w:pPr>
                                <w:pStyle w:val="NormalWeb"/>
                                <w:bidi/>
                                <w:spacing w:before="0" w:beforeAutospacing="0" w:after="0" w:afterAutospacing="0"/>
                                <w:jc w:val="center"/>
                                <w:rPr>
                                  <w:sz w:val="22"/>
                                  <w:szCs w:val="22"/>
                                  <w:lang w:bidi="ar-SY"/>
                                </w:rPr>
                              </w:pPr>
                              <w:r>
                                <w:rPr>
                                  <w:rFonts w:ascii="Adobe Arabic" w:hAnsi="Adobe Arabic" w:cs="Adobe Arabic" w:hint="cs"/>
                                  <w:b/>
                                  <w:bCs/>
                                  <w:color w:val="579DA5"/>
                                  <w:kern w:val="24"/>
                                  <w:sz w:val="32"/>
                                  <w:szCs w:val="32"/>
                                  <w:rtl/>
                                  <w:lang w:bidi="ar-SY"/>
                                </w:rPr>
                                <w:t>تعزيز الشفافية</w:t>
                              </w:r>
                            </w:p>
                          </w:txbxContent>
                        </wps:txbx>
                        <wps:bodyPr wrap="square" lIns="0" rIns="0" rtlCol="0" anchor="t">
                          <a:spAutoFit/>
                        </wps:bodyPr>
                      </wps:wsp>
                      <wps:wsp>
                        <wps:cNvPr id="304006006" name="TextBox 21"/>
                        <wps:cNvSpPr txBox="1"/>
                        <wps:spPr>
                          <a:xfrm>
                            <a:off x="2344043" y="3314039"/>
                            <a:ext cx="1803813" cy="690105"/>
                          </a:xfrm>
                          <a:prstGeom prst="rect">
                            <a:avLst/>
                          </a:prstGeom>
                          <a:noFill/>
                        </wps:spPr>
                        <wps:txbx>
                          <w:txbxContent>
                            <w:p w:rsidR="00BC6615" w:rsidRPr="00BC6615" w:rsidRDefault="00BC6615" w:rsidP="00BC6615">
                              <w:pPr>
                                <w:pStyle w:val="NormalWeb"/>
                                <w:spacing w:before="0" w:beforeAutospacing="0" w:after="0" w:afterAutospacing="0"/>
                                <w:jc w:val="center"/>
                                <w:rPr>
                                  <w:rFonts w:ascii="Adobe Arabic" w:hAnsi="Adobe Arabic" w:cs="Adobe Arabic"/>
                                  <w:b/>
                                  <w:bCs/>
                                  <w:color w:val="31394C"/>
                                  <w:kern w:val="24"/>
                                  <w:sz w:val="32"/>
                                  <w:szCs w:val="32"/>
                                  <w:lang w:bidi="ar-SY"/>
                                </w:rPr>
                              </w:pPr>
                              <w:r w:rsidRPr="00BC6615">
                                <w:rPr>
                                  <w:rFonts w:ascii="Adobe Arabic" w:hAnsi="Adobe Arabic" w:cs="Adobe Arabic"/>
                                  <w:b/>
                                  <w:bCs/>
                                  <w:color w:val="31394C"/>
                                  <w:kern w:val="24"/>
                                  <w:sz w:val="32"/>
                                  <w:szCs w:val="32"/>
                                  <w:rtl/>
                                  <w:lang w:bidi="ar-SY"/>
                                </w:rPr>
                                <w:t>تحسين التواصل</w:t>
                              </w:r>
                            </w:p>
                          </w:txbxContent>
                        </wps:txbx>
                        <wps:bodyPr wrap="square" lIns="0" rIns="0" rtlCol="0" anchor="t">
                          <a:spAutoFit/>
                        </wps:bodyPr>
                      </wps:wsp>
                      <wps:wsp>
                        <wps:cNvPr id="986334953" name="TextBox 24"/>
                        <wps:cNvSpPr txBox="1"/>
                        <wps:spPr>
                          <a:xfrm>
                            <a:off x="5836320" y="2731724"/>
                            <a:ext cx="1565362" cy="1667755"/>
                          </a:xfrm>
                          <a:prstGeom prst="rect">
                            <a:avLst/>
                          </a:prstGeom>
                          <a:noFill/>
                        </wps:spPr>
                        <wps:txbx>
                          <w:txbxContent>
                            <w:p w:rsidR="00BC6615" w:rsidRPr="00BC6615" w:rsidRDefault="00BC6615" w:rsidP="00BC6615">
                              <w:pPr>
                                <w:pStyle w:val="NormalWeb"/>
                                <w:bidi/>
                                <w:spacing w:before="0" w:beforeAutospacing="0" w:after="0" w:afterAutospacing="0"/>
                                <w:jc w:val="center"/>
                                <w:rPr>
                                  <w:rFonts w:ascii="Adobe Arabic" w:hAnsi="Adobe Arabic" w:cs="Adobe Arabic"/>
                                  <w:b/>
                                  <w:bCs/>
                                  <w:color w:val="2B5474"/>
                                  <w:kern w:val="24"/>
                                  <w:sz w:val="32"/>
                                  <w:szCs w:val="32"/>
                                  <w:lang w:bidi="ar-SY"/>
                                </w:rPr>
                              </w:pPr>
                              <w:r w:rsidRPr="00BC6615">
                                <w:rPr>
                                  <w:rFonts w:ascii="Adobe Arabic" w:hAnsi="Adobe Arabic" w:cs="Adobe Arabic"/>
                                  <w:b/>
                                  <w:bCs/>
                                  <w:color w:val="2B5474"/>
                                  <w:kern w:val="24"/>
                                  <w:sz w:val="32"/>
                                  <w:szCs w:val="32"/>
                                  <w:rtl/>
                                  <w:lang w:bidi="ar-SY"/>
                                </w:rPr>
                                <w:t>تحسين الخدمات والمنتجات</w:t>
                              </w:r>
                            </w:p>
                          </w:txbxContent>
                        </wps:txbx>
                        <wps:bodyPr wrap="square" lIns="0" rIns="0" rtlCol="0" anchor="t">
                          <a:sp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1792D48" id="_x0000_s2554" style="width:326.15pt;height:175.3pt;mso-position-horizontal-relative:char;mso-position-vertical-relative:line" coordsize="91499,491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">
                <v:shape id="Shape" o:spid="_x0000_s2555" style="position:absolute;left:30787;top:237;width:27985;height:25802;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" path="m12600,21486v-422,,-827,-119,-1194,-337l3729,16373r-3343,c294,16373,220,16334,165,16274v-55,-59,-92,-138,-92,-238l73,14293v,-139,37,-258,129,-337c790,13381,1561,12529,2516,11439r882,-991c4463,9259,4684,8685,4684,8407v,-258,-92,-475,-276,-634c4225,7595,3986,7515,3692,7515v-294,,-533,80,-716,258c2792,7951,2718,8169,2718,8447r,376c2718,8922,2682,9002,2627,9061v-56,59,-129,99,-221,99l312,9160v-92,,-165,-40,-220,-99c37,9002,,8922,,8823l,8031c37,7416,239,6861,569,6406,900,5950,1341,5593,1892,5355v532,-237,1139,-356,1800,-356c4427,4999,5088,5157,5639,5454v551,298,992,714,1285,1229c7218,7198,7365,7773,7365,8387v,456,-110,912,-312,1368c6851,10210,6557,10686,6153,11181v-275,357,-588,734,-918,1090c4904,12628,4427,13123,3820,13758r-128,138l7200,13896v73,,129,60,129,139c7329,14114,7273,14174,7200,14174r-3710,c3416,14174,3343,14134,3306,14055v-37,-79,-18,-159,37,-238l3637,13520v606,-634,1065,-1110,1414,-1467c5382,11697,5694,11340,5951,10983v386,-475,661,-931,863,-1367c6998,9200,7090,8784,7090,8387v,-555,-129,-1090,-404,-1545c6410,6386,6025,6009,5510,5732,4996,5454,4390,5316,3692,5316v-625,,-1194,119,-1690,337c1506,5871,1102,6207,790,6624,496,7040,312,7535,276,8070r,773c276,8863,276,8863,294,8863v,,18,20,18,20l2406,8883v19,,19,,19,-20c2425,8863,2443,8843,2443,8843r,-376c2443,8110,2553,7793,2792,7575v220,-218,533,-337,900,-337c4059,7238,4353,7357,4592,7575v239,218,367,515,367,872c4959,8942,4518,9675,3600,10706r-863,991c1782,12787,992,13639,422,14233v-36,40,-36,79,-36,119l386,16096v,20,,20,18,20c404,16116,422,16136,422,16136r3380,l3802,16136v18,,55,,74,19l11590,20951v661,416,1469,416,2130,l20296,16849v661,-416,1065,-1169,1065,-1982l21361,6663v,-812,-404,-1585,-1065,-1981l13720,580v-642,-397,-1451,-417,-2112,c11608,580,11590,580,11590,599l5786,3968v-74,40,-147,20,-184,-59c5565,3829,5584,3750,5657,3711l11443,342v,,,,,c12178,-114,13096,-114,13831,342r6575,4102c21141,4900,21600,5772,21600,6683r,8204c21600,15799,21141,16671,20406,17126r-6575,4102c13427,21367,13004,21486,12600,21486xe" fillcolor="#2b5474" stroked="f" strokeweight="1pt">
                  <v:stroke miterlimit="4" joinstyle="miter"/>
                  <v:path arrowok="t" o:extrusionok="f" o:connecttype="custom" o:connectlocs="1399268,1290098;1399268,1290098;1399268,1290098;1399268,1290098" o:connectangles="0,90,180,270"/>
                </v:shape>
                <v:shape id="Shape" o:spid="_x0000_s2556" style="position:absolute;width:26747;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" path="m12203,21486v-442,,-865,-118,-1249,-336l4401,17320v-39,-20,-77,-79,-77,-118l4324,5493v,-19,,-19,-19,-19c4305,5474,4285,5454,4285,5454r-2229,c1999,5454,1941,5474,1883,5493l327,6184v-39,20,-58,40,-58,79l307,7902v,,,20,,20l327,7922,1806,7566v77,-19,154,,212,60c2075,7685,2095,7744,2095,7784r,8272c2095,16135,2037,16195,1960,16195v-77,,-134,-60,-134,-139l1826,7863,365,8218v-19,,-19,,-38,c192,8218,38,8139,38,7902l,6263c,6105,77,5967,231,5908l1806,5197v96,-39,193,-59,289,-59l4324,5138v96,,173,39,230,99c4612,5296,4651,5375,4651,5474r,11609l11107,20894v692,414,1538,414,2230,l20216,16807v692,-415,1115,-1165,1115,-1975l21331,6658v,-809,-423,-1579,-1115,-1974l13337,597v-692,-415,-1538,-415,-2230,l5035,3953v-77,40,-154,20,-192,-59c4804,3815,4823,3736,4900,3697l10973,340v769,-454,1729,-454,2498,l20351,4427v769,454,1249,1323,1249,2231l21600,14832v,908,-480,1777,-1249,2231l13471,21150v-384,218,-826,336,-1268,336xm1922,7843v,,,,,c1922,7843,1922,7843,1922,7843xe" fillcolor="#31394c" stroked="f" strokeweight="1pt">
                  <v:stroke miterlimit="4" joinstyle="miter"/>
                  <v:path arrowok="t" o:extrusionok="f" o:connecttype="custom" o:connectlocs="1337392,1294856;1337392,1294856;1337392,1294856;1337392,1294856" o:connectangles="0,90,180,270"/>
                </v:shape>
                <v:shape id="Shape" o:spid="_x0000_s2557" style="position:absolute;left:63538;width:27961;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" path="m12611,21486v-423,,-827,-118,-1195,-336l3989,16550v-698,,-1728,-217,-2371,-652c1011,15484,570,14911,294,14200,129,13766,37,13292,,12779v,-217,110,-336,313,-336l2408,12443v184,,313,119,331,316c2757,12996,2813,13233,2905,13470v73,178,165,316,294,415c3327,13983,3493,14023,3677,14023v349,,625,-178,790,-514c4596,13272,4651,12957,4651,12542v,-395,-55,-731,-184,-1027c4302,11180,4026,11022,3658,11022v-92,,-184,39,-294,98c3235,11199,3070,11318,2868,11456v-74,59,-147,79,-202,79c2555,11535,2463,11476,2427,11377l1397,9817v-55,-79,-73,-158,-73,-217c1324,9482,1379,9403,1452,9343l3474,7685r-2923,c460,7685,386,7645,331,7586v-55,-59,-92,-138,-92,-237l239,5493v,-98,37,-177,92,-237c386,5197,460,5158,551,5158r6343,c6986,5158,7059,5197,7114,5256v55,60,92,139,92,237l7206,7566v,139,-55,257,-147,356l5294,9403v-55,59,-147,39,-184,-20c5055,9324,5074,9225,5129,9185l6894,7705v36,-40,55,-60,55,-119l6949,5493v,-19,,-19,-19,-19c6930,5474,6912,5454,6912,5454r-6342,c552,5454,552,5454,552,5474v,,-19,19,-19,19l533,7330v,19,,19,19,19c552,7349,570,7369,588,7369r3181,c3879,7369,3934,7448,3952,7507v19,79,,138,-55,198c3897,7705,3897,7705,3879,7724l1636,9561v,,,,-18,l1618,9580v,,,20,18,60l2666,11199v,,,20,18,20c2684,11219,2684,11239,2684,11239v,,18,,55,-20c2941,11061,3107,10943,3254,10864v147,-99,294,-139,423,-139c4136,10725,4504,10943,4724,11377v147,336,221,731,221,1165c4945,12996,4871,13371,4724,13648v-220,434,-569,671,-1029,671c3456,14319,3235,14260,3070,14121v-184,-118,-313,-315,-404,-552c2574,13312,2500,13055,2482,12779v,-40,,-59,-55,-59l331,12720v-18,,-37,,-37,c294,12720,294,12720,294,12720v,,,19,,39c331,13233,404,13687,570,14082v257,652,662,1185,1213,1560c2371,16037,3364,16254,4044,16254v19,,55,,74,20l11563,20894v662,414,1471,414,2132,l20276,16807v662,-415,1067,-1165,1067,-1975l21343,6658v,-809,-405,-1579,-1067,-1974l13695,597v-661,-415,-1470,-415,-2132,l5846,3953v-74,40,-147,20,-184,-59c5625,3815,5644,3736,5717,3697l11434,340v736,-454,1655,-454,2390,l20405,4427v735,454,1195,1323,1195,2231l21600,14832v,908,-460,1777,-1195,2231l13806,21150v-368,218,-791,336,-1195,336xe" fillcolor="#579da5" stroked="f" strokeweight="1pt">
                  <v:stroke miterlimit="4" joinstyle="miter"/>
                  <v:path arrowok="t" o:extrusionok="f" o:connecttype="custom" o:connectlocs="1398074,1294856;1398074,1294856;1398074,1294856;1398074,1294856" o:connectangles="0,90,180,270"/>
                </v:shape>
                <v:shape id="Freeform: Shape 25" o:spid="_x0000_s2558" style="position:absolute;left:13858;top:23256;width:29270;height:25920;visibility:visible;mso-wrap-style:square;v-text-anchor:middle" coordsize="2927037,259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" path="m406966,1076455l233244,1335840r173722,l406966,1076455xm425992,1000314v7138,2369,11901,9513,11901,16657l437893,1352497v4762,11901,-4751,19044,-14276,19044l199930,1371541v-7138,,-11901,-4756,-16663,-9513c180891,1357271,180891,1350128,183267,1342984l406966,1007440v4750,-7126,11888,-9513,19026,-7126xm1765725,v53544,,107105,13692,154737,41076l2772419,533630v95129,54768,154618,159480,154618,268896l2927037,1787755v,109416,-59489,214127,-154618,268896l1920462,2549205v-45261,28590,-97568,42825,-152315,42825c1713401,2592030,1661094,2577795,1613394,2551617l485400,1901876v-9485,,-16532,-7118,-16532,-16648l468868,1597392r-452200,c7182,1597392,,1590154,,1580624l,1335613v,-2412,,-7238,2439,-9530l473611,633516v2304,-4705,9486,-7118,14229,-7118l811440,626398v9621,,16668,7118,16668,16648l828108,1335613r140389,c978118,1335613,985165,1342731,985165,1352261v,9530,-7047,16648,-16668,16648l809136,1368909v-9621,,-16668,-7118,-16668,-16648l792468,659694r-295143,l33336,1337905r,221366l485400,1559271v9622,,16668,7118,16668,16648l502068,1868580r1127994,649621c1715705,2568265,1820455,2568265,1906098,2518201r851957,-492554c2843698,1975704,2896141,1885228,2896141,1787755r,-985229c2896141,704932,2843698,612163,2758055,564512l1906098,71958v-85643,-49943,-190393,-49943,-276036,l887597,476569v-9486,4705,-18972,2292,-23714,-7238c859140,459801,861443,450391,870929,445566l1611090,41076c1658655,13692,1712181,,1765725,xe" fillcolor="#31394c" stroked="f" strokeweight="1pt">
                  <v:stroke miterlimit="4" joinstyle="miter"/>
                  <v:path arrowok="t" o:connecttype="custom" o:connectlocs="406966,1076455;233244,1335840;406966,1335840;425992,1000314;437893,1016971;437893,1352497;423617,1371541;199930,1371541;183267,1362028;183267,1342984;406966,1007440;425992,1000314;1765725,0;1920462,41076;2772419,533630;2927037,802526;2927037,1787755;2772419,2056651;1920462,2549205;1768147,2592030;1613394,2551617;485400,1901876;468868,1885228;468868,1597392;16668,1597392;0,1580624;0,1335613;2439,1326083;473611,633516;487840,626398;811440,626398;828108,643046;828108,1335613;968497,1335613;985165,1352261;968497,1368909;809136,1368909;792468,1352261;792468,659694;497325,659694;33336,1337905;33336,1559271;485400,1559271;502068,1575919;502068,1868580;1630062,2518201;1906098,2518201;2758055,2025647;2896141,1787755;2896141,802526;2758055,564512;1906098,71958;1630062,71958;887597,476569;863883,469331;870929,445566;1611090,41076;1765725,0" o:connectangles="0,0,0,0,0,0,0,0,0,0,0,0,0,0,0,0,0,0,0,0,0,0,0,0,0,0,0,0,0,0,0,0,0,0,0,0,0,0,0,0,0,0,0,0,0,0,0,0,0,0,0,0,0,0,0,0,0,0"/>
                </v:shape>
                <v:shape id="Shape" o:spid="_x0000_s2559" style="position:absolute;left:48600;top:22425;width:27843;height:25972;visibility:visible;mso-wrap-style:square;v-text-anchor:middle" coordsize="21600,21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" path="m12498,21489v-424,,-830,-118,-1200,-335l3822,16547v-776,,-1662,-256,-2253,-650c960,15503,517,14952,240,14282,129,13987,55,13652,,13318v,,,-20,,-20l,13259v,-197,111,-315,314,-315l2455,12944v74,,222,39,333,236c2788,13199,2806,13199,2806,13219v,20,19,79,92,197c2898,13416,2898,13416,2898,13436v167,374,407,551,776,551c3858,13987,4006,13948,4154,13849v148,-98,258,-236,351,-413c4597,13239,4652,13003,4652,12727v,-276,-37,-492,-129,-689c4468,11861,4357,11742,4228,11644v-148,-98,-296,-138,-480,-138c3545,11506,3360,11565,3194,11664v-166,98,-277,216,-332,354c2825,12176,2695,12274,2548,12274r-2179,c277,12274,203,12235,148,12176v-56,-59,-93,-138,-93,-237l55,5540v,-98,37,-177,93,-236c203,5245,277,5205,369,5205r6406,c6868,5205,6942,5245,6997,5304v55,59,92,138,92,236l7089,7371v,99,-37,177,-92,236c6942,7667,6868,7706,6775,7706r-4006,l2769,9321v388,-217,831,-316,1311,-316c4800,9005,5428,9202,5982,9596v553,394,941,926,1200,1595c7200,11270,7182,11349,7108,11388v-74,20,-148,,-185,-79c6702,10699,6332,10207,5834,9852,5335,9498,4745,9321,4080,9321v-480,,-905,118,-1274,354c2751,9734,2677,9734,2603,9695v-74,-40,-111,-99,-111,-197l2492,7667v,-138,93,-217,203,-217l6775,7450v19,,19,,19,-20c6794,7430,6812,7411,6812,7411r,-1871c6812,5520,6812,5520,6794,5520v,,-19,-19,-19,-19l369,5501v-18,,-18,,-18,19c351,5520,332,5540,332,5540r,6399c332,11959,332,11959,351,11959v,,18,20,18,20l2548,11979v37,,37,,55,-59c2695,11703,2843,11526,3065,11388v221,-118,443,-197,701,-197c3988,11191,4209,11250,4394,11368v184,118,314,296,406,512c4892,12097,4948,12372,4948,12688v,334,-56,630,-185,846c4652,13751,4505,13948,4320,14066v-185,118,-406,177,-628,177c3231,14243,2880,14007,2677,13534v-55,-98,-92,-197,-111,-275c2529,13199,2511,13199,2492,13199r-2141,c332,13199,314,13199,314,13199v,,,,,20l314,13239v55,315,129,610,221,886c775,14735,1200,15247,1754,15602v554,354,1403,590,2160,590c3932,16192,3969,16192,3988,16212r7514,4627c12166,21253,12978,21253,13643,20839r6609,-4076c20917,16350,21323,15602,21323,14794r,-8151c21323,5835,20917,5067,20252,4674l13643,598v-665,-414,-1477,-414,-2141,c11483,618,11465,618,11446,618l5649,3945v-74,40,-147,20,-184,-59c5428,3807,5446,3729,5520,3689l11354,342v18,,37,-20,55,-20c12148,-111,13052,-111,13791,342r6609,4076c21138,4871,21600,5737,21600,6643r,8151c21600,15700,21138,16566,20400,17019r-6609,4076c13329,21371,12923,21489,12498,21489xe" fillcolor="#2b5474" stroked="f" strokeweight="1pt">
                  <v:stroke miterlimit="4" joinstyle="miter"/>
                  <v:path arrowok="t" o:extrusionok="f" o:connecttype="custom" o:connectlocs="1392129,1298575;1392129,1298575;1392129,1298575;1392129,1298575" o:connectangles="0,90,180,270"/>
                </v:shape>
                <v:shape id="TextBox 12" o:spid="_x0000_s2560" type="#_x0000_t202" style="position:absolute;left:39879;top:4942;width:15976;height:16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" filled="f" stroked="f">
                  <v:textbox style="mso-fit-shape-to-text:t" inset="0,,0">
                    <w:txbxContent>
                      <w:p w14:paraId="1223BAC2" w14:textId="6A46558B" w:rsidR="00BC6615" w:rsidRPr="00597F20" w:rsidRDefault="00BC6615" w:rsidP="00BC6615">
                        <w:pPr>
                          <w:pStyle w:val="NormalWeb"/>
                          <w:bidi/>
                          <w:spacing w:before="0" w:beforeAutospacing="0" w:after="0" w:afterAutospacing="0"/>
                          <w:jc w:val="center"/>
                          <w:rPr>
                            <w:sz w:val="22"/>
                            <w:szCs w:val="22"/>
                            <w:lang w:bidi="ar-SY"/>
                          </w:rPr>
                        </w:pPr>
                        <w:r>
                          <w:rPr>
                            <w:rFonts w:ascii="Adobe Arabic" w:hAnsi="Adobe Arabic" w:cs="Adobe Arabic" w:hint="cs"/>
                            <w:b/>
                            <w:bCs/>
                            <w:color w:val="2B5474"/>
                            <w:kern w:val="24"/>
                            <w:sz w:val="32"/>
                            <w:szCs w:val="32"/>
                            <w:rtl/>
                            <w:lang w:bidi="ar-SY"/>
                          </w:rPr>
                          <w:t>تحسين العلاقات العامة</w:t>
                        </w:r>
                      </w:p>
                    </w:txbxContent>
                  </v:textbox>
                </v:shape>
                <v:shape id="TextBox 15" o:spid="_x0000_s2561" type="#_x0000_t202" style="position:absolute;left:8637;top:9452;width:15163;height:6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" filled="f" stroked="f">
                  <v:textbox style="mso-fit-shape-to-text:t" inset="0,,0">
                    <w:txbxContent>
                      <w:p w14:paraId="1159D90C" w14:textId="6B7A1642" w:rsidR="00BC6615" w:rsidRPr="00597F20" w:rsidRDefault="00BC6615" w:rsidP="00BC6615">
                        <w:pPr>
                          <w:pStyle w:val="NormalWeb"/>
                          <w:spacing w:before="0" w:beforeAutospacing="0" w:after="0" w:afterAutospacing="0"/>
                          <w:jc w:val="center"/>
                          <w:rPr>
                            <w:sz w:val="22"/>
                            <w:szCs w:val="22"/>
                            <w:lang w:bidi="ar-SY"/>
                          </w:rPr>
                        </w:pPr>
                        <w:r>
                          <w:rPr>
                            <w:rFonts w:ascii="Adobe Arabic" w:hAnsi="Adobe Arabic" w:cs="Adobe Arabic" w:hint="cs"/>
                            <w:b/>
                            <w:bCs/>
                            <w:color w:val="31394C"/>
                            <w:kern w:val="24"/>
                            <w:sz w:val="32"/>
                            <w:szCs w:val="32"/>
                            <w:rtl/>
                            <w:lang w:bidi="ar-SY"/>
                          </w:rPr>
                          <w:t>تحسين الأداء</w:t>
                        </w:r>
                      </w:p>
                    </w:txbxContent>
                  </v:textbox>
                </v:shape>
                <v:shape id="TextBox 18" o:spid="_x0000_s2562" type="#_x0000_t202" style="position:absolute;left:74347;top:7074;width:13410;height:11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" filled="f" stroked="f">
                  <v:textbox style="mso-fit-shape-to-text:t" inset="0,,0">
                    <w:txbxContent>
                      <w:p w14:paraId="749AC9ED" w14:textId="7C4C1D39" w:rsidR="00BC6615" w:rsidRPr="00597F20" w:rsidRDefault="00BC6615" w:rsidP="00BC6615">
                        <w:pPr>
                          <w:pStyle w:val="NormalWeb"/>
                          <w:bidi/>
                          <w:spacing w:before="0" w:beforeAutospacing="0" w:after="0" w:afterAutospacing="0"/>
                          <w:jc w:val="center"/>
                          <w:rPr>
                            <w:sz w:val="22"/>
                            <w:szCs w:val="22"/>
                            <w:lang w:bidi="ar-SY"/>
                          </w:rPr>
                        </w:pPr>
                        <w:r>
                          <w:rPr>
                            <w:rFonts w:ascii="Adobe Arabic" w:hAnsi="Adobe Arabic" w:cs="Adobe Arabic" w:hint="cs"/>
                            <w:b/>
                            <w:bCs/>
                            <w:color w:val="579DA5"/>
                            <w:kern w:val="24"/>
                            <w:sz w:val="32"/>
                            <w:szCs w:val="32"/>
                            <w:rtl/>
                            <w:lang w:bidi="ar-SY"/>
                          </w:rPr>
                          <w:t>تعزيز الشفافية</w:t>
                        </w:r>
                      </w:p>
                    </w:txbxContent>
                  </v:textbox>
                </v:shape>
                <v:shape id="TextBox 21" o:spid="_x0000_s2563" type="#_x0000_t202" style="position:absolute;left:23440;top:33140;width:18038;height:6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" filled="f" stroked="f">
                  <v:textbox style="mso-fit-shape-to-text:t" inset="0,,0">
                    <w:txbxContent>
                      <w:p w14:paraId="77578215" w14:textId="1D13EE38" w:rsidR="00BC6615" w:rsidRPr="00BC6615" w:rsidRDefault="00BC6615" w:rsidP="00BC6615">
                        <w:pPr>
                          <w:pStyle w:val="NormalWeb"/>
                          <w:spacing w:before="0" w:beforeAutospacing="0" w:after="0" w:afterAutospacing="0"/>
                          <w:jc w:val="center"/>
                          <w:rPr>
                            <w:rFonts w:ascii="Adobe Arabic" w:hAnsi="Adobe Arabic" w:cs="Adobe Arabic"/>
                            <w:b/>
                            <w:bCs/>
                            <w:color w:val="31394C"/>
                            <w:kern w:val="24"/>
                            <w:sz w:val="32"/>
                            <w:szCs w:val="32"/>
                            <w:lang w:bidi="ar-SY"/>
                          </w:rPr>
                        </w:pPr>
                        <w:r w:rsidRPr="00BC6615">
                          <w:rPr>
                            <w:rFonts w:ascii="Adobe Arabic" w:hAnsi="Adobe Arabic" w:cs="Adobe Arabic"/>
                            <w:b/>
                            <w:bCs/>
                            <w:color w:val="31394C"/>
                            <w:kern w:val="24"/>
                            <w:sz w:val="32"/>
                            <w:szCs w:val="32"/>
                            <w:rtl/>
                            <w:lang w:bidi="ar-SY"/>
                          </w:rPr>
                          <w:t>تحسين التواصل</w:t>
                        </w:r>
                      </w:p>
                    </w:txbxContent>
                  </v:textbox>
                </v:shape>
                <v:shape id="TextBox 24" o:spid="_x0000_s2564" type="#_x0000_t202" style="position:absolute;left:58363;top:27317;width:15653;height:16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" filled="f" stroked="f">
                  <v:textbox style="mso-fit-shape-to-text:t" inset="0,,0">
                    <w:txbxContent>
                      <w:p w14:paraId="219087A1" w14:textId="0DA1D3F8" w:rsidR="00BC6615" w:rsidRPr="00BC6615" w:rsidRDefault="00BC6615" w:rsidP="00BC6615">
                        <w:pPr>
                          <w:pStyle w:val="NormalWeb"/>
                          <w:bidi/>
                          <w:spacing w:before="0" w:beforeAutospacing="0" w:after="0" w:afterAutospacing="0"/>
                          <w:jc w:val="center"/>
                          <w:rPr>
                            <w:rFonts w:ascii="Adobe Arabic" w:hAnsi="Adobe Arabic" w:cs="Adobe Arabic"/>
                            <w:b/>
                            <w:bCs/>
                            <w:color w:val="2B5474"/>
                            <w:kern w:val="24"/>
                            <w:sz w:val="32"/>
                            <w:szCs w:val="32"/>
                            <w:lang w:bidi="ar-SY"/>
                          </w:rPr>
                        </w:pPr>
                        <w:r w:rsidRPr="00BC6615">
                          <w:rPr>
                            <w:rFonts w:ascii="Adobe Arabic" w:hAnsi="Adobe Arabic" w:cs="Adobe Arabic"/>
                            <w:b/>
                            <w:bCs/>
                            <w:color w:val="2B5474"/>
                            <w:kern w:val="24"/>
                            <w:sz w:val="32"/>
                            <w:szCs w:val="32"/>
                            <w:rtl/>
                            <w:lang w:bidi="ar-SY"/>
                          </w:rPr>
                          <w:t>تحسين الخدمات والمنتجات</w:t>
                        </w:r>
                      </w:p>
                    </w:txbxContent>
                  </v:textbox>
                </v:shape>
                <w10:anchorlock/>
              </v:group>
            </w:pict>
          </mc:Fallback>
        </mc:AlternateContent>
      </w:r>
    </w:p>
    <w:p w:rsidR="00BC6615" w:rsidRPr="006F0844" w:rsidRDefault="00BC6615" w:rsidP="00BC6615">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646954A8" wp14:editId="61A584E8">
                <wp:extent cx="5731510" cy="890905"/>
                <wp:effectExtent l="0" t="0" r="2540" b="23495"/>
                <wp:docPr id="81081157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783492291" name="مجموعة 1783492291"/>
                        <wpg:cNvGrpSpPr/>
                        <wpg:grpSpPr>
                          <a:xfrm>
                            <a:off x="0" y="0"/>
                            <a:ext cx="5731510" cy="895351"/>
                            <a:chOff x="0" y="0"/>
                            <a:chExt cx="5878196" cy="918845"/>
                          </a:xfrm>
                        </wpg:grpSpPr>
                        <wpg:grpSp>
                          <wpg:cNvPr id="2028728382" name="مجموعة 2028728382"/>
                          <wpg:cNvGrpSpPr/>
                          <wpg:grpSpPr>
                            <a:xfrm>
                              <a:off x="0" y="0"/>
                              <a:ext cx="5878196" cy="918845"/>
                              <a:chOff x="0" y="0"/>
                              <a:chExt cx="6240348" cy="919070"/>
                            </a:xfrm>
                          </wpg:grpSpPr>
                          <wpg:grpSp>
                            <wpg:cNvPr id="1368976071" name="مجموعة 1368976071"/>
                            <wpg:cNvGrpSpPr/>
                            <wpg:grpSpPr>
                              <a:xfrm>
                                <a:off x="0" y="169208"/>
                                <a:ext cx="5433072" cy="580613"/>
                                <a:chOff x="0" y="169208"/>
                                <a:chExt cx="5433072" cy="580613"/>
                              </a:xfrm>
                            </wpg:grpSpPr>
                            <wps:wsp>
                              <wps:cNvPr id="17275586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797652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3809317" name="شكل بيضاوي 132380931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2825139"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lang w:bidi="ar-SY"/>
                                  </w:rPr>
                                </w:pPr>
                                <w:r w:rsidRPr="006F0844">
                                  <w:rPr>
                                    <w:sz w:val="40"/>
                                    <w:szCs w:val="40"/>
                                    <w:rtl/>
                                  </w:rPr>
                                  <w:t>تحسين الأداء:</w:t>
                                </w:r>
                              </w:p>
                            </w:txbxContent>
                          </wps:txbx>
                          <wps:bodyPr wrap="square" rtlCol="1">
                            <a:spAutoFit/>
                          </wps:bodyPr>
                        </wps:wsp>
                      </wpg:grpSp>
                      <pic:pic xmlns:pic="http://schemas.openxmlformats.org/drawingml/2006/picture">
                        <pic:nvPicPr>
                          <pic:cNvPr id="953564946" name="صورة 953564946"/>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46954A8" id="_x0000_s256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lG1srKEHAAAP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1783492291" o:spid="_x0000_s25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">
                  <v:group id="مجموعة 2028728382" o:spid="_x0000_s25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">
                    <v:group id="مجموعة 1368976071" o:spid="_x0000_s25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">
                      <v:shape id="شكل حر 50" o:spid="_x0000_s25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" fillcolor="#579da5" stroked="f" strokeweight="1pt">
                        <v:stroke joinstyle="miter"/>
                      </v:roundrect>
                    </v:group>
                    <v:oval id="شكل بيضاوي 1323809317" o:spid="_x0000_s25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" filled="f" strokecolor="#2b5474" strokeweight="1pt">
                      <v:stroke joinstyle="miter"/>
                    </v:oval>
                  </v:group>
                  <v:shape id="مربع نص 41" o:spid="_x0000_s2572"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" filled="f" stroked="f">
                    <v:textbox style="mso-fit-shape-to-text:t">
                      <w:txbxContent>
                        <w:p w14:paraId="10325404" w14:textId="6BB83530" w:rsidR="00BC6615" w:rsidRPr="00767863" w:rsidRDefault="00BC6615" w:rsidP="00BC6615">
                          <w:pPr>
                            <w:pStyle w:val="a0"/>
                            <w:rPr>
                              <w:sz w:val="40"/>
                              <w:szCs w:val="40"/>
                              <w:lang w:bidi="ar-SY"/>
                            </w:rPr>
                          </w:pPr>
                          <w:r w:rsidRPr="006F0844">
                            <w:rPr>
                              <w:sz w:val="40"/>
                              <w:szCs w:val="40"/>
                              <w:rtl/>
                            </w:rPr>
                            <w:t>تحسين الأداء:</w:t>
                          </w:r>
                        </w:p>
                      </w:txbxContent>
                    </v:textbox>
                  </v:shape>
                </v:group>
                <v:shape id="صورة 953564946" o:spid="_x0000_s257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">
                  <v:imagedata r:id="rId74" o:title=""/>
                </v:shape>
                <w10:anchorlock/>
              </v:group>
            </w:pict>
          </mc:Fallback>
        </mc:AlternateContent>
      </w:r>
    </w:p>
    <w:p w:rsidR="00FD172F" w:rsidRPr="006F0844" w:rsidRDefault="00FD172F" w:rsidP="00BC6615">
      <w:r w:rsidRPr="006F0844">
        <w:rPr>
          <w:rtl/>
        </w:rPr>
        <w:t>يمكن استخدام تحليل ردود الفعل والتغذية الراجعة لتحسين الأداء وتطوير الخطط المستقبلية. فعند تحليل الردود والتغذية الراجعة، يمكن تحديد العوامل التي أدت إلى النجاح أو الفشل، ومن ثم تحسين الأداء في المرات القادمة.</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w:lastRenderedPageBreak/>
        <mc:AlternateContent>
          <mc:Choice Requires="wpg">
            <w:drawing>
              <wp:inline distT="0" distB="0" distL="0" distR="0" wp14:anchorId="42D34B32" wp14:editId="25E8AC32">
                <wp:extent cx="5731510" cy="890905"/>
                <wp:effectExtent l="0" t="0" r="2540" b="23495"/>
                <wp:docPr id="171301783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4288763" name="مجموعة 44288763"/>
                        <wpg:cNvGrpSpPr/>
                        <wpg:grpSpPr>
                          <a:xfrm>
                            <a:off x="0" y="0"/>
                            <a:ext cx="5731510" cy="895351"/>
                            <a:chOff x="0" y="0"/>
                            <a:chExt cx="5878196" cy="918845"/>
                          </a:xfrm>
                        </wpg:grpSpPr>
                        <wpg:grpSp>
                          <wpg:cNvPr id="1431280480" name="مجموعة 1431280480"/>
                          <wpg:cNvGrpSpPr/>
                          <wpg:grpSpPr>
                            <a:xfrm>
                              <a:off x="0" y="0"/>
                              <a:ext cx="5878196" cy="918845"/>
                              <a:chOff x="0" y="0"/>
                              <a:chExt cx="6240348" cy="919070"/>
                            </a:xfrm>
                          </wpg:grpSpPr>
                          <wpg:grpSp>
                            <wpg:cNvPr id="1488655883" name="مجموعة 1488655883"/>
                            <wpg:cNvGrpSpPr/>
                            <wpg:grpSpPr>
                              <a:xfrm>
                                <a:off x="0" y="169208"/>
                                <a:ext cx="5433072" cy="580613"/>
                                <a:chOff x="0" y="169208"/>
                                <a:chExt cx="5433072" cy="580613"/>
                              </a:xfrm>
                            </wpg:grpSpPr>
                            <wps:wsp>
                              <wps:cNvPr id="3775231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6928785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0362296" name="شكل بيضاوي 168036229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4715568"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lang w:bidi="ar-SY"/>
                                  </w:rPr>
                                </w:pPr>
                                <w:r w:rsidRPr="006F0844">
                                  <w:rPr>
                                    <w:sz w:val="40"/>
                                    <w:szCs w:val="40"/>
                                    <w:rtl/>
                                  </w:rPr>
                                  <w:t>تحسين العلاقات العامة:</w:t>
                                </w:r>
                              </w:p>
                            </w:txbxContent>
                          </wps:txbx>
                          <wps:bodyPr wrap="square" rtlCol="1">
                            <a:spAutoFit/>
                          </wps:bodyPr>
                        </wps:wsp>
                      </wpg:grpSp>
                      <pic:pic xmlns:pic="http://schemas.openxmlformats.org/drawingml/2006/picture">
                        <pic:nvPicPr>
                          <pic:cNvPr id="665767332" name="صورة 665767332"/>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2D34B32" id="_x0000_s257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Cyt6y54HAAAL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44288763" o:spid="_x0000_s25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">
                  <v:group id="مجموعة 1431280480" o:spid="_x0000_s25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">
                    <v:group id="مجموعة 1488655883" o:spid="_x0000_s25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">
                      <v:shape id="شكل حر 50" o:spid="_x0000_s25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" fillcolor="#579da5" stroked="f" strokeweight="1pt">
                        <v:stroke joinstyle="miter"/>
                      </v:roundrect>
                    </v:group>
                    <v:oval id="شكل بيضاوي 1680362296" o:spid="_x0000_s25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" filled="f" strokecolor="#2b5474" strokeweight="1pt">
                      <v:stroke joinstyle="miter"/>
                    </v:oval>
                  </v:group>
                  <v:shape id="مربع نص 41" o:spid="_x0000_s2581"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" filled="f" stroked="f">
                    <v:textbox style="mso-fit-shape-to-text:t">
                      <w:txbxContent>
                        <w:p w14:paraId="213647D9" w14:textId="04E2265A" w:rsidR="00BC6615" w:rsidRPr="00767863" w:rsidRDefault="00BC6615" w:rsidP="00BC6615">
                          <w:pPr>
                            <w:pStyle w:val="a0"/>
                            <w:rPr>
                              <w:sz w:val="40"/>
                              <w:szCs w:val="40"/>
                              <w:lang w:bidi="ar-SY"/>
                            </w:rPr>
                          </w:pPr>
                          <w:r w:rsidRPr="006F0844">
                            <w:rPr>
                              <w:sz w:val="40"/>
                              <w:szCs w:val="40"/>
                              <w:rtl/>
                            </w:rPr>
                            <w:t>تحسين العلاقات العامة:</w:t>
                          </w:r>
                        </w:p>
                      </w:txbxContent>
                    </v:textbox>
                  </v:shape>
                </v:group>
                <v:shape id="صورة 665767332" o:spid="_x0000_s258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">
                  <v:imagedata r:id="rId74" o:title=""/>
                </v:shape>
                <w10:anchorlock/>
              </v:group>
            </w:pict>
          </mc:Fallback>
        </mc:AlternateContent>
      </w:r>
    </w:p>
    <w:p w:rsidR="00FD172F" w:rsidRPr="006F0844" w:rsidRDefault="00FD172F" w:rsidP="00BC6615">
      <w:r w:rsidRPr="006F0844">
        <w:rPr>
          <w:rtl/>
        </w:rPr>
        <w:t>يمكن استخدام تحليل ردود الفعل والتغذية الراجعة لتحسين العلاقات العامة مع الجمهور. فعند معرفة ردود الفعل والتغذية الراجعة من قبل الجمهور، يمكن تحسين العلاقات وتحديد المناطق التي يجب التركيز عليها لتحقيق رضا الجمهور.</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497DD82F" wp14:editId="6A22D3ED">
                <wp:extent cx="5731510" cy="890905"/>
                <wp:effectExtent l="0" t="0" r="2540" b="23495"/>
                <wp:docPr id="103778484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29669289" name="مجموعة 1629669289"/>
                        <wpg:cNvGrpSpPr/>
                        <wpg:grpSpPr>
                          <a:xfrm>
                            <a:off x="0" y="0"/>
                            <a:ext cx="5731510" cy="895351"/>
                            <a:chOff x="0" y="0"/>
                            <a:chExt cx="5878196" cy="918845"/>
                          </a:xfrm>
                        </wpg:grpSpPr>
                        <wpg:grpSp>
                          <wpg:cNvPr id="1755494385" name="مجموعة 1755494385"/>
                          <wpg:cNvGrpSpPr/>
                          <wpg:grpSpPr>
                            <a:xfrm>
                              <a:off x="0" y="0"/>
                              <a:ext cx="5878196" cy="918845"/>
                              <a:chOff x="0" y="0"/>
                              <a:chExt cx="6240348" cy="919070"/>
                            </a:xfrm>
                          </wpg:grpSpPr>
                          <wpg:grpSp>
                            <wpg:cNvPr id="874100032" name="مجموعة 874100032"/>
                            <wpg:cNvGrpSpPr/>
                            <wpg:grpSpPr>
                              <a:xfrm>
                                <a:off x="0" y="169208"/>
                                <a:ext cx="5433072" cy="580613"/>
                                <a:chOff x="0" y="169208"/>
                                <a:chExt cx="5433072" cy="580613"/>
                              </a:xfrm>
                            </wpg:grpSpPr>
                            <wps:wsp>
                              <wps:cNvPr id="142115053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7752914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3619274" name="شكل بيضاوي 164361927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4334474"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lang w:bidi="ar-SY"/>
                                  </w:rPr>
                                </w:pPr>
                                <w:r w:rsidRPr="006F0844">
                                  <w:rPr>
                                    <w:sz w:val="40"/>
                                    <w:szCs w:val="40"/>
                                    <w:rtl/>
                                  </w:rPr>
                                  <w:t>تعزيز الشفافية:</w:t>
                                </w:r>
                              </w:p>
                            </w:txbxContent>
                          </wps:txbx>
                          <wps:bodyPr wrap="square" rtlCol="1">
                            <a:spAutoFit/>
                          </wps:bodyPr>
                        </wps:wsp>
                      </wpg:grpSp>
                      <pic:pic xmlns:pic="http://schemas.openxmlformats.org/drawingml/2006/picture">
                        <pic:nvPicPr>
                          <pic:cNvPr id="433607896" name="صورة 433607896"/>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97DD82F" id="_x0000_s258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eEGTgnQcAAA0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1629669289" o:spid="_x0000_s25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">
                  <v:group id="مجموعة 1755494385" o:spid="_x0000_s25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">
                    <v:group id="مجموعة 874100032" o:spid="_x0000_s25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">
                      <v:shape id="شكل حر 50" o:spid="_x0000_s25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" fillcolor="#579da5" stroked="f" strokeweight="1pt">
                        <v:stroke joinstyle="miter"/>
                      </v:roundrect>
                    </v:group>
                    <v:oval id="شكل بيضاوي 1643619274" o:spid="_x0000_s25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" filled="f" strokecolor="#2b5474" strokeweight="1pt">
                      <v:stroke joinstyle="miter"/>
                    </v:oval>
                  </v:group>
                  <v:shape id="مربع نص 41" o:spid="_x0000_s2590"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" filled="f" stroked="f">
                    <v:textbox style="mso-fit-shape-to-text:t">
                      <w:txbxContent>
                        <w:p w14:paraId="5BA58020" w14:textId="1068C37A" w:rsidR="00BC6615" w:rsidRPr="00767863" w:rsidRDefault="00BC6615" w:rsidP="00BC6615">
                          <w:pPr>
                            <w:pStyle w:val="a0"/>
                            <w:rPr>
                              <w:sz w:val="40"/>
                              <w:szCs w:val="40"/>
                              <w:lang w:bidi="ar-SY"/>
                            </w:rPr>
                          </w:pPr>
                          <w:r w:rsidRPr="006F0844">
                            <w:rPr>
                              <w:sz w:val="40"/>
                              <w:szCs w:val="40"/>
                              <w:rtl/>
                            </w:rPr>
                            <w:t>تعزيز الشفافية:</w:t>
                          </w:r>
                        </w:p>
                      </w:txbxContent>
                    </v:textbox>
                  </v:shape>
                </v:group>
                <v:shape id="صورة 433607896" o:spid="_x0000_s259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">
                  <v:imagedata r:id="rId74" o:title=""/>
                </v:shape>
                <w10:anchorlock/>
              </v:group>
            </w:pict>
          </mc:Fallback>
        </mc:AlternateContent>
      </w:r>
    </w:p>
    <w:p w:rsidR="00FD172F" w:rsidRPr="006F0844" w:rsidRDefault="00FD172F" w:rsidP="00BC6615">
      <w:r w:rsidRPr="006F0844">
        <w:rPr>
          <w:rtl/>
        </w:rPr>
        <w:t>يمكن استخدام تحليل ردود الفعل والتغذية الراجعة لتعزيز الشفافية في المنظمات والحكومات. فعند تحليل الردود والتغذية الراجعة، يمكن تحديد المناطق التي تحتاج إلى تحسين الشفافية وتطوير الاستراتيجيات المناسبة لتحقيق ذلك.</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12D1D9E3" wp14:editId="55291C2A">
                <wp:extent cx="5731510" cy="890905"/>
                <wp:effectExtent l="0" t="0" r="2540" b="23495"/>
                <wp:docPr id="179783150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60145107" name="مجموعة 1960145107"/>
                        <wpg:cNvGrpSpPr/>
                        <wpg:grpSpPr>
                          <a:xfrm>
                            <a:off x="0" y="0"/>
                            <a:ext cx="5731510" cy="895351"/>
                            <a:chOff x="0" y="0"/>
                            <a:chExt cx="5878196" cy="918845"/>
                          </a:xfrm>
                        </wpg:grpSpPr>
                        <wpg:grpSp>
                          <wpg:cNvPr id="1114270996" name="مجموعة 1114270996"/>
                          <wpg:cNvGrpSpPr/>
                          <wpg:grpSpPr>
                            <a:xfrm>
                              <a:off x="0" y="0"/>
                              <a:ext cx="5878196" cy="918845"/>
                              <a:chOff x="0" y="0"/>
                              <a:chExt cx="6240348" cy="919070"/>
                            </a:xfrm>
                          </wpg:grpSpPr>
                          <wpg:grpSp>
                            <wpg:cNvPr id="157518634" name="مجموعة 157518634"/>
                            <wpg:cNvGrpSpPr/>
                            <wpg:grpSpPr>
                              <a:xfrm>
                                <a:off x="0" y="169208"/>
                                <a:ext cx="5433072" cy="580613"/>
                                <a:chOff x="0" y="169208"/>
                                <a:chExt cx="5433072" cy="580613"/>
                              </a:xfrm>
                            </wpg:grpSpPr>
                            <wps:wsp>
                              <wps:cNvPr id="3026870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7294300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5003257" name="شكل بيضاوي 34500325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9089362"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lang w:bidi="ar-SY"/>
                                  </w:rPr>
                                </w:pPr>
                                <w:r w:rsidRPr="006F0844">
                                  <w:rPr>
                                    <w:sz w:val="40"/>
                                    <w:szCs w:val="40"/>
                                    <w:rtl/>
                                  </w:rPr>
                                  <w:t>تحسين التواصل:</w:t>
                                </w:r>
                              </w:p>
                            </w:txbxContent>
                          </wps:txbx>
                          <wps:bodyPr wrap="square" rtlCol="1">
                            <a:spAutoFit/>
                          </wps:bodyPr>
                        </wps:wsp>
                      </wpg:grpSp>
                      <pic:pic xmlns:pic="http://schemas.openxmlformats.org/drawingml/2006/picture">
                        <pic:nvPicPr>
                          <pic:cNvPr id="241431119" name="صورة 241431119"/>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2D1D9E3" id="_x0000_s259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Hak9P2fBwAACx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1960145107" o:spid="_x0000_s25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">
                  <v:group id="مجموعة 1114270996" o:spid="_x0000_s25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">
                    <v:group id="مجموعة 157518634" o:spid="_x0000_s25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">
                      <v:shape id="شكل حر 50" o:spid="_x0000_s25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" fillcolor="#579da5" stroked="f" strokeweight="1pt">
                        <v:stroke joinstyle="miter"/>
                      </v:roundrect>
                    </v:group>
                    <v:oval id="شكل بيضاوي 345003257" o:spid="_x0000_s25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" filled="f" strokecolor="#2b5474" strokeweight="1pt">
                      <v:stroke joinstyle="miter"/>
                    </v:oval>
                  </v:group>
                  <v:shape id="مربع نص 41" o:spid="_x0000_s2599"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" filled="f" stroked="f">
                    <v:textbox style="mso-fit-shape-to-text:t">
                      <w:txbxContent>
                        <w:p w14:paraId="4A4C4F32" w14:textId="5C689EA7" w:rsidR="00BC6615" w:rsidRPr="00767863" w:rsidRDefault="00BC6615" w:rsidP="00BC6615">
                          <w:pPr>
                            <w:pStyle w:val="a0"/>
                            <w:rPr>
                              <w:sz w:val="40"/>
                              <w:szCs w:val="40"/>
                              <w:lang w:bidi="ar-SY"/>
                            </w:rPr>
                          </w:pPr>
                          <w:r w:rsidRPr="006F0844">
                            <w:rPr>
                              <w:sz w:val="40"/>
                              <w:szCs w:val="40"/>
                              <w:rtl/>
                            </w:rPr>
                            <w:t>تحسين التواصل:</w:t>
                          </w:r>
                        </w:p>
                      </w:txbxContent>
                    </v:textbox>
                  </v:shape>
                </v:group>
                <v:shape id="صورة 241431119" o:spid="_x0000_s260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">
                  <v:imagedata r:id="rId74" o:title=""/>
                </v:shape>
                <w10:anchorlock/>
              </v:group>
            </w:pict>
          </mc:Fallback>
        </mc:AlternateContent>
      </w:r>
    </w:p>
    <w:p w:rsidR="00FD172F" w:rsidRPr="006F0844" w:rsidRDefault="00FD172F" w:rsidP="00BC6615">
      <w:r w:rsidRPr="006F0844">
        <w:rPr>
          <w:rtl/>
        </w:rPr>
        <w:t>يمكن استخدام تحليل ردود الفعل والتغذية الراجعة لتحسين التواصل مع الجمهور والعملاء. فعند تحليل الردود والتغذية الراجعة، يمكن تحديد المناطق التي تحتاج إلى تحسين التواصل وتطوير الاستراتيجيات المناسبة لتحقيق ذلك.</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3881A1AB" wp14:editId="252A54C5">
                <wp:extent cx="5731510" cy="890905"/>
                <wp:effectExtent l="0" t="0" r="2540" b="23495"/>
                <wp:docPr id="116869064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67787138" name="مجموعة 1467787138"/>
                        <wpg:cNvGrpSpPr/>
                        <wpg:grpSpPr>
                          <a:xfrm>
                            <a:off x="0" y="0"/>
                            <a:ext cx="5731510" cy="895351"/>
                            <a:chOff x="0" y="0"/>
                            <a:chExt cx="5878196" cy="918845"/>
                          </a:xfrm>
                        </wpg:grpSpPr>
                        <wpg:grpSp>
                          <wpg:cNvPr id="1260925495" name="مجموعة 1260925495"/>
                          <wpg:cNvGrpSpPr/>
                          <wpg:grpSpPr>
                            <a:xfrm>
                              <a:off x="0" y="0"/>
                              <a:ext cx="5878196" cy="918845"/>
                              <a:chOff x="0" y="0"/>
                              <a:chExt cx="6240348" cy="919070"/>
                            </a:xfrm>
                          </wpg:grpSpPr>
                          <wpg:grpSp>
                            <wpg:cNvPr id="2009060605" name="مجموعة 2009060605"/>
                            <wpg:cNvGrpSpPr/>
                            <wpg:grpSpPr>
                              <a:xfrm>
                                <a:off x="0" y="169208"/>
                                <a:ext cx="5433072" cy="580613"/>
                                <a:chOff x="0" y="169208"/>
                                <a:chExt cx="5433072" cy="580613"/>
                              </a:xfrm>
                            </wpg:grpSpPr>
                            <wps:wsp>
                              <wps:cNvPr id="2768207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5546466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3948898" name="شكل بيضاوي 50394889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2051425"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lang w:bidi="ar-SY"/>
                                  </w:rPr>
                                </w:pPr>
                                <w:r w:rsidRPr="006F0844">
                                  <w:rPr>
                                    <w:sz w:val="40"/>
                                    <w:szCs w:val="40"/>
                                    <w:rtl/>
                                  </w:rPr>
                                  <w:t>تحسين الخدمات والمنتجات:</w:t>
                                </w:r>
                              </w:p>
                            </w:txbxContent>
                          </wps:txbx>
                          <wps:bodyPr wrap="square" rtlCol="1">
                            <a:spAutoFit/>
                          </wps:bodyPr>
                        </wps:wsp>
                      </wpg:grpSp>
                      <pic:pic xmlns:pic="http://schemas.openxmlformats.org/drawingml/2006/picture">
                        <pic:nvPicPr>
                          <pic:cNvPr id="1377218908" name="صورة 1377218908"/>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881A1AB" id="_x0000_s260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XUJc+nQcAAA4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1467787138" o:spid="_x0000_s26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">
                  <v:group id="مجموعة 1260925495" o:spid="_x0000_s26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">
                    <v:group id="مجموعة 2009060605" o:spid="_x0000_s26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">
                      <v:shape id="شكل حر 50" o:spid="_x0000_s26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" fillcolor="#579da5" stroked="f" strokeweight="1pt">
                        <v:stroke joinstyle="miter"/>
                      </v:roundrect>
                    </v:group>
                    <v:oval id="شكل بيضاوي 503948898" o:spid="_x0000_s26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" filled="f" strokecolor="#2b5474" strokeweight="1pt">
                      <v:stroke joinstyle="miter"/>
                    </v:oval>
                  </v:group>
                  <v:shape id="مربع نص 41" o:spid="_x0000_s2608"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" filled="f" stroked="f">
                    <v:textbox style="mso-fit-shape-to-text:t">
                      <w:txbxContent>
                        <w:p w14:paraId="6B070E79" w14:textId="1E4A4A23" w:rsidR="00BC6615" w:rsidRPr="00767863" w:rsidRDefault="00BC6615" w:rsidP="00BC6615">
                          <w:pPr>
                            <w:pStyle w:val="a0"/>
                            <w:rPr>
                              <w:sz w:val="40"/>
                              <w:szCs w:val="40"/>
                              <w:lang w:bidi="ar-SY"/>
                            </w:rPr>
                          </w:pPr>
                          <w:r w:rsidRPr="006F0844">
                            <w:rPr>
                              <w:sz w:val="40"/>
                              <w:szCs w:val="40"/>
                              <w:rtl/>
                            </w:rPr>
                            <w:t>تحسين الخدمات والمنتجات:</w:t>
                          </w:r>
                        </w:p>
                      </w:txbxContent>
                    </v:textbox>
                  </v:shape>
                </v:group>
                <v:shape id="صورة 1377218908" o:spid="_x0000_s260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">
                  <v:imagedata r:id="rId74" o:title=""/>
                </v:shape>
                <w10:anchorlock/>
              </v:group>
            </w:pict>
          </mc:Fallback>
        </mc:AlternateContent>
      </w:r>
    </w:p>
    <w:p w:rsidR="00FD172F" w:rsidRPr="006F0844" w:rsidRDefault="00FD172F" w:rsidP="00BC6615">
      <w:r w:rsidRPr="006F0844">
        <w:rPr>
          <w:rtl/>
        </w:rPr>
        <w:t>يمكن استخدام تحليل ردود الفعل والتغذية الراجعة لتحسين الخدمات والمنتجات المقدمة للجمهور. فعند تحليل الردود والتغذية الراجعة، يمكن تحديد المناطق التي تحتاج إلى تحسين الخدمات</w:t>
      </w:r>
      <w:r>
        <w:rPr>
          <w:rFonts w:hint="cs"/>
          <w:rtl/>
        </w:rPr>
        <w:t xml:space="preserve"> </w:t>
      </w:r>
      <w:r w:rsidRPr="006F0844">
        <w:rPr>
          <w:rtl/>
        </w:rPr>
        <w:t xml:space="preserve">والمنتجات وضبطها وتطوير الاستراتيجيات المناسبة لتحقيق ذلك، مما يساعد على زيادة رضا العملاء وتحسين الأداء التجاري. </w:t>
      </w:r>
    </w:p>
    <w:p w:rsidR="00FD172F" w:rsidRPr="006F0844" w:rsidRDefault="00FD172F" w:rsidP="00FD172F">
      <w:pPr>
        <w:rPr>
          <w:rFonts w:ascii="Adobe Arabic" w:hAnsi="Adobe Arabic" w:cs="Adobe Arabic"/>
          <w:sz w:val="40"/>
          <w:szCs w:val="40"/>
        </w:rPr>
      </w:pPr>
    </w:p>
    <w:p w:rsidR="00FD172F" w:rsidRPr="006F0844" w:rsidRDefault="00FD172F" w:rsidP="00BC6615">
      <w:r w:rsidRPr="006F0844">
        <w:rPr>
          <w:rtl/>
        </w:rPr>
        <w:lastRenderedPageBreak/>
        <w:t xml:space="preserve">بشكل عام، يمكن القول </w:t>
      </w:r>
      <w:r w:rsidRPr="006F0844">
        <w:rPr>
          <w:rFonts w:hint="cs"/>
          <w:rtl/>
        </w:rPr>
        <w:t>إن تحليل</w:t>
      </w:r>
      <w:r w:rsidRPr="006F0844">
        <w:rPr>
          <w:rtl/>
        </w:rPr>
        <w:t xml:space="preserve"> ردود الفعل والتغذية الراجعة يساعد على تحسين الأداء وتحقيق الأهداف المرجوة، كما يساعد على فهم احتياجات وتوقعات الجمهور وتحقيق رضاهم، مما يؤدي إلى نجاح أكبر للمنظمات والأفراد.</w:t>
      </w:r>
    </w:p>
    <w:p w:rsidR="00FD172F" w:rsidRPr="00CB6FFB" w:rsidRDefault="00BC6615" w:rsidP="00FD172F">
      <w:pPr>
        <w:rPr>
          <w:rFonts w:ascii="Adobe Arabic" w:hAnsi="Adobe Arabic" w:cs="Adobe Arabic"/>
          <w:b/>
          <w:bCs/>
          <w:color w:val="FF0000"/>
          <w:sz w:val="40"/>
          <w:szCs w:val="40"/>
        </w:rPr>
      </w:pPr>
      <w:r w:rsidRPr="00BD5495">
        <w:rPr>
          <w:rFonts w:ascii="Sakkal Majalla" w:hAnsi="Sakkal Majalla"/>
          <w:noProof/>
          <w:color w:val="002060"/>
          <w:sz w:val="34"/>
        </w:rPr>
        <mc:AlternateContent>
          <mc:Choice Requires="wpg">
            <w:drawing>
              <wp:inline distT="0" distB="0" distL="0" distR="0" wp14:anchorId="125F2C7C" wp14:editId="6402D76A">
                <wp:extent cx="5731510" cy="895350"/>
                <wp:effectExtent l="0" t="0" r="21590" b="19050"/>
                <wp:docPr id="40381515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07432938" name="صورة 150743293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2352059" name="مجموعة 32352059"/>
                        <wpg:cNvGrpSpPr/>
                        <wpg:grpSpPr>
                          <a:xfrm>
                            <a:off x="0" y="0"/>
                            <a:ext cx="5731510" cy="895350"/>
                            <a:chOff x="0" y="0"/>
                            <a:chExt cx="5878196" cy="918845"/>
                          </a:xfrm>
                        </wpg:grpSpPr>
                        <wpg:grpSp>
                          <wpg:cNvPr id="802517285" name="مجموعة 802517285"/>
                          <wpg:cNvGrpSpPr/>
                          <wpg:grpSpPr>
                            <a:xfrm>
                              <a:off x="0" y="0"/>
                              <a:ext cx="5878196" cy="918845"/>
                              <a:chOff x="0" y="0"/>
                              <a:chExt cx="6240348" cy="919070"/>
                            </a:xfrm>
                          </wpg:grpSpPr>
                          <wpg:grpSp>
                            <wpg:cNvPr id="1166521498" name="مجموعة 1166521498"/>
                            <wpg:cNvGrpSpPr/>
                            <wpg:grpSpPr>
                              <a:xfrm>
                                <a:off x="0" y="169208"/>
                                <a:ext cx="5433072" cy="580613"/>
                                <a:chOff x="0" y="169208"/>
                                <a:chExt cx="5433072" cy="580613"/>
                              </a:xfrm>
                            </wpg:grpSpPr>
                            <wps:wsp>
                              <wps:cNvPr id="187753267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55864051"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8816269" name="شكل بيضاوي 798816269"/>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715484" name="مربع نص 41"/>
                          <wps:cNvSpPr txBox="1"/>
                          <wps:spPr>
                            <a:xfrm>
                              <a:off x="204484" y="256849"/>
                              <a:ext cx="4616071" cy="377965"/>
                            </a:xfrm>
                            <a:prstGeom prst="rect">
                              <a:avLst/>
                            </a:prstGeom>
                            <a:noFill/>
                          </wps:spPr>
                          <wps:txbx>
                            <w:txbxContent>
                              <w:p w:rsidR="00BC6615" w:rsidRPr="00BC6615" w:rsidRDefault="00BC6615" w:rsidP="00BC6615">
                                <w:pPr>
                                  <w:pStyle w:val="a0"/>
                                  <w:rPr>
                                    <w:sz w:val="40"/>
                                    <w:szCs w:val="40"/>
                                  </w:rPr>
                                </w:pPr>
                                <w:r w:rsidRPr="00BC6615">
                                  <w:rPr>
                                    <w:sz w:val="40"/>
                                    <w:szCs w:val="40"/>
                                    <w:rtl/>
                                  </w:rPr>
                                  <w:t>تقييم مدى تحقيق الأهداف</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25F2C7C" id="_x0000_s261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">
                <v:shape id="صورة 1507432938" o:spid="_x0000_s261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">
                  <v:imagedata r:id="rId69" o:title=""/>
                </v:shape>
                <v:group id="مجموعة 32352059" o:spid="_x0000_s26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">
                  <v:group id="مجموعة 802517285" o:spid="_x0000_s26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">
                    <v:group id="مجموعة 1166521498" o:spid="_x0000_s26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">
                      <v:shape id="شكل حر 42" o:spid="_x0000_s26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6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" fillcolor="#2b5474" stroked="f" strokeweight="1pt">
                        <v:stroke joinstyle="miter"/>
                      </v:roundrect>
                    </v:group>
                    <v:oval id="شكل بيضاوي 798816269" o:spid="_x0000_s26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" filled="f" strokecolor="#579da5" strokeweight="1pt">
                      <v:stroke joinstyle="miter"/>
                    </v:oval>
                  </v:group>
                  <v:shape id="مربع نص 41" o:spid="_x0000_s2618"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" filled="f" stroked="f">
                    <v:textbox style="mso-fit-shape-to-text:t">
                      <w:txbxContent>
                        <w:p w14:paraId="1716CB4D" w14:textId="1C14281A" w:rsidR="00BC6615" w:rsidRPr="00BC6615" w:rsidRDefault="00BC6615" w:rsidP="00BC6615">
                          <w:pPr>
                            <w:pStyle w:val="a0"/>
                            <w:rPr>
                              <w:sz w:val="40"/>
                              <w:szCs w:val="40"/>
                            </w:rPr>
                          </w:pPr>
                          <w:r w:rsidRPr="00BC6615">
                            <w:rPr>
                              <w:sz w:val="40"/>
                              <w:szCs w:val="40"/>
                              <w:rtl/>
                            </w:rPr>
                            <w:t>تقييم مدى تحقيق الأهداف</w:t>
                          </w:r>
                        </w:p>
                      </w:txbxContent>
                    </v:textbox>
                  </v:shape>
                </v:group>
                <w10:anchorlock/>
              </v:group>
            </w:pict>
          </mc:Fallback>
        </mc:AlternateContent>
      </w:r>
    </w:p>
    <w:p w:rsidR="00FD172F" w:rsidRPr="00BC6615" w:rsidRDefault="00FD172F">
      <w:pPr>
        <w:pStyle w:val="ListParagraph"/>
        <w:numPr>
          <w:ilvl w:val="0"/>
          <w:numId w:val="39"/>
        </w:numPr>
        <w:jc w:val="both"/>
        <w:rPr>
          <w:rFonts w:ascii="Sakkal Majalla" w:hAnsi="Sakkal Majalla" w:cs="Sakkal Majalla"/>
          <w:sz w:val="34"/>
          <w:szCs w:val="34"/>
          <w:rtl/>
        </w:rPr>
      </w:pPr>
      <w:r w:rsidRPr="00BC6615">
        <w:rPr>
          <w:rFonts w:ascii="Sakkal Majalla" w:hAnsi="Sakkal Majalla" w:cs="Sakkal Majalla"/>
          <w:sz w:val="34"/>
          <w:szCs w:val="34"/>
          <w:rtl/>
        </w:rPr>
        <w:t xml:space="preserve">تقييم مدى تحقيق الأهداف هو عملية مهمة لقياس مدى نجاح أي مشروع أو خطة أو استراتيجية، وتحديد ما إذا كانت الأهداف قد تم تحقيقها بالكامل أم لا. </w:t>
      </w:r>
    </w:p>
    <w:p w:rsidR="00FD172F" w:rsidRPr="00BC6615" w:rsidRDefault="00FD172F">
      <w:pPr>
        <w:pStyle w:val="ListParagraph"/>
        <w:numPr>
          <w:ilvl w:val="0"/>
          <w:numId w:val="39"/>
        </w:numPr>
        <w:jc w:val="both"/>
        <w:rPr>
          <w:rFonts w:ascii="Sakkal Majalla" w:hAnsi="Sakkal Majalla" w:cs="Sakkal Majalla"/>
          <w:sz w:val="34"/>
          <w:szCs w:val="34"/>
        </w:rPr>
      </w:pPr>
      <w:r w:rsidRPr="00BC6615">
        <w:rPr>
          <w:rFonts w:ascii="Sakkal Majalla" w:hAnsi="Sakkal Majalla" w:cs="Sakkal Majalla"/>
          <w:sz w:val="34"/>
          <w:szCs w:val="34"/>
          <w:rtl/>
        </w:rPr>
        <w:t>ويمكن تحقيق ذلك عن طريق إجراء تقييم شامل للمشروع أو الخطة أو الاستراتيجية ومقارنة النتائج المتحققة بالأهداف المحددة في البداية.</w:t>
      </w:r>
    </w:p>
    <w:p w:rsidR="00FD172F" w:rsidRPr="00BC6615" w:rsidRDefault="00F9337C" w:rsidP="00BC6615">
      <w:pPr>
        <w:rPr>
          <w:color w:val="C00000"/>
        </w:rPr>
      </w:pPr>
      <w:hyperlink r:id="rId120" w:history="1">
        <w:r w:rsidR="00FD172F" w:rsidRPr="00F9337C">
          <w:rPr>
            <w:rStyle w:val="Hyperlink"/>
            <w:rtl/>
          </w:rPr>
          <w:t>فيما يلي بعض الخطوات الأساسية التي يمكن اتباعها لتقييم مدى تحقيق الأهداف:</w:t>
        </w:r>
      </w:hyperlink>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7A748FB7" wp14:editId="5C0EF325">
                <wp:extent cx="5731510" cy="890905"/>
                <wp:effectExtent l="0" t="0" r="2540" b="23495"/>
                <wp:docPr id="141739641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22969197" name="مجموعة 2122969197"/>
                        <wpg:cNvGrpSpPr/>
                        <wpg:grpSpPr>
                          <a:xfrm>
                            <a:off x="0" y="0"/>
                            <a:ext cx="5731510" cy="895351"/>
                            <a:chOff x="0" y="0"/>
                            <a:chExt cx="5878196" cy="918845"/>
                          </a:xfrm>
                        </wpg:grpSpPr>
                        <wpg:grpSp>
                          <wpg:cNvPr id="1492317376" name="مجموعة 1492317376"/>
                          <wpg:cNvGrpSpPr/>
                          <wpg:grpSpPr>
                            <a:xfrm>
                              <a:off x="0" y="0"/>
                              <a:ext cx="5878196" cy="918845"/>
                              <a:chOff x="0" y="0"/>
                              <a:chExt cx="6240348" cy="919070"/>
                            </a:xfrm>
                          </wpg:grpSpPr>
                          <wpg:grpSp>
                            <wpg:cNvPr id="34692731" name="مجموعة 34692731"/>
                            <wpg:cNvGrpSpPr/>
                            <wpg:grpSpPr>
                              <a:xfrm>
                                <a:off x="0" y="169208"/>
                                <a:ext cx="5433072" cy="580613"/>
                                <a:chOff x="0" y="169208"/>
                                <a:chExt cx="5433072" cy="580613"/>
                              </a:xfrm>
                            </wpg:grpSpPr>
                            <wps:wsp>
                              <wps:cNvPr id="2749462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4479343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1721632" name="شكل بيضاوي 94172163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7830476"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lang w:bidi="ar-SY"/>
                                  </w:rPr>
                                </w:pPr>
                                <w:r w:rsidRPr="006F0844">
                                  <w:rPr>
                                    <w:sz w:val="40"/>
                                    <w:szCs w:val="40"/>
                                    <w:rtl/>
                                  </w:rPr>
                                  <w:t>تحديد الأهداف:</w:t>
                                </w:r>
                              </w:p>
                            </w:txbxContent>
                          </wps:txbx>
                          <wps:bodyPr wrap="square" rtlCol="1">
                            <a:spAutoFit/>
                          </wps:bodyPr>
                        </wps:wsp>
                      </wpg:grpSp>
                      <pic:pic xmlns:pic="http://schemas.openxmlformats.org/drawingml/2006/picture">
                        <pic:nvPicPr>
                          <pic:cNvPr id="524904406" name="صورة 524904406"/>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A748FB7" id="_x0000_s261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N1In8SfBwAACB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2122969197" o:spid="_x0000_s26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">
                  <v:group id="مجموعة 1492317376" o:spid="_x0000_s26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">
                    <v:group id="مجموعة 34692731" o:spid="_x0000_s26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">
                      <v:shape id="شكل حر 50" o:spid="_x0000_s26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" fillcolor="#579da5" stroked="f" strokeweight="1pt">
                        <v:stroke joinstyle="miter"/>
                      </v:roundrect>
                    </v:group>
                    <v:oval id="شكل بيضاوي 941721632" o:spid="_x0000_s26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" filled="f" strokecolor="#2b5474" strokeweight="1pt">
                      <v:stroke joinstyle="miter"/>
                    </v:oval>
                  </v:group>
                  <v:shape id="مربع نص 41" o:spid="_x0000_s2626"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" filled="f" stroked="f">
                    <v:textbox style="mso-fit-shape-to-text:t">
                      <w:txbxContent>
                        <w:p w14:paraId="04EF907E" w14:textId="6323516C" w:rsidR="00BC6615" w:rsidRPr="00767863" w:rsidRDefault="00BC6615" w:rsidP="00BC6615">
                          <w:pPr>
                            <w:pStyle w:val="a0"/>
                            <w:rPr>
                              <w:sz w:val="40"/>
                              <w:szCs w:val="40"/>
                              <w:lang w:bidi="ar-SY"/>
                            </w:rPr>
                          </w:pPr>
                          <w:r w:rsidRPr="006F0844">
                            <w:rPr>
                              <w:sz w:val="40"/>
                              <w:szCs w:val="40"/>
                              <w:rtl/>
                            </w:rPr>
                            <w:t>تحديد الأهداف:</w:t>
                          </w:r>
                        </w:p>
                      </w:txbxContent>
                    </v:textbox>
                  </v:shape>
                </v:group>
                <v:shape id="صورة 524904406" o:spid="_x0000_s262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">
                  <v:imagedata r:id="rId74" o:title=""/>
                </v:shape>
                <w10:anchorlock/>
              </v:group>
            </w:pict>
          </mc:Fallback>
        </mc:AlternateContent>
      </w:r>
    </w:p>
    <w:p w:rsidR="00FD172F" w:rsidRPr="006F0844" w:rsidRDefault="00FD172F" w:rsidP="00BC6615">
      <w:r w:rsidRPr="006F0844">
        <w:rPr>
          <w:rtl/>
        </w:rPr>
        <w:t>يجب تحديد الأهداف بوضوح في بداية المشروع أو الخطة أو الاستراتيجية، وتحديد معايير قياسية لتقييم مدى تحقيقها.</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3F4E0436" wp14:editId="4492B306">
                <wp:extent cx="5731510" cy="890905"/>
                <wp:effectExtent l="0" t="0" r="2540" b="23495"/>
                <wp:docPr id="87822240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57667801" name="مجموعة 1657667801"/>
                        <wpg:cNvGrpSpPr/>
                        <wpg:grpSpPr>
                          <a:xfrm>
                            <a:off x="0" y="0"/>
                            <a:ext cx="5731510" cy="895351"/>
                            <a:chOff x="0" y="0"/>
                            <a:chExt cx="5878196" cy="918845"/>
                          </a:xfrm>
                        </wpg:grpSpPr>
                        <wpg:grpSp>
                          <wpg:cNvPr id="1195498808" name="مجموعة 1195498808"/>
                          <wpg:cNvGrpSpPr/>
                          <wpg:grpSpPr>
                            <a:xfrm>
                              <a:off x="0" y="0"/>
                              <a:ext cx="5878196" cy="918845"/>
                              <a:chOff x="0" y="0"/>
                              <a:chExt cx="6240348" cy="919070"/>
                            </a:xfrm>
                          </wpg:grpSpPr>
                          <wpg:grpSp>
                            <wpg:cNvPr id="1494690375" name="مجموعة 1494690375"/>
                            <wpg:cNvGrpSpPr/>
                            <wpg:grpSpPr>
                              <a:xfrm>
                                <a:off x="0" y="169208"/>
                                <a:ext cx="5433072" cy="580613"/>
                                <a:chOff x="0" y="169208"/>
                                <a:chExt cx="5433072" cy="580613"/>
                              </a:xfrm>
                            </wpg:grpSpPr>
                            <wps:wsp>
                              <wps:cNvPr id="18321697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621284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0655867" name="شكل بيضاوي 110065586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4449771"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lang w:bidi="ar-SY"/>
                                  </w:rPr>
                                </w:pPr>
                                <w:r w:rsidRPr="006F0844">
                                  <w:rPr>
                                    <w:sz w:val="40"/>
                                    <w:szCs w:val="40"/>
                                    <w:rtl/>
                                  </w:rPr>
                                  <w:t>جمع البيانات:</w:t>
                                </w:r>
                              </w:p>
                            </w:txbxContent>
                          </wps:txbx>
                          <wps:bodyPr wrap="square" rtlCol="1">
                            <a:spAutoFit/>
                          </wps:bodyPr>
                        </wps:wsp>
                      </wpg:grpSp>
                      <pic:pic xmlns:pic="http://schemas.openxmlformats.org/drawingml/2006/picture">
                        <pic:nvPicPr>
                          <pic:cNvPr id="2014865388" name="صورة 2014865388"/>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F4E0436" id="_x0000_s262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eixsVoAcAAA8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1657667801" o:spid="_x0000_s26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">
                  <v:group id="مجموعة 1195498808" o:spid="_x0000_s26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">
                    <v:group id="مجموعة 1494690375" o:spid="_x0000_s26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">
                      <v:shape id="شكل حر 50" o:spid="_x0000_s26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" fillcolor="#579da5" stroked="f" strokeweight="1pt">
                        <v:stroke joinstyle="miter"/>
                      </v:roundrect>
                    </v:group>
                    <v:oval id="شكل بيضاوي 1100655867" o:spid="_x0000_s26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" filled="f" strokecolor="#2b5474" strokeweight="1pt">
                      <v:stroke joinstyle="miter"/>
                    </v:oval>
                  </v:group>
                  <v:shape id="مربع نص 41" o:spid="_x0000_s2635"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" filled="f" stroked="f">
                    <v:textbox style="mso-fit-shape-to-text:t">
                      <w:txbxContent>
                        <w:p w14:paraId="23A0161D" w14:textId="369071BA" w:rsidR="00BC6615" w:rsidRPr="00767863" w:rsidRDefault="00BC6615" w:rsidP="00BC6615">
                          <w:pPr>
                            <w:pStyle w:val="a0"/>
                            <w:rPr>
                              <w:sz w:val="40"/>
                              <w:szCs w:val="40"/>
                              <w:lang w:bidi="ar-SY"/>
                            </w:rPr>
                          </w:pPr>
                          <w:r w:rsidRPr="006F0844">
                            <w:rPr>
                              <w:sz w:val="40"/>
                              <w:szCs w:val="40"/>
                              <w:rtl/>
                            </w:rPr>
                            <w:t>جمع البيانات:</w:t>
                          </w:r>
                        </w:p>
                      </w:txbxContent>
                    </v:textbox>
                  </v:shape>
                </v:group>
                <v:shape id="صورة 2014865388" o:spid="_x0000_s263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">
                  <v:imagedata r:id="rId74" o:title=""/>
                </v:shape>
                <w10:anchorlock/>
              </v:group>
            </w:pict>
          </mc:Fallback>
        </mc:AlternateContent>
      </w:r>
    </w:p>
    <w:p w:rsidR="00FD172F" w:rsidRPr="006F0844" w:rsidRDefault="00FD172F" w:rsidP="00BC6615">
      <w:r w:rsidRPr="006F0844">
        <w:rPr>
          <w:rtl/>
        </w:rPr>
        <w:t>يتم جمع البيانات المتعلقة بالمشروع أو الخطة أو الاستراتيجية، وتحليلها لتقييم مدى تحقيق الأهداف.</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4DD72B79" wp14:editId="4AEACC30">
                <wp:extent cx="5731510" cy="890905"/>
                <wp:effectExtent l="0" t="0" r="2540" b="23495"/>
                <wp:docPr id="150219826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09467250" name="مجموعة 1909467250"/>
                        <wpg:cNvGrpSpPr/>
                        <wpg:grpSpPr>
                          <a:xfrm>
                            <a:off x="0" y="0"/>
                            <a:ext cx="5731510" cy="895351"/>
                            <a:chOff x="0" y="0"/>
                            <a:chExt cx="5878196" cy="918845"/>
                          </a:xfrm>
                        </wpg:grpSpPr>
                        <wpg:grpSp>
                          <wpg:cNvPr id="1951221533" name="مجموعة 1951221533"/>
                          <wpg:cNvGrpSpPr/>
                          <wpg:grpSpPr>
                            <a:xfrm>
                              <a:off x="0" y="0"/>
                              <a:ext cx="5878196" cy="918845"/>
                              <a:chOff x="0" y="0"/>
                              <a:chExt cx="6240348" cy="919070"/>
                            </a:xfrm>
                          </wpg:grpSpPr>
                          <wpg:grpSp>
                            <wpg:cNvPr id="1358577926" name="مجموعة 1358577926"/>
                            <wpg:cNvGrpSpPr/>
                            <wpg:grpSpPr>
                              <a:xfrm>
                                <a:off x="0" y="169208"/>
                                <a:ext cx="5433072" cy="580613"/>
                                <a:chOff x="0" y="169208"/>
                                <a:chExt cx="5433072" cy="580613"/>
                              </a:xfrm>
                            </wpg:grpSpPr>
                            <wps:wsp>
                              <wps:cNvPr id="5780396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9689230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4596375" name="شكل بيضاوي 157459637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49290547"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lang w:bidi="ar-SY"/>
                                  </w:rPr>
                                </w:pPr>
                                <w:r w:rsidRPr="006F0844">
                                  <w:rPr>
                                    <w:sz w:val="40"/>
                                    <w:szCs w:val="40"/>
                                    <w:rtl/>
                                  </w:rPr>
                                  <w:t>تحليل البيانات:</w:t>
                                </w:r>
                              </w:p>
                            </w:txbxContent>
                          </wps:txbx>
                          <wps:bodyPr wrap="square" rtlCol="1">
                            <a:spAutoFit/>
                          </wps:bodyPr>
                        </wps:wsp>
                      </wpg:grpSp>
                      <pic:pic xmlns:pic="http://schemas.openxmlformats.org/drawingml/2006/picture">
                        <pic:nvPicPr>
                          <pic:cNvPr id="245407460" name="صورة 24540746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DD72B79" id="_x0000_s263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ktJ4BZ4HAAAO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1909467250" o:spid="_x0000_s26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">
                  <v:group id="مجموعة 1951221533" o:spid="_x0000_s26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">
                    <v:group id="مجموعة 1358577926" o:spid="_x0000_s26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">
                      <v:shape id="شكل حر 50" o:spid="_x0000_s26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" fillcolor="#579da5" stroked="f" strokeweight="1pt">
                        <v:stroke joinstyle="miter"/>
                      </v:roundrect>
                    </v:group>
                    <v:oval id="شكل بيضاوي 1574596375" o:spid="_x0000_s26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" filled="f" strokecolor="#2b5474" strokeweight="1pt">
                      <v:stroke joinstyle="miter"/>
                    </v:oval>
                  </v:group>
                  <v:shape id="مربع نص 41" o:spid="_x0000_s2644"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" filled="f" stroked="f">
                    <v:textbox style="mso-fit-shape-to-text:t">
                      <w:txbxContent>
                        <w:p w14:paraId="2597BDF0" w14:textId="23C11020" w:rsidR="00BC6615" w:rsidRPr="00767863" w:rsidRDefault="00BC6615" w:rsidP="00BC6615">
                          <w:pPr>
                            <w:pStyle w:val="a0"/>
                            <w:rPr>
                              <w:sz w:val="40"/>
                              <w:szCs w:val="40"/>
                              <w:lang w:bidi="ar-SY"/>
                            </w:rPr>
                          </w:pPr>
                          <w:r w:rsidRPr="006F0844">
                            <w:rPr>
                              <w:sz w:val="40"/>
                              <w:szCs w:val="40"/>
                              <w:rtl/>
                            </w:rPr>
                            <w:t>تحليل البيانات:</w:t>
                          </w:r>
                        </w:p>
                      </w:txbxContent>
                    </v:textbox>
                  </v:shape>
                </v:group>
                <v:shape id="صورة 245407460" o:spid="_x0000_s264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">
                  <v:imagedata r:id="rId74" o:title=""/>
                </v:shape>
                <w10:anchorlock/>
              </v:group>
            </w:pict>
          </mc:Fallback>
        </mc:AlternateContent>
      </w:r>
    </w:p>
    <w:p w:rsidR="00FD172F" w:rsidRPr="006F0844" w:rsidRDefault="00FD172F" w:rsidP="00BC6615">
      <w:r w:rsidRPr="006F0844">
        <w:rPr>
          <w:rtl/>
        </w:rPr>
        <w:t>يتم تحليل البيانات المجمعة لتحديد مدى تحقيق الأهداف، وتحديد النقاط القوية والضعف في الأداء.</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w:lastRenderedPageBreak/>
        <mc:AlternateContent>
          <mc:Choice Requires="wpg">
            <w:drawing>
              <wp:inline distT="0" distB="0" distL="0" distR="0" wp14:anchorId="2EDD6B9A" wp14:editId="2CA83391">
                <wp:extent cx="5731510" cy="890905"/>
                <wp:effectExtent l="0" t="0" r="2540" b="23495"/>
                <wp:docPr id="2845160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43111192" name="مجموعة 1243111192"/>
                        <wpg:cNvGrpSpPr/>
                        <wpg:grpSpPr>
                          <a:xfrm>
                            <a:off x="0" y="0"/>
                            <a:ext cx="5731510" cy="895351"/>
                            <a:chOff x="0" y="0"/>
                            <a:chExt cx="5878196" cy="918845"/>
                          </a:xfrm>
                        </wpg:grpSpPr>
                        <wpg:grpSp>
                          <wpg:cNvPr id="920164899" name="مجموعة 920164899"/>
                          <wpg:cNvGrpSpPr/>
                          <wpg:grpSpPr>
                            <a:xfrm>
                              <a:off x="0" y="0"/>
                              <a:ext cx="5878196" cy="918845"/>
                              <a:chOff x="0" y="0"/>
                              <a:chExt cx="6240348" cy="919070"/>
                            </a:xfrm>
                          </wpg:grpSpPr>
                          <wpg:grpSp>
                            <wpg:cNvPr id="820632773" name="مجموعة 820632773"/>
                            <wpg:cNvGrpSpPr/>
                            <wpg:grpSpPr>
                              <a:xfrm>
                                <a:off x="0" y="169208"/>
                                <a:ext cx="5433072" cy="580613"/>
                                <a:chOff x="0" y="169208"/>
                                <a:chExt cx="5433072" cy="580613"/>
                              </a:xfrm>
                            </wpg:grpSpPr>
                            <wps:wsp>
                              <wps:cNvPr id="16560376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8690569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7307573" name="شكل بيضاوي 68730757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1488043"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lang w:bidi="ar-SY"/>
                                  </w:rPr>
                                </w:pPr>
                                <w:r w:rsidRPr="006F0844">
                                  <w:rPr>
                                    <w:sz w:val="40"/>
                                    <w:szCs w:val="40"/>
                                    <w:rtl/>
                                  </w:rPr>
                                  <w:t>تقييم النتائج:</w:t>
                                </w:r>
                              </w:p>
                            </w:txbxContent>
                          </wps:txbx>
                          <wps:bodyPr wrap="square" rtlCol="1">
                            <a:spAutoFit/>
                          </wps:bodyPr>
                        </wps:wsp>
                      </wpg:grpSp>
                      <pic:pic xmlns:pic="http://schemas.openxmlformats.org/drawingml/2006/picture">
                        <pic:nvPicPr>
                          <pic:cNvPr id="218076676" name="صورة 218076676"/>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EDD6B9A" id="_x0000_s264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">
                <v:group id="مجموعة 1243111192" o:spid="_x0000_s26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">
                  <v:group id="مجموعة 920164899" o:spid="_x0000_s26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">
                    <v:group id="مجموعة 820632773" o:spid="_x0000_s26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">
                      <v:shape id="شكل حر 50" o:spid="_x0000_s26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" fillcolor="#579da5" stroked="f" strokeweight="1pt">
                        <v:stroke joinstyle="miter"/>
                      </v:roundrect>
                    </v:group>
                    <v:oval id="شكل بيضاوي 687307573" o:spid="_x0000_s26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" filled="f" strokecolor="#2b5474" strokeweight="1pt">
                      <v:stroke joinstyle="miter"/>
                    </v:oval>
                  </v:group>
                  <v:shape id="مربع نص 41" o:spid="_x0000_s2653"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" filled="f" stroked="f">
                    <v:textbox style="mso-fit-shape-to-text:t">
                      <w:txbxContent>
                        <w:p w14:paraId="5E2432D0" w14:textId="0010FE12" w:rsidR="00BC6615" w:rsidRPr="00767863" w:rsidRDefault="00BC6615" w:rsidP="00BC6615">
                          <w:pPr>
                            <w:pStyle w:val="a0"/>
                            <w:rPr>
                              <w:sz w:val="40"/>
                              <w:szCs w:val="40"/>
                              <w:lang w:bidi="ar-SY"/>
                            </w:rPr>
                          </w:pPr>
                          <w:r w:rsidRPr="006F0844">
                            <w:rPr>
                              <w:sz w:val="40"/>
                              <w:szCs w:val="40"/>
                              <w:rtl/>
                            </w:rPr>
                            <w:t>تقييم النتائج:</w:t>
                          </w:r>
                        </w:p>
                      </w:txbxContent>
                    </v:textbox>
                  </v:shape>
                </v:group>
                <v:shape id="صورة 218076676" o:spid="_x0000_s265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">
                  <v:imagedata r:id="rId74" o:title=""/>
                </v:shape>
                <w10:anchorlock/>
              </v:group>
            </w:pict>
          </mc:Fallback>
        </mc:AlternateContent>
      </w:r>
    </w:p>
    <w:p w:rsidR="00FD172F" w:rsidRPr="006F0844" w:rsidRDefault="00FD172F" w:rsidP="00BC6615">
      <w:r w:rsidRPr="006F0844">
        <w:rPr>
          <w:rtl/>
        </w:rPr>
        <w:t>يتم تقييم النتائج المتحققة بالأهداف المحددة، وتحديد ما إذا كانت الأهداف قد تم تحقيقها بالكامل أم لا.</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1C48637A" wp14:editId="4BCF0B41">
                <wp:extent cx="5731510" cy="890905"/>
                <wp:effectExtent l="0" t="0" r="2540" b="23495"/>
                <wp:docPr id="112963399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37192451" name="مجموعة 2137192451"/>
                        <wpg:cNvGrpSpPr/>
                        <wpg:grpSpPr>
                          <a:xfrm>
                            <a:off x="0" y="0"/>
                            <a:ext cx="5731510" cy="895351"/>
                            <a:chOff x="0" y="0"/>
                            <a:chExt cx="5878196" cy="918845"/>
                          </a:xfrm>
                        </wpg:grpSpPr>
                        <wpg:grpSp>
                          <wpg:cNvPr id="1170705896" name="مجموعة 1170705896"/>
                          <wpg:cNvGrpSpPr/>
                          <wpg:grpSpPr>
                            <a:xfrm>
                              <a:off x="0" y="0"/>
                              <a:ext cx="5878196" cy="918845"/>
                              <a:chOff x="0" y="0"/>
                              <a:chExt cx="6240348" cy="919070"/>
                            </a:xfrm>
                          </wpg:grpSpPr>
                          <wpg:grpSp>
                            <wpg:cNvPr id="163134446" name="مجموعة 163134446"/>
                            <wpg:cNvGrpSpPr/>
                            <wpg:grpSpPr>
                              <a:xfrm>
                                <a:off x="0" y="169208"/>
                                <a:ext cx="5433072" cy="580613"/>
                                <a:chOff x="0" y="169208"/>
                                <a:chExt cx="5433072" cy="580613"/>
                              </a:xfrm>
                            </wpg:grpSpPr>
                            <wps:wsp>
                              <wps:cNvPr id="15969310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417610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54877693" name="شكل بيضاوي 185487769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94628288"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lang w:bidi="ar-SY"/>
                                  </w:rPr>
                                </w:pPr>
                                <w:r w:rsidRPr="006F0844">
                                  <w:rPr>
                                    <w:sz w:val="40"/>
                                    <w:szCs w:val="40"/>
                                    <w:rtl/>
                                  </w:rPr>
                                  <w:t>اتخاذ الإجراءات:</w:t>
                                </w:r>
                              </w:p>
                            </w:txbxContent>
                          </wps:txbx>
                          <wps:bodyPr wrap="square" rtlCol="1">
                            <a:spAutoFit/>
                          </wps:bodyPr>
                        </wps:wsp>
                      </wpg:grpSp>
                      <pic:pic xmlns:pic="http://schemas.openxmlformats.org/drawingml/2006/picture">
                        <pic:nvPicPr>
                          <pic:cNvPr id="1185593863" name="صورة 1185593863"/>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C48637A" id="_x0000_s265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TzVAooAcAAA8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2137192451" o:spid="_x0000_s26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">
                  <v:group id="مجموعة 1170705896" o:spid="_x0000_s26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">
                    <v:group id="مجموعة 163134446" o:spid="_x0000_s26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">
                      <v:shape id="شكل حر 50" o:spid="_x0000_s26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" fillcolor="#579da5" stroked="f" strokeweight="1pt">
                        <v:stroke joinstyle="miter"/>
                      </v:roundrect>
                    </v:group>
                    <v:oval id="شكل بيضاوي 1854877693" o:spid="_x0000_s26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" filled="f" strokecolor="#2b5474" strokeweight="1pt">
                      <v:stroke joinstyle="miter"/>
                    </v:oval>
                  </v:group>
                  <v:shape id="مربع نص 41" o:spid="_x0000_s2662"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" filled="f" stroked="f">
                    <v:textbox style="mso-fit-shape-to-text:t">
                      <w:txbxContent>
                        <w:p w14:paraId="59F9F336" w14:textId="209DE0F4" w:rsidR="00BC6615" w:rsidRPr="00767863" w:rsidRDefault="00BC6615" w:rsidP="00BC6615">
                          <w:pPr>
                            <w:pStyle w:val="a0"/>
                            <w:rPr>
                              <w:sz w:val="40"/>
                              <w:szCs w:val="40"/>
                              <w:lang w:bidi="ar-SY"/>
                            </w:rPr>
                          </w:pPr>
                          <w:r w:rsidRPr="006F0844">
                            <w:rPr>
                              <w:sz w:val="40"/>
                              <w:szCs w:val="40"/>
                              <w:rtl/>
                            </w:rPr>
                            <w:t>اتخاذ الإجراءات:</w:t>
                          </w:r>
                        </w:p>
                      </w:txbxContent>
                    </v:textbox>
                  </v:shape>
                </v:group>
                <v:shape id="صورة 1185593863" o:spid="_x0000_s266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">
                  <v:imagedata r:id="rId74" o:title=""/>
                </v:shape>
                <w10:anchorlock/>
              </v:group>
            </w:pict>
          </mc:Fallback>
        </mc:AlternateContent>
      </w:r>
    </w:p>
    <w:p w:rsidR="00FD172F" w:rsidRPr="006F0844" w:rsidRDefault="00FD172F" w:rsidP="00BC6615">
      <w:r w:rsidRPr="006F0844">
        <w:rPr>
          <w:rtl/>
        </w:rPr>
        <w:t>يتم اتخاذ الإجراءات اللازمة لتحسين الأداء في المستقبل، مثل إجراء تعديلات على الخطة أو الاستراتيجية، أو تدريب العاملين على المهارات اللازمة لتحقيق الأهداف، أو تحسين العمليات الداعمة.</w:t>
      </w:r>
    </w:p>
    <w:p w:rsidR="00FD172F" w:rsidRPr="00BC6615" w:rsidRDefault="00FD172F" w:rsidP="00BC6615">
      <w:r w:rsidRPr="006F0844">
        <w:rPr>
          <w:rtl/>
        </w:rPr>
        <w:t>يمكن أن تساعد عملية تقييم مدى تحقيق الأهداف على تحسين الأداء وتحقيق النجاح في المشروع أو الخطة أو الاستراتيجية المستقبلية. ومن خلال ملاحظة النقاط القوية والضعف في الأداء، يمكن تحديد المناطق التي تحتاج إلى تحسين وتطوير الاستراتيجيات المناسبة لتحقيق الأهداف المحددة بأفضل طريقة ممكنة.</w:t>
      </w:r>
    </w:p>
    <w:p w:rsidR="00FD172F" w:rsidRPr="00BC6615" w:rsidRDefault="00FD172F">
      <w:pPr>
        <w:pStyle w:val="bold"/>
        <w:keepNext/>
        <w:numPr>
          <w:ilvl w:val="0"/>
          <w:numId w:val="9"/>
        </w:numPr>
        <w:shd w:val="clear" w:color="auto" w:fill="F2F2F2" w:themeFill="background1" w:themeFillShade="F2"/>
        <w:spacing w:before="240" w:after="240"/>
        <w:jc w:val="both"/>
      </w:pPr>
      <w:r w:rsidRPr="00BC6615">
        <w:rPr>
          <w:rFonts w:hint="cs"/>
          <w:rtl/>
        </w:rPr>
        <w:t>وسائل وأدوات:</w:t>
      </w:r>
    </w:p>
    <w:p w:rsidR="00FD172F" w:rsidRPr="00BC6615" w:rsidRDefault="00BC6615" w:rsidP="00BC6615">
      <w:r>
        <w:rPr>
          <w:rFonts w:ascii="Adobe Arabic" w:hAnsi="Adobe Arabic" w:cs="Adobe Arabic"/>
          <w:noProof/>
          <w:color w:val="002060"/>
          <w:sz w:val="36"/>
          <w:szCs w:val="36"/>
        </w:rPr>
        <w:drawing>
          <wp:anchor distT="0" distB="0" distL="114300" distR="114300" simplePos="0" relativeHeight="252763136" behindDoc="0" locked="0" layoutInCell="1" allowOverlap="1" wp14:anchorId="1AE1BB24" wp14:editId="60EFA4B0">
            <wp:simplePos x="0" y="0"/>
            <wp:positionH relativeFrom="column">
              <wp:posOffset>55245</wp:posOffset>
            </wp:positionH>
            <wp:positionV relativeFrom="paragraph">
              <wp:posOffset>598998</wp:posOffset>
            </wp:positionV>
            <wp:extent cx="1224280" cy="1066165"/>
            <wp:effectExtent l="0" t="0" r="0" b="635"/>
            <wp:wrapSquare wrapText="bothSides"/>
            <wp:docPr id="679519336"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l="4860" t="4456" r="4233" b="5517"/>
                    <a:stretch/>
                  </pic:blipFill>
                  <pic:spPr bwMode="auto">
                    <a:xfrm>
                      <a:off x="0" y="0"/>
                      <a:ext cx="1224280" cy="10661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D172F" w:rsidRPr="006F0844">
        <w:rPr>
          <w:rtl/>
        </w:rPr>
        <w:t>هناك العديد من الوسائل والأدوات التي يمكن استخدامها لتقييم مدى تحقيق الأهداف، وتحديد</w:t>
      </w:r>
      <w:r w:rsidR="00FD172F">
        <w:rPr>
          <w:rFonts w:hint="cs"/>
          <w:rtl/>
        </w:rPr>
        <w:t xml:space="preserve"> </w:t>
      </w:r>
      <w:r w:rsidR="00FD172F" w:rsidRPr="006F0844">
        <w:rPr>
          <w:rtl/>
        </w:rPr>
        <w:t xml:space="preserve">نقاط </w:t>
      </w:r>
      <w:r w:rsidR="00FD172F">
        <w:rPr>
          <w:rtl/>
        </w:rPr>
        <w:t>القو</w:t>
      </w:r>
      <w:r w:rsidR="00FD172F" w:rsidRPr="006F0844">
        <w:rPr>
          <w:rtl/>
        </w:rPr>
        <w:t>ة والضعف في الأداء. ومن بين هذه الوسائل:</w:t>
      </w:r>
    </w:p>
    <w:p w:rsidR="00FD172F" w:rsidRPr="00BC6615" w:rsidRDefault="00FD172F">
      <w:pPr>
        <w:pStyle w:val="ListParagraph"/>
        <w:numPr>
          <w:ilvl w:val="0"/>
          <w:numId w:val="40"/>
        </w:numPr>
        <w:spacing w:line="360" w:lineRule="auto"/>
        <w:jc w:val="both"/>
        <w:rPr>
          <w:rFonts w:ascii="Adobe Arabic" w:hAnsi="Adobe Arabic" w:cs="Adobe Arabic"/>
          <w:color w:val="002060"/>
          <w:sz w:val="36"/>
          <w:szCs w:val="36"/>
        </w:rPr>
      </w:pPr>
      <w:r w:rsidRPr="00BC6615">
        <w:rPr>
          <w:rFonts w:ascii="Adobe Arabic" w:hAnsi="Adobe Arabic" w:cs="Adobe Arabic"/>
          <w:b/>
          <w:bCs/>
          <w:color w:val="C00000"/>
          <w:sz w:val="36"/>
          <w:szCs w:val="36"/>
          <w:rtl/>
        </w:rPr>
        <w:t>المقابلات:</w:t>
      </w:r>
      <w:r w:rsidRPr="00BC6615">
        <w:rPr>
          <w:rFonts w:ascii="Adobe Arabic" w:hAnsi="Adobe Arabic" w:cs="Adobe Arabic"/>
          <w:color w:val="C00000"/>
          <w:sz w:val="36"/>
          <w:szCs w:val="36"/>
          <w:rtl/>
        </w:rPr>
        <w:t xml:space="preserve"> </w:t>
      </w:r>
      <w:r w:rsidRPr="00BC6615">
        <w:rPr>
          <w:rFonts w:ascii="Adobe Arabic" w:hAnsi="Adobe Arabic" w:cs="Adobe Arabic"/>
          <w:color w:val="002060"/>
          <w:sz w:val="36"/>
          <w:szCs w:val="36"/>
          <w:rtl/>
        </w:rPr>
        <w:t>يمكن إجراء مقابلات مع العاملين في المشروع أو الخطة أو الاستراتيجية، وسؤالهم عن النتائج التي تم تحقيقها والمشاكل التي واجهوها، ومن ثم تحليل هذه المعلومات لتحديد مدى تحقيق الأهداف.</w:t>
      </w:r>
    </w:p>
    <w:p w:rsidR="00FD172F" w:rsidRPr="00BC6615" w:rsidRDefault="00FD172F">
      <w:pPr>
        <w:pStyle w:val="ListParagraph"/>
        <w:numPr>
          <w:ilvl w:val="0"/>
          <w:numId w:val="40"/>
        </w:numPr>
        <w:spacing w:line="360" w:lineRule="auto"/>
        <w:jc w:val="both"/>
        <w:rPr>
          <w:rFonts w:ascii="Adobe Arabic" w:hAnsi="Adobe Arabic" w:cs="Adobe Arabic"/>
          <w:color w:val="002060"/>
          <w:sz w:val="36"/>
          <w:szCs w:val="36"/>
        </w:rPr>
      </w:pPr>
      <w:r w:rsidRPr="00BC6615">
        <w:rPr>
          <w:rFonts w:ascii="Adobe Arabic" w:hAnsi="Adobe Arabic" w:cs="Adobe Arabic"/>
          <w:b/>
          <w:bCs/>
          <w:color w:val="C00000"/>
          <w:sz w:val="36"/>
          <w:szCs w:val="36"/>
          <w:rtl/>
        </w:rPr>
        <w:t>الاستبيانات:</w:t>
      </w:r>
      <w:r w:rsidRPr="00BC6615">
        <w:rPr>
          <w:rFonts w:ascii="Adobe Arabic" w:hAnsi="Adobe Arabic" w:cs="Adobe Arabic"/>
          <w:color w:val="002060"/>
          <w:sz w:val="36"/>
          <w:szCs w:val="36"/>
          <w:rtl/>
        </w:rPr>
        <w:t xml:space="preserve"> يمكن إجراء استبيانات مع الجمهور أو العملاء لجمع آرائهم وملاحظاتهم حول المشروع أو الخطة أو الاستراتيجية، ومن ثم تحليل النتائج لتحديد مدى تحقيق الأهداف.</w:t>
      </w:r>
    </w:p>
    <w:p w:rsidR="00FD172F" w:rsidRPr="00BC6615" w:rsidRDefault="00FD172F">
      <w:pPr>
        <w:pStyle w:val="ListParagraph"/>
        <w:numPr>
          <w:ilvl w:val="0"/>
          <w:numId w:val="40"/>
        </w:numPr>
        <w:spacing w:line="360" w:lineRule="auto"/>
        <w:jc w:val="both"/>
        <w:rPr>
          <w:rFonts w:ascii="Adobe Arabic" w:hAnsi="Adobe Arabic" w:cs="Adobe Arabic"/>
          <w:color w:val="002060"/>
          <w:sz w:val="36"/>
          <w:szCs w:val="36"/>
        </w:rPr>
      </w:pPr>
      <w:r w:rsidRPr="00BC6615">
        <w:rPr>
          <w:rFonts w:ascii="Adobe Arabic" w:hAnsi="Adobe Arabic" w:cs="Adobe Arabic"/>
          <w:b/>
          <w:bCs/>
          <w:color w:val="C00000"/>
          <w:sz w:val="36"/>
          <w:szCs w:val="36"/>
          <w:rtl/>
        </w:rPr>
        <w:lastRenderedPageBreak/>
        <w:t>المراجعة الداخلية:</w:t>
      </w:r>
      <w:r w:rsidRPr="00BC6615">
        <w:rPr>
          <w:rFonts w:ascii="Adobe Arabic" w:hAnsi="Adobe Arabic" w:cs="Adobe Arabic"/>
          <w:color w:val="002060"/>
          <w:sz w:val="36"/>
          <w:szCs w:val="36"/>
          <w:rtl/>
        </w:rPr>
        <w:t xml:space="preserve"> يمكن إجراء مراجعة داخلية للمشروع أو الخطة أو الاستراتيجية، وتحليل العمليات والإجراءات المتبعة وتحديد مدى فعاليتها في تحقيق الأهداف.</w:t>
      </w:r>
    </w:p>
    <w:p w:rsidR="00FD172F" w:rsidRPr="00BC6615" w:rsidRDefault="00FD172F">
      <w:pPr>
        <w:pStyle w:val="ListParagraph"/>
        <w:numPr>
          <w:ilvl w:val="0"/>
          <w:numId w:val="40"/>
        </w:numPr>
        <w:spacing w:line="360" w:lineRule="auto"/>
        <w:jc w:val="both"/>
        <w:rPr>
          <w:rFonts w:ascii="Adobe Arabic" w:hAnsi="Adobe Arabic" w:cs="Adobe Arabic"/>
          <w:color w:val="002060"/>
          <w:sz w:val="36"/>
          <w:szCs w:val="36"/>
        </w:rPr>
      </w:pPr>
      <w:r w:rsidRPr="00BC6615">
        <w:rPr>
          <w:rFonts w:ascii="Adobe Arabic" w:hAnsi="Adobe Arabic" w:cs="Adobe Arabic"/>
          <w:b/>
          <w:bCs/>
          <w:color w:val="C00000"/>
          <w:sz w:val="36"/>
          <w:szCs w:val="36"/>
          <w:rtl/>
        </w:rPr>
        <w:t>مقاييس الأداء:</w:t>
      </w:r>
      <w:r w:rsidRPr="00BC6615">
        <w:rPr>
          <w:rFonts w:ascii="Adobe Arabic" w:hAnsi="Adobe Arabic" w:cs="Adobe Arabic"/>
          <w:color w:val="002060"/>
          <w:sz w:val="36"/>
          <w:szCs w:val="36"/>
          <w:rtl/>
        </w:rPr>
        <w:t xml:space="preserve"> يمكن استخدام مقاييس الأداء المحددة مسبقاً لتقييم الأداء ومدى تحقيق الأهداف، مثل مؤشرات الأداء الرئيسية </w:t>
      </w:r>
      <w:r w:rsidRPr="00BC6615">
        <w:rPr>
          <w:rFonts w:ascii="Adobe Arabic" w:hAnsi="Adobe Arabic" w:cs="Adobe Arabic"/>
          <w:color w:val="002060"/>
          <w:sz w:val="36"/>
          <w:szCs w:val="36"/>
        </w:rPr>
        <w:t>KPIs</w:t>
      </w:r>
      <w:r w:rsidRPr="00BC6615">
        <w:rPr>
          <w:rFonts w:ascii="Adobe Arabic" w:hAnsi="Adobe Arabic" w:cs="Adobe Arabic"/>
          <w:color w:val="002060"/>
          <w:sz w:val="36"/>
          <w:szCs w:val="36"/>
          <w:rtl/>
        </w:rPr>
        <w:t>،</w:t>
      </w:r>
      <w:r w:rsidRPr="00BC6615">
        <w:rPr>
          <w:rFonts w:ascii="Adobe Arabic" w:hAnsi="Adobe Arabic" w:cs="Adobe Arabic"/>
          <w:color w:val="002060"/>
          <w:sz w:val="36"/>
          <w:szCs w:val="36"/>
        </w:rPr>
        <w:t xml:space="preserve"> </w:t>
      </w:r>
      <w:r w:rsidRPr="00BC6615">
        <w:rPr>
          <w:rFonts w:ascii="Adobe Arabic" w:hAnsi="Adobe Arabic" w:cs="Adobe Arabic"/>
          <w:color w:val="002060"/>
          <w:sz w:val="36"/>
          <w:szCs w:val="36"/>
          <w:rtl/>
        </w:rPr>
        <w:t>ومن ثم تحليل النتائج لتحديد مدى تحقيق الأهداف.</w:t>
      </w:r>
    </w:p>
    <w:p w:rsidR="00FD172F" w:rsidRPr="00BC6615" w:rsidRDefault="00FD172F">
      <w:pPr>
        <w:pStyle w:val="ListParagraph"/>
        <w:numPr>
          <w:ilvl w:val="0"/>
          <w:numId w:val="40"/>
        </w:numPr>
        <w:spacing w:line="360" w:lineRule="auto"/>
        <w:jc w:val="both"/>
        <w:rPr>
          <w:rFonts w:ascii="Adobe Arabic" w:hAnsi="Adobe Arabic" w:cs="Adobe Arabic"/>
          <w:color w:val="002060"/>
          <w:sz w:val="36"/>
          <w:szCs w:val="36"/>
        </w:rPr>
      </w:pPr>
      <w:r w:rsidRPr="00BC6615">
        <w:rPr>
          <w:rFonts w:ascii="Adobe Arabic" w:hAnsi="Adobe Arabic" w:cs="Adobe Arabic"/>
          <w:b/>
          <w:bCs/>
          <w:color w:val="C00000"/>
          <w:sz w:val="36"/>
          <w:szCs w:val="36"/>
          <w:rtl/>
        </w:rPr>
        <w:t>المراجعة الخارجية:</w:t>
      </w:r>
      <w:r w:rsidRPr="00BC6615">
        <w:rPr>
          <w:rFonts w:ascii="Adobe Arabic" w:hAnsi="Adobe Arabic" w:cs="Adobe Arabic"/>
          <w:color w:val="002060"/>
          <w:sz w:val="36"/>
          <w:szCs w:val="36"/>
          <w:rtl/>
        </w:rPr>
        <w:t xml:space="preserve"> يمكن إجراء مراجعة خارجية للمشروع أو الخطة أو الاستراتيجية من قبل خبراء في المجال، ومن ثم تحليل ملاحظاتهم وتوصياتهم لتحسين الأداء.</w:t>
      </w:r>
    </w:p>
    <w:p w:rsidR="00FD172F" w:rsidRPr="00BC6615" w:rsidRDefault="00FD172F">
      <w:pPr>
        <w:pStyle w:val="ListParagraph"/>
        <w:numPr>
          <w:ilvl w:val="0"/>
          <w:numId w:val="40"/>
        </w:numPr>
        <w:spacing w:line="360" w:lineRule="auto"/>
        <w:jc w:val="both"/>
        <w:rPr>
          <w:rFonts w:ascii="Adobe Arabic" w:hAnsi="Adobe Arabic" w:cs="Adobe Arabic"/>
          <w:color w:val="002060"/>
          <w:sz w:val="36"/>
          <w:szCs w:val="36"/>
        </w:rPr>
      </w:pPr>
      <w:r w:rsidRPr="00BC6615">
        <w:rPr>
          <w:rFonts w:ascii="Adobe Arabic" w:hAnsi="Adobe Arabic" w:cs="Adobe Arabic"/>
          <w:b/>
          <w:bCs/>
          <w:color w:val="C00000"/>
          <w:sz w:val="36"/>
          <w:szCs w:val="36"/>
          <w:rtl/>
        </w:rPr>
        <w:t>المقارنة بالمعايير العالمية:</w:t>
      </w:r>
      <w:r w:rsidRPr="00BC6615">
        <w:rPr>
          <w:rFonts w:ascii="Adobe Arabic" w:hAnsi="Adobe Arabic" w:cs="Adobe Arabic"/>
          <w:color w:val="002060"/>
          <w:sz w:val="36"/>
          <w:szCs w:val="36"/>
          <w:rtl/>
        </w:rPr>
        <w:t xml:space="preserve"> يمكن مقارنة أداء المشروع أو الخطة أو الاستراتيجية بالمعايير العالمية المتبعة في المجال، ومن ثم تحديد مدى تحقيق الأهداف بالمقارنة مع الأداء العالمي.</w:t>
      </w:r>
    </w:p>
    <w:p w:rsidR="00FD172F" w:rsidRDefault="00FD172F" w:rsidP="00BC6615">
      <w:pPr>
        <w:rPr>
          <w:b/>
          <w:bCs/>
          <w:color w:val="FF0000"/>
          <w:rtl/>
        </w:rPr>
      </w:pPr>
      <w:r w:rsidRPr="006F0844">
        <w:rPr>
          <w:rtl/>
        </w:rPr>
        <w:t>بشكل عام، يمكن استخدام أي من هذه الوسائل أو مزيج منها لتقييم مدى تحقيق الأهداف، وتحديد النقاط القوية والضعف في الأداء، وتحسين الأداء في المستقبل.</w:t>
      </w:r>
    </w:p>
    <w:p w:rsidR="00BC6615" w:rsidRDefault="00BC6615" w:rsidP="00FD172F">
      <w:pPr>
        <w:rPr>
          <w:rFonts w:ascii="Adobe Arabic" w:hAnsi="Adobe Arabic" w:cs="Adobe Arabic"/>
          <w:b/>
          <w:bCs/>
          <w:color w:val="FF0000"/>
          <w:sz w:val="40"/>
          <w:szCs w:val="40"/>
          <w:rtl/>
        </w:rPr>
      </w:pPr>
      <w:r w:rsidRPr="00BD5495">
        <w:rPr>
          <w:rFonts w:ascii="Sakkal Majalla" w:hAnsi="Sakkal Majalla"/>
          <w:noProof/>
          <w:color w:val="002060"/>
          <w:sz w:val="34"/>
        </w:rPr>
        <mc:AlternateContent>
          <mc:Choice Requires="wpg">
            <w:drawing>
              <wp:inline distT="0" distB="0" distL="0" distR="0" wp14:anchorId="3DEF9A41" wp14:editId="648DD93D">
                <wp:extent cx="5731510" cy="895350"/>
                <wp:effectExtent l="0" t="0" r="21590" b="19050"/>
                <wp:docPr id="12629539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96821291" name="صورة 1396821291"/>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0144811" name="مجموعة 150144811"/>
                        <wpg:cNvGrpSpPr/>
                        <wpg:grpSpPr>
                          <a:xfrm>
                            <a:off x="0" y="0"/>
                            <a:ext cx="5731510" cy="895350"/>
                            <a:chOff x="0" y="0"/>
                            <a:chExt cx="5878196" cy="918845"/>
                          </a:xfrm>
                        </wpg:grpSpPr>
                        <wpg:grpSp>
                          <wpg:cNvPr id="1282319627" name="مجموعة 1282319627"/>
                          <wpg:cNvGrpSpPr/>
                          <wpg:grpSpPr>
                            <a:xfrm>
                              <a:off x="0" y="0"/>
                              <a:ext cx="5878196" cy="918845"/>
                              <a:chOff x="0" y="0"/>
                              <a:chExt cx="6240348" cy="919070"/>
                            </a:xfrm>
                          </wpg:grpSpPr>
                          <wpg:grpSp>
                            <wpg:cNvPr id="899758373" name="مجموعة 899758373"/>
                            <wpg:cNvGrpSpPr/>
                            <wpg:grpSpPr>
                              <a:xfrm>
                                <a:off x="0" y="169208"/>
                                <a:ext cx="5433072" cy="580613"/>
                                <a:chOff x="0" y="169208"/>
                                <a:chExt cx="5433072" cy="580613"/>
                              </a:xfrm>
                            </wpg:grpSpPr>
                            <wps:wsp>
                              <wps:cNvPr id="191261628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22915338"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2395031" name="شكل بيضاوي 232395031"/>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85702218" name="مربع نص 41"/>
                          <wps:cNvSpPr txBox="1"/>
                          <wps:spPr>
                            <a:xfrm>
                              <a:off x="204484" y="256849"/>
                              <a:ext cx="4616071" cy="349291"/>
                            </a:xfrm>
                            <a:prstGeom prst="rect">
                              <a:avLst/>
                            </a:prstGeom>
                            <a:noFill/>
                          </wps:spPr>
                          <wps:txbx>
                            <w:txbxContent>
                              <w:p w:rsidR="00BC6615" w:rsidRPr="00BC6615" w:rsidRDefault="00BC6615" w:rsidP="00BC6615">
                                <w:pPr>
                                  <w:pStyle w:val="a0"/>
                                </w:pPr>
                                <w:r w:rsidRPr="004C6734">
                                  <w:rPr>
                                    <w:rtl/>
                                  </w:rPr>
                                  <w:t>تحديد نقاط القوة والضعف</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DEF9A41" id="_x0000_s266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">
                <v:shape id="صورة 1396821291" o:spid="_x0000_s266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">
                  <v:imagedata r:id="rId69" o:title=""/>
                </v:shape>
                <v:group id="مجموعة 150144811" o:spid="_x0000_s26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">
                  <v:group id="مجموعة 1282319627" o:spid="_x0000_s26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">
                    <v:group id="مجموعة 899758373" o:spid="_x0000_s26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">
                      <v:shape id="شكل حر 42" o:spid="_x0000_s26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6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" fillcolor="#2b5474" stroked="f" strokeweight="1pt">
                        <v:stroke joinstyle="miter"/>
                      </v:roundrect>
                    </v:group>
                    <v:oval id="شكل بيضاوي 232395031" o:spid="_x0000_s26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" filled="f" strokecolor="#579da5" strokeweight="1pt">
                      <v:stroke joinstyle="miter"/>
                    </v:oval>
                  </v:group>
                  <v:shape id="مربع نص 41" o:spid="_x0000_s2672" type="#_x0000_t202" style="position:absolute;left:2044;top:2568;width:46161;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" filled="f" stroked="f">
                    <v:textbox style="mso-fit-shape-to-text:t">
                      <w:txbxContent>
                        <w:p w14:paraId="19DC1B6C" w14:textId="0794CE0F" w:rsidR="00BC6615" w:rsidRPr="00BC6615" w:rsidRDefault="00BC6615" w:rsidP="00BC6615">
                          <w:pPr>
                            <w:pStyle w:val="a0"/>
                          </w:pPr>
                          <w:r w:rsidRPr="004C6734">
                            <w:rPr>
                              <w:rtl/>
                            </w:rPr>
                            <w:t>تحديد نقاط القوة والضعف</w:t>
                          </w:r>
                        </w:p>
                      </w:txbxContent>
                    </v:textbox>
                  </v:shape>
                </v:group>
                <w10:anchorlock/>
              </v:group>
            </w:pict>
          </mc:Fallback>
        </mc:AlternateContent>
      </w:r>
    </w:p>
    <w:p w:rsidR="00FD172F" w:rsidRDefault="00FD172F" w:rsidP="00BC6615">
      <w:pPr>
        <w:rPr>
          <w:rtl/>
        </w:rPr>
      </w:pPr>
      <w:r w:rsidRPr="006F0844">
        <w:rPr>
          <w:rtl/>
        </w:rPr>
        <w:t xml:space="preserve">إدارة الحشود تعد من المهام الحساسة والمهمة التي تتطلب مهارات وخبرات محددة لتحقيق الأهداف المرجوة بشكل فعال وناجح. </w:t>
      </w:r>
    </w:p>
    <w:p w:rsidR="00FD172F" w:rsidRPr="00BC6615" w:rsidRDefault="00F9337C" w:rsidP="00BC6615">
      <w:pPr>
        <w:rPr>
          <w:color w:val="C00000"/>
        </w:rPr>
      </w:pPr>
      <w:hyperlink r:id="rId122" w:history="1">
        <w:r w:rsidR="00FD172F" w:rsidRPr="00F9337C">
          <w:rPr>
            <w:rStyle w:val="Hyperlink"/>
            <w:rtl/>
          </w:rPr>
          <w:t>ويمكن تحديد نقاط القوة والضعف في عملية إدارة الحشود من خلال النقاط التالية:</w:t>
        </w:r>
      </w:hyperlink>
      <w:bookmarkStart w:id="5" w:name="_GoBack"/>
      <w:bookmarkEnd w:id="5"/>
    </w:p>
    <w:p w:rsidR="00FD172F" w:rsidRDefault="00FD172F">
      <w:pPr>
        <w:pStyle w:val="bold"/>
        <w:numPr>
          <w:ilvl w:val="0"/>
          <w:numId w:val="41"/>
        </w:numPr>
        <w:shd w:val="clear" w:color="auto" w:fill="F2F2F2" w:themeFill="background1" w:themeFillShade="F2"/>
        <w:spacing w:before="240" w:after="240"/>
        <w:jc w:val="both"/>
        <w:rPr>
          <w:color w:val="002060"/>
        </w:rPr>
      </w:pPr>
      <w:r w:rsidRPr="00BC6615">
        <w:rPr>
          <w:color w:val="002060"/>
          <w:rtl/>
        </w:rPr>
        <w:t>نقاط القوة:</w:t>
      </w:r>
    </w:p>
    <w:p w:rsidR="00BC6615" w:rsidRDefault="00BC6615" w:rsidP="00BC6615">
      <w:pPr>
        <w:pStyle w:val="bold"/>
        <w:spacing w:before="240" w:after="240"/>
        <w:jc w:val="both"/>
        <w:rPr>
          <w:color w:val="002060"/>
          <w:rtl/>
        </w:rPr>
      </w:pPr>
      <w:r w:rsidRPr="00DF4750">
        <w:rPr>
          <w:b/>
          <w:bCs w:val="0"/>
          <w:noProof/>
        </w:rPr>
        <mc:AlternateContent>
          <mc:Choice Requires="wpg">
            <w:drawing>
              <wp:inline distT="0" distB="0" distL="0" distR="0" wp14:anchorId="5531D818" wp14:editId="30D3E92E">
                <wp:extent cx="5549265" cy="1223645"/>
                <wp:effectExtent l="0" t="0" r="0" b="0"/>
                <wp:docPr id="784810" name="مجموعة 15"/>
                <wp:cNvGraphicFramePr/>
                <a:graphic xmlns:a="http://schemas.openxmlformats.org/drawingml/2006/main">
                  <a:graphicData uri="http://schemas.microsoft.com/office/word/2010/wordprocessingGroup">
                    <wpg:wgp>
                      <wpg:cNvGrpSpPr/>
                      <wpg:grpSpPr>
                        <a:xfrm>
                          <a:off x="0" y="0"/>
                          <a:ext cx="5549265" cy="1223645"/>
                          <a:chOff x="0" y="0"/>
                          <a:chExt cx="11686755" cy="2578103"/>
                        </a:xfrm>
                      </wpg:grpSpPr>
                      <pic:pic xmlns:pic="http://schemas.openxmlformats.org/drawingml/2006/picture">
                        <pic:nvPicPr>
                          <pic:cNvPr id="784811" name="صورة 784811"/>
                          <pic:cNvPicPr>
                            <a:picLocks noChangeAspect="1"/>
                          </pic:cNvPicPr>
                        </pic:nvPicPr>
                        <pic:blipFill rotWithShape="1">
                          <a:blip r:embed="rId77" cstate="print">
                            <a:extLst>
                              <a:ext uri="{28A0092B-C50C-407E-A947-70E740481C1C}">
                                <a14:useLocalDpi xmlns:a14="http://schemas.microsoft.com/office/drawing/2010/main" val="0"/>
                              </a:ext>
                            </a:extLst>
                          </a:blip>
                          <a:srcRect l="9226" t="9721" r="9226" b="9723"/>
                          <a:stretch/>
                        </pic:blipFill>
                        <pic:spPr>
                          <a:xfrm>
                            <a:off x="3122488" y="2"/>
                            <a:ext cx="2609850" cy="2578101"/>
                          </a:xfrm>
                          <a:prstGeom prst="rect">
                            <a:avLst/>
                          </a:prstGeom>
                        </pic:spPr>
                      </pic:pic>
                      <wps:wsp>
                        <wps:cNvPr id="784812" name="مربع نص 83"/>
                        <wps:cNvSpPr txBox="1"/>
                        <wps:spPr>
                          <a:xfrm>
                            <a:off x="3333582" y="240819"/>
                            <a:ext cx="2158669" cy="2287782"/>
                          </a:xfrm>
                          <a:prstGeom prst="rect">
                            <a:avLst/>
                          </a:prstGeom>
                          <a:noFill/>
                        </wps:spPr>
                        <wps:txbx>
                          <w:txbxContent>
                            <w:p w:rsidR="00BC6615" w:rsidRPr="00145582" w:rsidRDefault="00BC6615" w:rsidP="00BB6EA6">
                              <w:pPr>
                                <w:pStyle w:val="NormalWeb"/>
                                <w:bidi/>
                                <w:spacing w:before="0" w:beforeAutospacing="0" w:after="0" w:afterAutospacing="0"/>
                                <w:jc w:val="center"/>
                                <w:rPr>
                                  <w:rFonts w:ascii="Adobe Arabic" w:hAnsi="Adobe Arabic" w:cs="Adobe Arabic"/>
                                  <w:b/>
                                  <w:bCs/>
                                  <w:sz w:val="36"/>
                                  <w:szCs w:val="36"/>
                                  <w:rtl/>
                                </w:rPr>
                              </w:pPr>
                              <w:r w:rsidRPr="00BC6615">
                                <w:rPr>
                                  <w:rFonts w:ascii="Adobe Arabic" w:hAnsi="Adobe Arabic" w:cs="Adobe Arabic"/>
                                  <w:b/>
                                  <w:bCs/>
                                  <w:color w:val="002060"/>
                                  <w:sz w:val="36"/>
                                  <w:szCs w:val="36"/>
                                  <w:rtl/>
                                  <w:lang w:bidi="ar-SY"/>
                                </w:rPr>
                                <w:t xml:space="preserve">القدرة على التعامل مع المواقف </w:t>
                              </w:r>
                              <w:r w:rsidRPr="00BB6EA6">
                                <w:rPr>
                                  <w:rFonts w:ascii="Adobe Arabic" w:hAnsi="Adobe Arabic" w:cs="Adobe Arabic"/>
                                  <w:b/>
                                  <w:bCs/>
                                  <w:color w:val="002060"/>
                                  <w:sz w:val="36"/>
                                  <w:szCs w:val="36"/>
                                  <w:rtl/>
                                  <w:lang w:bidi="ar-SY"/>
                                </w:rPr>
                                <w:t>الطارئة</w:t>
                              </w:r>
                            </w:p>
                          </w:txbxContent>
                        </wps:txbx>
                        <wps:bodyPr wrap="square" rtlCol="1">
                          <a:noAutofit/>
                        </wps:bodyPr>
                      </wps:wsp>
                      <pic:pic xmlns:pic="http://schemas.openxmlformats.org/drawingml/2006/picture">
                        <pic:nvPicPr>
                          <pic:cNvPr id="784813" name="صورة 784813"/>
                          <pic:cNvPicPr>
                            <a:picLocks noChangeAspect="1"/>
                          </pic:cNvPicPr>
                        </pic:nvPicPr>
                        <pic:blipFill rotWithShape="1">
                          <a:blip r:embed="rId77" cstate="print">
                            <a:duotone>
                              <a:prstClr val="black"/>
                              <a:schemeClr val="tx2">
                                <a:tint val="45000"/>
                                <a:satMod val="400000"/>
                              </a:schemeClr>
                            </a:duotone>
                            <a:extLst>
                              <a:ext uri="{28A0092B-C50C-407E-A947-70E740481C1C}">
                                <a14:useLocalDpi xmlns:a14="http://schemas.microsoft.com/office/drawing/2010/main" val="0"/>
                              </a:ext>
                            </a:extLst>
                          </a:blip>
                          <a:srcRect l="9226" t="9721" r="9226" b="9723"/>
                          <a:stretch/>
                        </pic:blipFill>
                        <pic:spPr>
                          <a:xfrm>
                            <a:off x="6099697" y="2"/>
                            <a:ext cx="2609850" cy="2578100"/>
                          </a:xfrm>
                          <a:prstGeom prst="rect">
                            <a:avLst/>
                          </a:prstGeom>
                        </pic:spPr>
                      </pic:pic>
                      <pic:pic xmlns:pic="http://schemas.openxmlformats.org/drawingml/2006/picture">
                        <pic:nvPicPr>
                          <pic:cNvPr id="784814" name="صورة 784814"/>
                          <pic:cNvPicPr>
                            <a:picLocks noChangeAspect="1"/>
                          </pic:cNvPicPr>
                        </pic:nvPicPr>
                        <pic:blipFill rotWithShape="1">
                          <a:blip r:embed="rId77" cstate="print">
                            <a:duotone>
                              <a:prstClr val="black"/>
                              <a:schemeClr val="accent3">
                                <a:tint val="45000"/>
                                <a:satMod val="400000"/>
                              </a:schemeClr>
                            </a:duotone>
                            <a:extLst>
                              <a:ext uri="{28A0092B-C50C-407E-A947-70E740481C1C}">
                                <a14:useLocalDpi xmlns:a14="http://schemas.microsoft.com/office/drawing/2010/main" val="0"/>
                              </a:ext>
                            </a:extLst>
                          </a:blip>
                          <a:srcRect l="9226" t="9721" r="9226" b="9723"/>
                          <a:stretch/>
                        </pic:blipFill>
                        <pic:spPr>
                          <a:xfrm>
                            <a:off x="9076905" y="0"/>
                            <a:ext cx="2609850" cy="2578101"/>
                          </a:xfrm>
                          <a:prstGeom prst="rect">
                            <a:avLst/>
                          </a:prstGeom>
                        </pic:spPr>
                      </pic:pic>
                      <wps:wsp>
                        <wps:cNvPr id="784815" name="مربع نص 88"/>
                        <wps:cNvSpPr txBox="1"/>
                        <wps:spPr>
                          <a:xfrm>
                            <a:off x="6123323" y="873074"/>
                            <a:ext cx="2466977" cy="1431572"/>
                          </a:xfrm>
                          <a:prstGeom prst="rect">
                            <a:avLst/>
                          </a:prstGeom>
                          <a:noFill/>
                        </wps:spPr>
                        <wps:txbx>
                          <w:txbxContent>
                            <w:p w:rsidR="00BC6615" w:rsidRPr="00145582" w:rsidRDefault="00BC6615" w:rsidP="00BC6615">
                              <w:pPr>
                                <w:pStyle w:val="NormalWeb"/>
                                <w:bidi/>
                                <w:spacing w:before="0" w:beforeAutospacing="0" w:after="0" w:afterAutospacing="0"/>
                                <w:jc w:val="center"/>
                                <w:rPr>
                                  <w:rFonts w:ascii="Adobe Arabic" w:hAnsi="Adobe Arabic" w:cs="Adobe Arabic"/>
                                  <w:b/>
                                  <w:bCs/>
                                  <w:color w:val="002060"/>
                                  <w:sz w:val="36"/>
                                  <w:szCs w:val="36"/>
                                  <w:rtl/>
                                  <w:lang w:bidi="ar-SY"/>
                                </w:rPr>
                              </w:pPr>
                              <w:r w:rsidRPr="00BC6615">
                                <w:rPr>
                                  <w:rFonts w:ascii="Adobe Arabic" w:hAnsi="Adobe Arabic" w:cs="Adobe Arabic"/>
                                  <w:b/>
                                  <w:bCs/>
                                  <w:color w:val="002060"/>
                                  <w:sz w:val="36"/>
                                  <w:szCs w:val="36"/>
                                  <w:rtl/>
                                  <w:lang w:bidi="ar-SY"/>
                                </w:rPr>
                                <w:t>العمل الجماعي</w:t>
                              </w:r>
                            </w:p>
                          </w:txbxContent>
                        </wps:txbx>
                        <wps:bodyPr wrap="square" rtlCol="1">
                          <a:noAutofit/>
                        </wps:bodyPr>
                      </wps:wsp>
                      <wps:wsp>
                        <wps:cNvPr id="784816" name="مربع نص 89"/>
                        <wps:cNvSpPr txBox="1"/>
                        <wps:spPr>
                          <a:xfrm>
                            <a:off x="9147184" y="702939"/>
                            <a:ext cx="2466977" cy="1341858"/>
                          </a:xfrm>
                          <a:prstGeom prst="rect">
                            <a:avLst/>
                          </a:prstGeom>
                          <a:noFill/>
                        </wps:spPr>
                        <wps:txbx>
                          <w:txbxContent>
                            <w:p w:rsidR="00BC6615" w:rsidRPr="00145582" w:rsidRDefault="00BC6615" w:rsidP="00BC6615">
                              <w:pPr>
                                <w:pStyle w:val="NormalWeb"/>
                                <w:bidi/>
                                <w:spacing w:before="0" w:beforeAutospacing="0" w:after="0" w:afterAutospacing="0"/>
                                <w:jc w:val="center"/>
                                <w:rPr>
                                  <w:rFonts w:ascii="Adobe Arabic" w:hAnsi="Adobe Arabic" w:cs="Adobe Arabic"/>
                                  <w:b/>
                                  <w:bCs/>
                                  <w:color w:val="002060"/>
                                  <w:sz w:val="36"/>
                                  <w:szCs w:val="36"/>
                                  <w:lang w:bidi="ar-SY"/>
                                </w:rPr>
                              </w:pPr>
                              <w:r w:rsidRPr="00BC6615">
                                <w:rPr>
                                  <w:rFonts w:ascii="Adobe Arabic" w:hAnsi="Adobe Arabic" w:cs="Adobe Arabic"/>
                                  <w:b/>
                                  <w:bCs/>
                                  <w:color w:val="002060"/>
                                  <w:sz w:val="36"/>
                                  <w:szCs w:val="36"/>
                                  <w:rtl/>
                                  <w:lang w:bidi="ar-SY"/>
                                </w:rPr>
                                <w:t>القدرة على التخطيط</w:t>
                              </w:r>
                            </w:p>
                          </w:txbxContent>
                        </wps:txbx>
                        <wps:bodyPr wrap="square" rtlCol="1">
                          <a:noAutofit/>
                        </wps:bodyPr>
                      </wps:wsp>
                      <pic:pic xmlns:pic="http://schemas.openxmlformats.org/drawingml/2006/picture">
                        <pic:nvPicPr>
                          <pic:cNvPr id="784817" name="صورة 784817"/>
                          <pic:cNvPicPr>
                            <a:picLocks noChangeAspect="1"/>
                          </pic:cNvPicPr>
                        </pic:nvPicPr>
                        <pic:blipFill rotWithShape="1">
                          <a:blip r:embed="rId77" cstate="print">
                            <a:grayscl/>
                            <a:extLst>
                              <a:ext uri="{28A0092B-C50C-407E-A947-70E740481C1C}">
                                <a14:useLocalDpi xmlns:a14="http://schemas.microsoft.com/office/drawing/2010/main" val="0"/>
                              </a:ext>
                            </a:extLst>
                          </a:blip>
                          <a:srcRect l="9226" t="9721" r="9226" b="9723"/>
                          <a:stretch/>
                        </pic:blipFill>
                        <pic:spPr>
                          <a:xfrm>
                            <a:off x="0" y="0"/>
                            <a:ext cx="2609850" cy="2578101"/>
                          </a:xfrm>
                          <a:prstGeom prst="rect">
                            <a:avLst/>
                          </a:prstGeom>
                        </pic:spPr>
                      </pic:pic>
                      <wps:wsp>
                        <wps:cNvPr id="784818" name="مربع نص 88"/>
                        <wps:cNvSpPr txBox="1"/>
                        <wps:spPr>
                          <a:xfrm>
                            <a:off x="50237" y="746110"/>
                            <a:ext cx="2466977" cy="1399204"/>
                          </a:xfrm>
                          <a:prstGeom prst="rect">
                            <a:avLst/>
                          </a:prstGeom>
                          <a:noFill/>
                        </wps:spPr>
                        <wps:txbx>
                          <w:txbxContent>
                            <w:p w:rsidR="00BC6615" w:rsidRPr="00145582" w:rsidRDefault="00BC6615" w:rsidP="00BC6615">
                              <w:pPr>
                                <w:pStyle w:val="NormalWeb"/>
                                <w:bidi/>
                                <w:spacing w:before="0" w:beforeAutospacing="0" w:after="0" w:afterAutospacing="0"/>
                                <w:jc w:val="center"/>
                                <w:rPr>
                                  <w:rFonts w:ascii="Adobe Arabic" w:hAnsi="Adobe Arabic" w:cs="Adobe Arabic"/>
                                  <w:b/>
                                  <w:bCs/>
                                  <w:color w:val="002060"/>
                                  <w:sz w:val="36"/>
                                  <w:szCs w:val="36"/>
                                  <w:rtl/>
                                  <w:lang w:bidi="ar-SY"/>
                                </w:rPr>
                              </w:pPr>
                              <w:r w:rsidRPr="00BC6615">
                                <w:rPr>
                                  <w:rFonts w:ascii="Adobe Arabic" w:hAnsi="Adobe Arabic" w:cs="Adobe Arabic"/>
                                  <w:b/>
                                  <w:bCs/>
                                  <w:color w:val="002060"/>
                                  <w:sz w:val="36"/>
                                  <w:szCs w:val="36"/>
                                  <w:rtl/>
                                  <w:lang w:bidi="ar-SY"/>
                                </w:rPr>
                                <w:t>القدرة على التحليل والتقييم</w:t>
                              </w:r>
                            </w:p>
                          </w:txbxContent>
                        </wps:txbx>
                        <wps:bodyPr wrap="square" rtlCol="1">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531D818" id="مجموعة 15" o:spid="_x0000_s2673" style="width:436.95pt;height:96.35pt;mso-position-horizontal-relative:char;mso-position-vertical-relative:line" coordsize="116867,25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">
                <v:shape id="صورة 784811" o:spid="_x0000_s2674" type="#_x0000_t75" style="position:absolute;left:31224;width:26099;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">
                  <v:imagedata r:id="rId78" o:title="" croptop="6371f" cropbottom="6372f" cropleft="6046f" cropright="6046f"/>
                </v:shape>
                <v:shape id="مربع نص 83" o:spid="_x0000_s2675" type="#_x0000_t202" style="position:absolute;left:33335;top:2408;width:21587;height:22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" filled="f" stroked="f">
                  <v:textbox>
                    <w:txbxContent>
                      <w:p w14:paraId="765BC596" w14:textId="05A28018" w:rsidR="00BC6615" w:rsidRPr="00145582" w:rsidRDefault="00BC6615" w:rsidP="00BB6EA6">
                        <w:pPr>
                          <w:pStyle w:val="NormalWeb"/>
                          <w:bidi/>
                          <w:spacing w:before="0" w:beforeAutospacing="0" w:after="0" w:afterAutospacing="0"/>
                          <w:jc w:val="center"/>
                          <w:rPr>
                            <w:rFonts w:ascii="Adobe Arabic" w:hAnsi="Adobe Arabic" w:cs="Adobe Arabic"/>
                            <w:b/>
                            <w:bCs/>
                            <w:sz w:val="36"/>
                            <w:szCs w:val="36"/>
                            <w:rtl/>
                          </w:rPr>
                        </w:pPr>
                        <w:r w:rsidRPr="00BC6615">
                          <w:rPr>
                            <w:rFonts w:ascii="Adobe Arabic" w:hAnsi="Adobe Arabic" w:cs="Adobe Arabic"/>
                            <w:b/>
                            <w:bCs/>
                            <w:color w:val="002060"/>
                            <w:sz w:val="36"/>
                            <w:szCs w:val="36"/>
                            <w:rtl/>
                            <w:lang w:bidi="ar-SY"/>
                          </w:rPr>
                          <w:t xml:space="preserve">القدرة على التعامل مع المواقف </w:t>
                        </w:r>
                        <w:r w:rsidRPr="00BB6EA6">
                          <w:rPr>
                            <w:rFonts w:ascii="Adobe Arabic" w:hAnsi="Adobe Arabic" w:cs="Adobe Arabic"/>
                            <w:b/>
                            <w:bCs/>
                            <w:color w:val="002060"/>
                            <w:sz w:val="36"/>
                            <w:szCs w:val="36"/>
                            <w:rtl/>
                            <w:lang w:bidi="ar-SY"/>
                          </w:rPr>
                          <w:t>الطارئة</w:t>
                        </w:r>
                      </w:p>
                    </w:txbxContent>
                  </v:textbox>
                </v:shape>
                <v:shape id="صورة 784813" o:spid="_x0000_s2676" type="#_x0000_t75" style="position:absolute;left:60996;width:26099;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">
                  <v:imagedata r:id="rId78" o:title="" croptop="6371f" cropbottom="6372f" cropleft="6046f" cropright="6046f" recolortarget="black"/>
                </v:shape>
                <v:shape id="صورة 784814" o:spid="_x0000_s2677" type="#_x0000_t75" style="position:absolute;left:90769;width:26098;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">
                  <v:imagedata r:id="rId78" o:title="" croptop="6371f" cropbottom="6372f" cropleft="6046f" cropright="6046f" recolortarget="black"/>
                </v:shape>
                <v:shape id="مربع نص 88" o:spid="_x0000_s2678" type="#_x0000_t202" style="position:absolute;left:61233;top:8730;width:24670;height:14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" filled="f" stroked="f">
                  <v:textbox>
                    <w:txbxContent>
                      <w:p w14:paraId="61192647" w14:textId="2E5B6B1A" w:rsidR="00BC6615" w:rsidRPr="00145582" w:rsidRDefault="00BC6615" w:rsidP="00BC6615">
                        <w:pPr>
                          <w:pStyle w:val="NormalWeb"/>
                          <w:bidi/>
                          <w:spacing w:before="0" w:beforeAutospacing="0" w:after="0" w:afterAutospacing="0"/>
                          <w:jc w:val="center"/>
                          <w:rPr>
                            <w:rFonts w:ascii="Adobe Arabic" w:hAnsi="Adobe Arabic" w:cs="Adobe Arabic"/>
                            <w:b/>
                            <w:bCs/>
                            <w:color w:val="002060"/>
                            <w:sz w:val="36"/>
                            <w:szCs w:val="36"/>
                            <w:rtl/>
                            <w:lang w:bidi="ar-SY"/>
                          </w:rPr>
                        </w:pPr>
                        <w:r w:rsidRPr="00BC6615">
                          <w:rPr>
                            <w:rFonts w:ascii="Adobe Arabic" w:hAnsi="Adobe Arabic" w:cs="Adobe Arabic"/>
                            <w:b/>
                            <w:bCs/>
                            <w:color w:val="002060"/>
                            <w:sz w:val="36"/>
                            <w:szCs w:val="36"/>
                            <w:rtl/>
                            <w:lang w:bidi="ar-SY"/>
                          </w:rPr>
                          <w:t>العمل الجماعي</w:t>
                        </w:r>
                      </w:p>
                    </w:txbxContent>
                  </v:textbox>
                </v:shape>
                <v:shape id="مربع نص 89" o:spid="_x0000_s2679" type="#_x0000_t202" style="position:absolute;left:91471;top:7029;width:24670;height:13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" filled="f" stroked="f">
                  <v:textbox>
                    <w:txbxContent>
                      <w:p w14:paraId="17B1EFE5" w14:textId="663EA308" w:rsidR="00BC6615" w:rsidRPr="00145582" w:rsidRDefault="00BC6615" w:rsidP="00BC6615">
                        <w:pPr>
                          <w:pStyle w:val="NormalWeb"/>
                          <w:bidi/>
                          <w:spacing w:before="0" w:beforeAutospacing="0" w:after="0" w:afterAutospacing="0"/>
                          <w:jc w:val="center"/>
                          <w:rPr>
                            <w:rFonts w:ascii="Adobe Arabic" w:hAnsi="Adobe Arabic" w:cs="Adobe Arabic"/>
                            <w:b/>
                            <w:bCs/>
                            <w:color w:val="002060"/>
                            <w:sz w:val="36"/>
                            <w:szCs w:val="36"/>
                            <w:lang w:bidi="ar-SY"/>
                          </w:rPr>
                        </w:pPr>
                        <w:r w:rsidRPr="00BC6615">
                          <w:rPr>
                            <w:rFonts w:ascii="Adobe Arabic" w:hAnsi="Adobe Arabic" w:cs="Adobe Arabic"/>
                            <w:b/>
                            <w:bCs/>
                            <w:color w:val="002060"/>
                            <w:sz w:val="36"/>
                            <w:szCs w:val="36"/>
                            <w:rtl/>
                            <w:lang w:bidi="ar-SY"/>
                          </w:rPr>
                          <w:t>القدرة على التخطيط</w:t>
                        </w:r>
                      </w:p>
                    </w:txbxContent>
                  </v:textbox>
                </v:shape>
                <v:shape id="صورة 784817" o:spid="_x0000_s2680" type="#_x0000_t75" style="position:absolute;width:26098;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">
                  <v:imagedata r:id="rId78" o:title="" croptop="6371f" cropbottom="6372f" cropleft="6046f" cropright="6046f" grayscale="t"/>
                </v:shape>
                <v:shape id="مربع نص 88" o:spid="_x0000_s2681" type="#_x0000_t202" style="position:absolute;left:502;top:7461;width:24670;height:139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" filled="f" stroked="f">
                  <v:textbox>
                    <w:txbxContent>
                      <w:p w14:paraId="42B7C1BA" w14:textId="7D61A59D" w:rsidR="00BC6615" w:rsidRPr="00145582" w:rsidRDefault="00BC6615" w:rsidP="00BC6615">
                        <w:pPr>
                          <w:pStyle w:val="NormalWeb"/>
                          <w:bidi/>
                          <w:spacing w:before="0" w:beforeAutospacing="0" w:after="0" w:afterAutospacing="0"/>
                          <w:jc w:val="center"/>
                          <w:rPr>
                            <w:rFonts w:ascii="Adobe Arabic" w:hAnsi="Adobe Arabic" w:cs="Adobe Arabic"/>
                            <w:b/>
                            <w:bCs/>
                            <w:color w:val="002060"/>
                            <w:sz w:val="36"/>
                            <w:szCs w:val="36"/>
                            <w:rtl/>
                            <w:lang w:bidi="ar-SY"/>
                          </w:rPr>
                        </w:pPr>
                        <w:r w:rsidRPr="00BC6615">
                          <w:rPr>
                            <w:rFonts w:ascii="Adobe Arabic" w:hAnsi="Adobe Arabic" w:cs="Adobe Arabic"/>
                            <w:b/>
                            <w:bCs/>
                            <w:color w:val="002060"/>
                            <w:sz w:val="36"/>
                            <w:szCs w:val="36"/>
                            <w:rtl/>
                            <w:lang w:bidi="ar-SY"/>
                          </w:rPr>
                          <w:t>القدرة على التحليل والتقييم</w:t>
                        </w:r>
                      </w:p>
                    </w:txbxContent>
                  </v:textbox>
                </v:shape>
                <w10:anchorlock/>
              </v:group>
            </w:pict>
          </mc:Fallback>
        </mc:AlternateContent>
      </w:r>
    </w:p>
    <w:p w:rsidR="00BC6615" w:rsidRPr="00BC6615" w:rsidRDefault="00BC6615" w:rsidP="00BC6615">
      <w:pPr>
        <w:pStyle w:val="bold"/>
        <w:spacing w:before="240" w:after="240"/>
        <w:jc w:val="both"/>
        <w:rPr>
          <w:color w:val="002060"/>
        </w:rPr>
      </w:pPr>
      <w:r w:rsidRPr="00BC6615">
        <w:rPr>
          <w:noProof/>
          <w:sz w:val="40"/>
          <w:szCs w:val="40"/>
          <w:rtl/>
        </w:rPr>
        <w:lastRenderedPageBreak/>
        <mc:AlternateContent>
          <mc:Choice Requires="wpg">
            <w:drawing>
              <wp:inline distT="0" distB="0" distL="0" distR="0" wp14:anchorId="1F3481AA" wp14:editId="4CA55264">
                <wp:extent cx="5731510" cy="890905"/>
                <wp:effectExtent l="0" t="0" r="2540" b="23495"/>
                <wp:docPr id="673828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756196508" name="مجموعة 1756196508"/>
                        <wpg:cNvGrpSpPr/>
                        <wpg:grpSpPr>
                          <a:xfrm>
                            <a:off x="0" y="0"/>
                            <a:ext cx="5731510" cy="895351"/>
                            <a:chOff x="0" y="0"/>
                            <a:chExt cx="5878196" cy="918845"/>
                          </a:xfrm>
                        </wpg:grpSpPr>
                        <wpg:grpSp>
                          <wpg:cNvPr id="2009558816" name="مجموعة 2009558816"/>
                          <wpg:cNvGrpSpPr/>
                          <wpg:grpSpPr>
                            <a:xfrm>
                              <a:off x="0" y="0"/>
                              <a:ext cx="5878196" cy="918845"/>
                              <a:chOff x="0" y="0"/>
                              <a:chExt cx="6240348" cy="919070"/>
                            </a:xfrm>
                          </wpg:grpSpPr>
                          <wpg:grpSp>
                            <wpg:cNvPr id="527353429" name="مجموعة 527353429"/>
                            <wpg:cNvGrpSpPr/>
                            <wpg:grpSpPr>
                              <a:xfrm>
                                <a:off x="0" y="169208"/>
                                <a:ext cx="5433072" cy="580613"/>
                                <a:chOff x="0" y="169208"/>
                                <a:chExt cx="5433072" cy="580613"/>
                              </a:xfrm>
                            </wpg:grpSpPr>
                            <wps:wsp>
                              <wps:cNvPr id="19243778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956013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3225814" name="شكل بيضاوي 190322581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8404471"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lang w:bidi="ar-SY"/>
                                  </w:rPr>
                                </w:pPr>
                                <w:r w:rsidRPr="006F0844">
                                  <w:rPr>
                                    <w:sz w:val="40"/>
                                    <w:szCs w:val="40"/>
                                    <w:rtl/>
                                  </w:rPr>
                                  <w:t>القدرة على التخطيط:</w:t>
                                </w:r>
                              </w:p>
                            </w:txbxContent>
                          </wps:txbx>
                          <wps:bodyPr wrap="square" rtlCol="1">
                            <a:spAutoFit/>
                          </wps:bodyPr>
                        </wps:wsp>
                      </wpg:grpSp>
                      <pic:pic xmlns:pic="http://schemas.openxmlformats.org/drawingml/2006/picture">
                        <pic:nvPicPr>
                          <pic:cNvPr id="1066281538" name="صورة 1066281538"/>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F3481AA" id="_x0000_s268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">
                <v:group id="مجموعة 1756196508" o:spid="_x0000_s26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">
                  <v:group id="مجموعة 2009558816" o:spid="_x0000_s26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">
                    <v:group id="مجموعة 527353429" o:spid="_x0000_s26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">
                      <v:shape id="شكل حر 50" o:spid="_x0000_s26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" fillcolor="#579da5" stroked="f" strokeweight="1pt">
                        <v:stroke joinstyle="miter"/>
                      </v:roundrect>
                    </v:group>
                    <v:oval id="شكل بيضاوي 1903225814" o:spid="_x0000_s26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" filled="f" strokecolor="#2b5474" strokeweight="1pt">
                      <v:stroke joinstyle="miter"/>
                    </v:oval>
                  </v:group>
                  <v:shape id="مربع نص 41" o:spid="_x0000_s2689"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" filled="f" stroked="f">
                    <v:textbox style="mso-fit-shape-to-text:t">
                      <w:txbxContent>
                        <w:p w14:paraId="6133DF23" w14:textId="221EB80E" w:rsidR="00BC6615" w:rsidRPr="00767863" w:rsidRDefault="00BC6615" w:rsidP="00BC6615">
                          <w:pPr>
                            <w:pStyle w:val="a0"/>
                            <w:rPr>
                              <w:sz w:val="40"/>
                              <w:szCs w:val="40"/>
                              <w:lang w:bidi="ar-SY"/>
                            </w:rPr>
                          </w:pPr>
                          <w:r w:rsidRPr="006F0844">
                            <w:rPr>
                              <w:sz w:val="40"/>
                              <w:szCs w:val="40"/>
                              <w:rtl/>
                            </w:rPr>
                            <w:t>القدرة على التخطيط:</w:t>
                          </w:r>
                        </w:p>
                      </w:txbxContent>
                    </v:textbox>
                  </v:shape>
                </v:group>
                <v:shape id="صورة 1066281538" o:spid="_x0000_s269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">
                  <v:imagedata r:id="rId74" o:title=""/>
                </v:shape>
                <w10:anchorlock/>
              </v:group>
            </w:pict>
          </mc:Fallback>
        </mc:AlternateContent>
      </w:r>
    </w:p>
    <w:p w:rsidR="00FD172F" w:rsidRPr="006F0844" w:rsidRDefault="00FD172F" w:rsidP="00BC6615">
      <w:r w:rsidRPr="006F0844">
        <w:rPr>
          <w:rtl/>
        </w:rPr>
        <w:t>تشمل التخطيط للحشود وتنظيمها بشكل جيد، بما في ذلك تحديد المكان والزمان المناسبين وتوفير الموارد اللازمة.</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20B7C724" wp14:editId="7D56A782">
                <wp:extent cx="5731510" cy="890905"/>
                <wp:effectExtent l="0" t="0" r="2540" b="23495"/>
                <wp:docPr id="88943868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06393891" name="مجموعة 906393891"/>
                        <wpg:cNvGrpSpPr/>
                        <wpg:grpSpPr>
                          <a:xfrm>
                            <a:off x="0" y="0"/>
                            <a:ext cx="5731510" cy="895351"/>
                            <a:chOff x="0" y="0"/>
                            <a:chExt cx="5878196" cy="918845"/>
                          </a:xfrm>
                        </wpg:grpSpPr>
                        <wpg:grpSp>
                          <wpg:cNvPr id="627789869" name="مجموعة 627789869"/>
                          <wpg:cNvGrpSpPr/>
                          <wpg:grpSpPr>
                            <a:xfrm>
                              <a:off x="0" y="0"/>
                              <a:ext cx="5878196" cy="918845"/>
                              <a:chOff x="0" y="0"/>
                              <a:chExt cx="6240348" cy="919070"/>
                            </a:xfrm>
                          </wpg:grpSpPr>
                          <wpg:grpSp>
                            <wpg:cNvPr id="1744193206" name="مجموعة 1744193206"/>
                            <wpg:cNvGrpSpPr/>
                            <wpg:grpSpPr>
                              <a:xfrm>
                                <a:off x="0" y="169208"/>
                                <a:ext cx="5433072" cy="580613"/>
                                <a:chOff x="0" y="169208"/>
                                <a:chExt cx="5433072" cy="580613"/>
                              </a:xfrm>
                            </wpg:grpSpPr>
                            <wps:wsp>
                              <wps:cNvPr id="12473246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4526753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28724847" name="شكل بيضاوي 182872484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0326933"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lang w:bidi="ar-SY"/>
                                  </w:rPr>
                                </w:pPr>
                                <w:r w:rsidRPr="006F0844">
                                  <w:rPr>
                                    <w:sz w:val="40"/>
                                    <w:szCs w:val="40"/>
                                    <w:rtl/>
                                  </w:rPr>
                                  <w:t>العمل الجماعي:</w:t>
                                </w:r>
                              </w:p>
                            </w:txbxContent>
                          </wps:txbx>
                          <wps:bodyPr wrap="square" rtlCol="1">
                            <a:spAutoFit/>
                          </wps:bodyPr>
                        </wps:wsp>
                      </wpg:grpSp>
                      <pic:pic xmlns:pic="http://schemas.openxmlformats.org/drawingml/2006/picture">
                        <pic:nvPicPr>
                          <pic:cNvPr id="1920534694" name="صورة 192053469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0B7C724" id="_x0000_s269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">
                <v:group id="مجموعة 906393891" o:spid="_x0000_s26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">
                  <v:group id="مجموعة 627789869" o:spid="_x0000_s26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">
                    <v:group id="مجموعة 1744193206" o:spid="_x0000_s26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">
                      <v:shape id="شكل حر 50" o:spid="_x0000_s26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" fillcolor="#579da5" stroked="f" strokeweight="1pt">
                        <v:stroke joinstyle="miter"/>
                      </v:roundrect>
                    </v:group>
                    <v:oval id="شكل بيضاوي 1828724847" o:spid="_x0000_s26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" filled="f" strokecolor="#2b5474" strokeweight="1pt">
                      <v:stroke joinstyle="miter"/>
                    </v:oval>
                  </v:group>
                  <v:shape id="مربع نص 41" o:spid="_x0000_s2698"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" filled="f" stroked="f">
                    <v:textbox style="mso-fit-shape-to-text:t">
                      <w:txbxContent>
                        <w:p w14:paraId="67F76AF0" w14:textId="677C77CA" w:rsidR="00BC6615" w:rsidRPr="00767863" w:rsidRDefault="00BC6615" w:rsidP="00BC6615">
                          <w:pPr>
                            <w:pStyle w:val="a0"/>
                            <w:rPr>
                              <w:sz w:val="40"/>
                              <w:szCs w:val="40"/>
                              <w:lang w:bidi="ar-SY"/>
                            </w:rPr>
                          </w:pPr>
                          <w:r w:rsidRPr="006F0844">
                            <w:rPr>
                              <w:sz w:val="40"/>
                              <w:szCs w:val="40"/>
                              <w:rtl/>
                            </w:rPr>
                            <w:t>العمل الجماعي:</w:t>
                          </w:r>
                        </w:p>
                      </w:txbxContent>
                    </v:textbox>
                  </v:shape>
                </v:group>
                <v:shape id="صورة 1920534694" o:spid="_x0000_s269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">
                  <v:imagedata r:id="rId74" o:title=""/>
                </v:shape>
                <w10:anchorlock/>
              </v:group>
            </w:pict>
          </mc:Fallback>
        </mc:AlternateContent>
      </w:r>
    </w:p>
    <w:p w:rsidR="00FD172F" w:rsidRPr="006F0844" w:rsidRDefault="00FD172F" w:rsidP="00BC6615">
      <w:r w:rsidRPr="006F0844">
        <w:rPr>
          <w:rtl/>
        </w:rPr>
        <w:t>تعتمد إدارة الحشود على العمل الجماعي والتنسيق بين الأعضاء بشكل جيد، فضلاً عن القدرة على التواصل المؤثر والفعال.</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0AC2F477" wp14:editId="006516A0">
                <wp:extent cx="5731510" cy="890905"/>
                <wp:effectExtent l="0" t="0" r="2540" b="23495"/>
                <wp:docPr id="91656538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755684934" name="مجموعة 1755684934"/>
                        <wpg:cNvGrpSpPr/>
                        <wpg:grpSpPr>
                          <a:xfrm>
                            <a:off x="0" y="0"/>
                            <a:ext cx="5731510" cy="895351"/>
                            <a:chOff x="0" y="0"/>
                            <a:chExt cx="5878196" cy="918845"/>
                          </a:xfrm>
                        </wpg:grpSpPr>
                        <wpg:grpSp>
                          <wpg:cNvPr id="1846989219" name="مجموعة 1846989219"/>
                          <wpg:cNvGrpSpPr/>
                          <wpg:grpSpPr>
                            <a:xfrm>
                              <a:off x="0" y="0"/>
                              <a:ext cx="5878196" cy="918845"/>
                              <a:chOff x="0" y="0"/>
                              <a:chExt cx="6240348" cy="919070"/>
                            </a:xfrm>
                          </wpg:grpSpPr>
                          <wpg:grpSp>
                            <wpg:cNvPr id="1248272941" name="مجموعة 1248272941"/>
                            <wpg:cNvGrpSpPr/>
                            <wpg:grpSpPr>
                              <a:xfrm>
                                <a:off x="0" y="169208"/>
                                <a:ext cx="5433072" cy="580613"/>
                                <a:chOff x="0" y="169208"/>
                                <a:chExt cx="5433072" cy="580613"/>
                              </a:xfrm>
                            </wpg:grpSpPr>
                            <wps:wsp>
                              <wps:cNvPr id="8508848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5458669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8564190" name="شكل بيضاوي 51856419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889561"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Pr>
                                </w:pPr>
                                <w:r w:rsidRPr="006F0844">
                                  <w:rPr>
                                    <w:sz w:val="40"/>
                                    <w:szCs w:val="40"/>
                                    <w:rtl/>
                                  </w:rPr>
                                  <w:t>القدرة على التعامل مع المواقف الطارئة:</w:t>
                                </w:r>
                              </w:p>
                            </w:txbxContent>
                          </wps:txbx>
                          <wps:bodyPr wrap="square" rtlCol="1">
                            <a:spAutoFit/>
                          </wps:bodyPr>
                        </wps:wsp>
                      </wpg:grpSp>
                      <pic:pic xmlns:pic="http://schemas.openxmlformats.org/drawingml/2006/picture">
                        <pic:nvPicPr>
                          <pic:cNvPr id="1475313366" name="صورة 1475313366"/>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AC2F477" id="_x0000_s270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BXfE0qiBwAADB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1755684934" o:spid="_x0000_s27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">
                  <v:group id="مجموعة 1846989219" o:spid="_x0000_s27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">
                    <v:group id="مجموعة 1248272941" o:spid="_x0000_s27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">
                      <v:shape id="شكل حر 50" o:spid="_x0000_s27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" fillcolor="#579da5" stroked="f" strokeweight="1pt">
                        <v:stroke joinstyle="miter"/>
                      </v:roundrect>
                    </v:group>
                    <v:oval id="شكل بيضاوي 518564190" o:spid="_x0000_s27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" filled="f" strokecolor="#2b5474" strokeweight="1pt">
                      <v:stroke joinstyle="miter"/>
                    </v:oval>
                  </v:group>
                  <v:shape id="مربع نص 41" o:spid="_x0000_s2707"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" filled="f" stroked="f">
                    <v:textbox style="mso-fit-shape-to-text:t">
                      <w:txbxContent>
                        <w:p w14:paraId="6B30A84E" w14:textId="786F0466" w:rsidR="00BC6615" w:rsidRPr="00767863" w:rsidRDefault="00BC6615" w:rsidP="00BC6615">
                          <w:pPr>
                            <w:pStyle w:val="a0"/>
                            <w:rPr>
                              <w:sz w:val="40"/>
                              <w:szCs w:val="40"/>
                            </w:rPr>
                          </w:pPr>
                          <w:r w:rsidRPr="006F0844">
                            <w:rPr>
                              <w:sz w:val="40"/>
                              <w:szCs w:val="40"/>
                              <w:rtl/>
                            </w:rPr>
                            <w:t>القدرة على التعامل مع المواقف الطارئة:</w:t>
                          </w:r>
                        </w:p>
                      </w:txbxContent>
                    </v:textbox>
                  </v:shape>
                </v:group>
                <v:shape id="صورة 1475313366" o:spid="_x0000_s270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">
                  <v:imagedata r:id="rId74" o:title=""/>
                </v:shape>
                <w10:anchorlock/>
              </v:group>
            </w:pict>
          </mc:Fallback>
        </mc:AlternateContent>
      </w:r>
    </w:p>
    <w:p w:rsidR="00FD172F" w:rsidRPr="006F0844" w:rsidRDefault="00FD172F" w:rsidP="00BC6615">
      <w:r w:rsidRPr="006F0844">
        <w:rPr>
          <w:rtl/>
        </w:rPr>
        <w:t>يتطلب إدارة الحشود القدرة على التعامل مع المواقف الطارئة بشكل فعال، واتخاذ الإجراءات المناسبة للحد من الأضرار.</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32D8DF19" wp14:editId="412196EC">
                <wp:extent cx="5731510" cy="890905"/>
                <wp:effectExtent l="0" t="0" r="2540" b="23495"/>
                <wp:docPr id="203660974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32432120" name="مجموعة 2132432120"/>
                        <wpg:cNvGrpSpPr/>
                        <wpg:grpSpPr>
                          <a:xfrm>
                            <a:off x="0" y="0"/>
                            <a:ext cx="5731510" cy="895351"/>
                            <a:chOff x="0" y="0"/>
                            <a:chExt cx="5878196" cy="918845"/>
                          </a:xfrm>
                        </wpg:grpSpPr>
                        <wpg:grpSp>
                          <wpg:cNvPr id="1380558822" name="مجموعة 1380558822"/>
                          <wpg:cNvGrpSpPr/>
                          <wpg:grpSpPr>
                            <a:xfrm>
                              <a:off x="0" y="0"/>
                              <a:ext cx="5878196" cy="918845"/>
                              <a:chOff x="0" y="0"/>
                              <a:chExt cx="6240348" cy="919070"/>
                            </a:xfrm>
                          </wpg:grpSpPr>
                          <wpg:grpSp>
                            <wpg:cNvPr id="707092112" name="مجموعة 707092112"/>
                            <wpg:cNvGrpSpPr/>
                            <wpg:grpSpPr>
                              <a:xfrm>
                                <a:off x="0" y="169208"/>
                                <a:ext cx="5433072" cy="580613"/>
                                <a:chOff x="0" y="169208"/>
                                <a:chExt cx="5433072" cy="580613"/>
                              </a:xfrm>
                            </wpg:grpSpPr>
                            <wps:wsp>
                              <wps:cNvPr id="18167652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860166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107424" name="شكل بيضاوي 1010742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6078906"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القدرة على التحليل والتقييم:</w:t>
                                </w:r>
                              </w:p>
                            </w:txbxContent>
                          </wps:txbx>
                          <wps:bodyPr wrap="square" rtlCol="1">
                            <a:spAutoFit/>
                          </wps:bodyPr>
                        </wps:wsp>
                      </wpg:grpSp>
                      <pic:pic xmlns:pic="http://schemas.openxmlformats.org/drawingml/2006/picture">
                        <pic:nvPicPr>
                          <pic:cNvPr id="1700564607" name="صورة 1700564607"/>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2D8DF19" id="_x0000_s270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">
                <v:group id="مجموعة 2132432120" o:spid="_x0000_s27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">
                  <v:group id="مجموعة 1380558822" o:spid="_x0000_s27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">
                    <v:group id="مجموعة 707092112" o:spid="_x0000_s27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">
                      <v:shape id="شكل حر 50" o:spid="_x0000_s27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" fillcolor="#579da5" stroked="f" strokeweight="1pt">
                        <v:stroke joinstyle="miter"/>
                      </v:roundrect>
                    </v:group>
                    <v:oval id="شكل بيضاوي 10107424" o:spid="_x0000_s27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" filled="f" strokecolor="#2b5474" strokeweight="1pt">
                      <v:stroke joinstyle="miter"/>
                    </v:oval>
                  </v:group>
                  <v:shape id="مربع نص 41" o:spid="_x0000_s2716"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" filled="f" stroked="f">
                    <v:textbox style="mso-fit-shape-to-text:t">
                      <w:txbxContent>
                        <w:p w14:paraId="2A4DC1DC" w14:textId="4275CAEB" w:rsidR="00BC6615" w:rsidRPr="00767863" w:rsidRDefault="00BC6615" w:rsidP="00BC6615">
                          <w:pPr>
                            <w:pStyle w:val="a0"/>
                            <w:rPr>
                              <w:sz w:val="40"/>
                              <w:szCs w:val="40"/>
                              <w:rtl/>
                              <w:lang w:bidi="ar-SY"/>
                            </w:rPr>
                          </w:pPr>
                          <w:r w:rsidRPr="006F0844">
                            <w:rPr>
                              <w:sz w:val="40"/>
                              <w:szCs w:val="40"/>
                              <w:rtl/>
                            </w:rPr>
                            <w:t>القدرة على التحليل والتقييم:</w:t>
                          </w:r>
                        </w:p>
                      </w:txbxContent>
                    </v:textbox>
                  </v:shape>
                </v:group>
                <v:shape id="صورة 1700564607" o:spid="_x0000_s271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">
                  <v:imagedata r:id="rId74" o:title=""/>
                </v:shape>
                <w10:anchorlock/>
              </v:group>
            </w:pict>
          </mc:Fallback>
        </mc:AlternateContent>
      </w:r>
    </w:p>
    <w:p w:rsidR="00FD172F" w:rsidRPr="006F0844" w:rsidRDefault="00FD172F" w:rsidP="00BC6615">
      <w:r w:rsidRPr="006F0844">
        <w:rPr>
          <w:rtl/>
        </w:rPr>
        <w:t>تتضمن إدارة الحشود القدرة على التحليل والتقييم المستمر للأداء وتحديد المناطق التي تحتاج إلى تحسين.</w:t>
      </w:r>
    </w:p>
    <w:p w:rsidR="00FD172F" w:rsidRDefault="00FD172F">
      <w:pPr>
        <w:pStyle w:val="bold"/>
        <w:numPr>
          <w:ilvl w:val="0"/>
          <w:numId w:val="41"/>
        </w:numPr>
        <w:shd w:val="clear" w:color="auto" w:fill="F2F2F2" w:themeFill="background1" w:themeFillShade="F2"/>
        <w:spacing w:before="240" w:after="240"/>
        <w:jc w:val="both"/>
        <w:rPr>
          <w:color w:val="002060"/>
        </w:rPr>
      </w:pPr>
      <w:r w:rsidRPr="00BC6615">
        <w:rPr>
          <w:color w:val="002060"/>
          <w:rtl/>
        </w:rPr>
        <w:t>نقاط الضعف:</w:t>
      </w:r>
    </w:p>
    <w:p w:rsidR="00BC6615" w:rsidRDefault="00BC6615" w:rsidP="00BC6615">
      <w:pPr>
        <w:pStyle w:val="bold"/>
        <w:spacing w:before="240" w:after="240"/>
        <w:jc w:val="both"/>
        <w:rPr>
          <w:color w:val="002060"/>
          <w:rtl/>
        </w:rPr>
      </w:pPr>
      <w:r w:rsidRPr="00EF41FD">
        <w:rPr>
          <w:noProof/>
        </w:rPr>
        <mc:AlternateContent>
          <mc:Choice Requires="wpg">
            <w:drawing>
              <wp:inline distT="0" distB="0" distL="0" distR="0" wp14:anchorId="6CA7BD0D" wp14:editId="40A7A850">
                <wp:extent cx="5676266" cy="1010304"/>
                <wp:effectExtent l="19050" t="19050" r="19685" b="18415"/>
                <wp:docPr id="1925099366" name="مجموعة 52"/>
                <wp:cNvGraphicFramePr/>
                <a:graphic xmlns:a="http://schemas.openxmlformats.org/drawingml/2006/main">
                  <a:graphicData uri="http://schemas.microsoft.com/office/word/2010/wordprocessingGroup">
                    <wpg:wgp>
                      <wpg:cNvGrpSpPr/>
                      <wpg:grpSpPr>
                        <a:xfrm>
                          <a:off x="0" y="0"/>
                          <a:ext cx="5676266" cy="1010304"/>
                          <a:chOff x="0" y="0"/>
                          <a:chExt cx="5251517" cy="934588"/>
                        </a:xfrm>
                      </wpg:grpSpPr>
                      <wps:wsp>
                        <wps:cNvPr id="1720469326" name="Rounded Rectangle 9"/>
                        <wps:cNvSpPr/>
                        <wps:spPr>
                          <a:xfrm>
                            <a:off x="1060262" y="0"/>
                            <a:ext cx="984562" cy="934588"/>
                          </a:xfrm>
                          <a:prstGeom prst="roundRect">
                            <a:avLst>
                              <a:gd name="adj" fmla="val 8843"/>
                            </a:avLst>
                          </a:prstGeom>
                          <a:noFill/>
                          <a:ln w="38100">
                            <a:solidFill>
                              <a:srgbClr val="5FA2A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C6615" w:rsidRPr="004E0630" w:rsidRDefault="00BC6615" w:rsidP="00BC6615">
                              <w:pPr>
                                <w:spacing w:line="216" w:lineRule="auto"/>
                                <w:jc w:val="center"/>
                                <w:rPr>
                                  <w:rFonts w:eastAsia="Times New Roman" w:hAnsi="Adobe Arabic" w:cs="Adobe Arabic"/>
                                  <w:b/>
                                  <w:bCs/>
                                  <w:color w:val="5FA2A9"/>
                                  <w:kern w:val="24"/>
                                  <w:szCs w:val="28"/>
                                </w:rPr>
                              </w:pPr>
                              <w:r w:rsidRPr="00BC6615">
                                <w:rPr>
                                  <w:rFonts w:eastAsia="Times New Roman" w:hAnsi="Adobe Arabic" w:cs="Adobe Arabic"/>
                                  <w:b/>
                                  <w:bCs/>
                                  <w:color w:val="5FA2A9"/>
                                  <w:kern w:val="24"/>
                                  <w:szCs w:val="28"/>
                                  <w:rtl/>
                                </w:rPr>
                                <w:t>عدم القدرة على التواصل بفعالية</w:t>
                              </w:r>
                            </w:p>
                          </w:txbxContent>
                        </wps:txbx>
                        <wps:bodyPr rtlCol="0" anchor="ctr"/>
                      </wps:wsp>
                      <wps:wsp>
                        <wps:cNvPr id="1118504350" name="Rounded Rectangle 9"/>
                        <wps:cNvSpPr/>
                        <wps:spPr>
                          <a:xfrm>
                            <a:off x="3192960" y="0"/>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C6615" w:rsidRPr="004E0630" w:rsidRDefault="00BC6615" w:rsidP="00BC6615">
                              <w:pPr>
                                <w:spacing w:line="216" w:lineRule="auto"/>
                                <w:jc w:val="center"/>
                                <w:rPr>
                                  <w:rFonts w:eastAsia="Times New Roman" w:hAnsi="Adobe Arabic" w:cs="Adobe Arabic"/>
                                  <w:b/>
                                  <w:bCs/>
                                  <w:color w:val="31394C"/>
                                  <w:kern w:val="24"/>
                                  <w:szCs w:val="28"/>
                                </w:rPr>
                              </w:pPr>
                              <w:r w:rsidRPr="00BC6615">
                                <w:rPr>
                                  <w:rFonts w:eastAsia="Times New Roman" w:hAnsi="Adobe Arabic" w:cs="Adobe Arabic"/>
                                  <w:b/>
                                  <w:bCs/>
                                  <w:color w:val="31394C"/>
                                  <w:kern w:val="24"/>
                                  <w:szCs w:val="28"/>
                                  <w:rtl/>
                                </w:rPr>
                                <w:t>قلة الخبرة</w:t>
                              </w:r>
                            </w:p>
                          </w:txbxContent>
                        </wps:txbx>
                        <wps:bodyPr rtlCol="0" anchor="ctr"/>
                      </wps:wsp>
                      <wps:wsp>
                        <wps:cNvPr id="990169447" name="Rounded Rectangle 9"/>
                        <wps:cNvSpPr/>
                        <wps:spPr>
                          <a:xfrm>
                            <a:off x="2118965" y="0"/>
                            <a:ext cx="984562" cy="934588"/>
                          </a:xfrm>
                          <a:prstGeom prst="roundRect">
                            <a:avLst>
                              <a:gd name="adj" fmla="val 8843"/>
                            </a:avLst>
                          </a:prstGeom>
                          <a:noFill/>
                          <a:ln w="381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C6615" w:rsidRPr="004E0630" w:rsidRDefault="00BC6615" w:rsidP="00BC6615">
                              <w:pPr>
                                <w:jc w:val="center"/>
                                <w:rPr>
                                  <w:rFonts w:eastAsia="Times New Roman" w:hAnsi="Adobe Arabic" w:cs="Adobe Arabic"/>
                                  <w:b/>
                                  <w:bCs/>
                                  <w:color w:val="31394C"/>
                                  <w:kern w:val="24"/>
                                  <w:szCs w:val="28"/>
                                </w:rPr>
                              </w:pPr>
                              <w:r>
                                <w:rPr>
                                  <w:rFonts w:eastAsia="Times New Roman" w:hAnsi="Adobe Arabic" w:cs="Adobe Arabic" w:hint="cs"/>
                                  <w:b/>
                                  <w:bCs/>
                                  <w:color w:val="31394C"/>
                                  <w:kern w:val="24"/>
                                  <w:szCs w:val="28"/>
                                  <w:rtl/>
                                </w:rPr>
                                <w:t>سوء التخطيط</w:t>
                              </w:r>
                            </w:p>
                          </w:txbxContent>
                        </wps:txbx>
                        <wps:bodyPr rtlCol="0" anchor="ctr"/>
                      </wps:wsp>
                      <wps:wsp>
                        <wps:cNvPr id="1521062292" name="Rounded Rectangle 9"/>
                        <wps:cNvSpPr/>
                        <wps:spPr>
                          <a:xfrm>
                            <a:off x="0" y="0"/>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C6615" w:rsidRPr="004E0630" w:rsidRDefault="00BC6615" w:rsidP="00BC6615">
                              <w:pPr>
                                <w:spacing w:line="216" w:lineRule="auto"/>
                                <w:jc w:val="center"/>
                                <w:rPr>
                                  <w:rFonts w:eastAsia="Times New Roman" w:hAnsi="Adobe Arabic" w:cs="Adobe Arabic"/>
                                  <w:b/>
                                  <w:bCs/>
                                  <w:color w:val="31394C"/>
                                  <w:kern w:val="24"/>
                                  <w:szCs w:val="28"/>
                                </w:rPr>
                              </w:pPr>
                              <w:r w:rsidRPr="00BC6615">
                                <w:rPr>
                                  <w:rFonts w:eastAsia="Times New Roman" w:hAnsi="Adobe Arabic" w:cs="Adobe Arabic"/>
                                  <w:b/>
                                  <w:bCs/>
                                  <w:color w:val="31394C"/>
                                  <w:kern w:val="24"/>
                                  <w:szCs w:val="28"/>
                                  <w:rtl/>
                                </w:rPr>
                                <w:t>عدم القدرة على التعامل مع الضغط</w:t>
                              </w:r>
                            </w:p>
                          </w:txbxContent>
                        </wps:txbx>
                        <wps:bodyPr rtlCol="0" anchor="ctr"/>
                      </wps:wsp>
                      <wps:wsp>
                        <wps:cNvPr id="486717274" name="Rounded Rectangle 9"/>
                        <wps:cNvSpPr/>
                        <wps:spPr>
                          <a:xfrm>
                            <a:off x="4266955" y="0"/>
                            <a:ext cx="984562" cy="934588"/>
                          </a:xfrm>
                          <a:prstGeom prst="roundRect">
                            <a:avLst>
                              <a:gd name="adj" fmla="val 8843"/>
                            </a:avLst>
                          </a:prstGeom>
                          <a:noFill/>
                          <a:ln w="38100">
                            <a:solidFill>
                              <a:srgbClr val="5FA2A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C6615" w:rsidRPr="004E0630" w:rsidRDefault="00BC6615" w:rsidP="00BC6615">
                              <w:pPr>
                                <w:spacing w:line="216" w:lineRule="auto"/>
                                <w:jc w:val="center"/>
                                <w:rPr>
                                  <w:rFonts w:eastAsia="Times New Roman" w:hAnsi="Adobe Arabic" w:cs="Adobe Arabic"/>
                                  <w:b/>
                                  <w:bCs/>
                                  <w:color w:val="5FA2A9"/>
                                  <w:kern w:val="24"/>
                                  <w:szCs w:val="28"/>
                                </w:rPr>
                              </w:pPr>
                              <w:r w:rsidRPr="00BC6615">
                                <w:rPr>
                                  <w:rFonts w:eastAsia="Times New Roman" w:hAnsi="Adobe Arabic" w:cs="Adobe Arabic"/>
                                  <w:b/>
                                  <w:bCs/>
                                  <w:color w:val="5FA2A9"/>
                                  <w:kern w:val="24"/>
                                  <w:szCs w:val="28"/>
                                  <w:rtl/>
                                </w:rPr>
                                <w:t>نقص الموارد</w:t>
                              </w:r>
                            </w:p>
                          </w:txbxContent>
                        </wps:txbx>
                        <wps:bodyPr rtlCol="0" anchor="ct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CA7BD0D" id="مجموعة 52" o:spid="_x0000_s2718" style="width:446.95pt;height:79.55pt;mso-position-horizontal-relative:char;mso-position-vertical-relative:line" coordsize="52515,9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">
                <v:roundrect id="Rounded Rectangle 9" o:spid="_x0000_s2719" style="position:absolute;left:10602;width:9846;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" filled="f" strokecolor="#5fa2a9" strokeweight="3pt">
                  <v:stroke joinstyle="miter"/>
                  <v:textbox>
                    <w:txbxContent>
                      <w:p w14:paraId="62A3D1B9" w14:textId="42882029" w:rsidR="00BC6615" w:rsidRPr="004E0630" w:rsidRDefault="00BC6615" w:rsidP="00BC6615">
                        <w:pPr>
                          <w:spacing w:line="216" w:lineRule="auto"/>
                          <w:jc w:val="center"/>
                          <w:rPr>
                            <w:rFonts w:eastAsia="Times New Roman" w:hAnsi="Adobe Arabic" w:cs="Adobe Arabic"/>
                            <w:b/>
                            <w:bCs/>
                            <w:color w:val="5FA2A9"/>
                            <w:kern w:val="24"/>
                            <w:szCs w:val="28"/>
                          </w:rPr>
                        </w:pPr>
                        <w:r w:rsidRPr="00BC6615">
                          <w:rPr>
                            <w:rFonts w:eastAsia="Times New Roman" w:hAnsi="Adobe Arabic" w:cs="Adobe Arabic"/>
                            <w:b/>
                            <w:bCs/>
                            <w:color w:val="5FA2A9"/>
                            <w:kern w:val="24"/>
                            <w:szCs w:val="28"/>
                            <w:rtl/>
                          </w:rPr>
                          <w:t>عدم القدرة على التواصل بفعالية</w:t>
                        </w:r>
                      </w:p>
                    </w:txbxContent>
                  </v:textbox>
                </v:roundrect>
                <v:roundrect id="Rounded Rectangle 9" o:spid="_x0000_s2720" style="position:absolute;left:31929;width:9846;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" filled="f" strokecolor="#31394c" strokeweight="3pt">
                  <v:stroke joinstyle="miter"/>
                  <v:textbox>
                    <w:txbxContent>
                      <w:p w14:paraId="54250007" w14:textId="063F595D" w:rsidR="00BC6615" w:rsidRPr="004E0630" w:rsidRDefault="00BC6615" w:rsidP="00BC6615">
                        <w:pPr>
                          <w:spacing w:line="216" w:lineRule="auto"/>
                          <w:jc w:val="center"/>
                          <w:rPr>
                            <w:rFonts w:eastAsia="Times New Roman" w:hAnsi="Adobe Arabic" w:cs="Adobe Arabic"/>
                            <w:b/>
                            <w:bCs/>
                            <w:color w:val="31394C"/>
                            <w:kern w:val="24"/>
                            <w:szCs w:val="28"/>
                          </w:rPr>
                        </w:pPr>
                        <w:r w:rsidRPr="00BC6615">
                          <w:rPr>
                            <w:rFonts w:eastAsia="Times New Roman" w:hAnsi="Adobe Arabic" w:cs="Adobe Arabic"/>
                            <w:b/>
                            <w:bCs/>
                            <w:color w:val="31394C"/>
                            <w:kern w:val="24"/>
                            <w:szCs w:val="28"/>
                            <w:rtl/>
                          </w:rPr>
                          <w:t>قلة الخبرة</w:t>
                        </w:r>
                      </w:p>
                    </w:txbxContent>
                  </v:textbox>
                </v:roundrect>
                <v:roundrect id="Rounded Rectangle 9" o:spid="_x0000_s2721" style="position:absolute;left:21189;width:9846;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" filled="f" strokecolor="#2b5474" strokeweight="3pt">
                  <v:stroke joinstyle="miter"/>
                  <v:textbox>
                    <w:txbxContent>
                      <w:p w14:paraId="61BACAE0" w14:textId="1B127E0F" w:rsidR="00BC6615" w:rsidRPr="004E0630" w:rsidRDefault="00BC6615" w:rsidP="00BC6615">
                        <w:pPr>
                          <w:jc w:val="center"/>
                          <w:rPr>
                            <w:rFonts w:eastAsia="Times New Roman" w:hAnsi="Adobe Arabic" w:cs="Adobe Arabic"/>
                            <w:b/>
                            <w:bCs/>
                            <w:color w:val="31394C"/>
                            <w:kern w:val="24"/>
                            <w:szCs w:val="28"/>
                          </w:rPr>
                        </w:pPr>
                        <w:r>
                          <w:rPr>
                            <w:rFonts w:eastAsia="Times New Roman" w:hAnsi="Adobe Arabic" w:cs="Adobe Arabic" w:hint="cs"/>
                            <w:b/>
                            <w:bCs/>
                            <w:color w:val="31394C"/>
                            <w:kern w:val="24"/>
                            <w:szCs w:val="28"/>
                            <w:rtl/>
                          </w:rPr>
                          <w:t>سوء التخطيط</w:t>
                        </w:r>
                      </w:p>
                    </w:txbxContent>
                  </v:textbox>
                </v:roundrect>
                <v:roundrect id="Rounded Rectangle 9" o:spid="_x0000_s2722" style="position:absolute;width:9845;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" filled="f" strokecolor="#31394c" strokeweight="3pt">
                  <v:stroke joinstyle="miter"/>
                  <v:textbox>
                    <w:txbxContent>
                      <w:p w14:paraId="398CF269" w14:textId="19183FEC" w:rsidR="00BC6615" w:rsidRPr="004E0630" w:rsidRDefault="00BC6615" w:rsidP="00BC6615">
                        <w:pPr>
                          <w:spacing w:line="216" w:lineRule="auto"/>
                          <w:jc w:val="center"/>
                          <w:rPr>
                            <w:rFonts w:eastAsia="Times New Roman" w:hAnsi="Adobe Arabic" w:cs="Adobe Arabic"/>
                            <w:b/>
                            <w:bCs/>
                            <w:color w:val="31394C"/>
                            <w:kern w:val="24"/>
                            <w:szCs w:val="28"/>
                          </w:rPr>
                        </w:pPr>
                        <w:r w:rsidRPr="00BC6615">
                          <w:rPr>
                            <w:rFonts w:eastAsia="Times New Roman" w:hAnsi="Adobe Arabic" w:cs="Adobe Arabic"/>
                            <w:b/>
                            <w:bCs/>
                            <w:color w:val="31394C"/>
                            <w:kern w:val="24"/>
                            <w:szCs w:val="28"/>
                            <w:rtl/>
                          </w:rPr>
                          <w:t>عدم القدرة على التعامل مع الضغط</w:t>
                        </w:r>
                      </w:p>
                    </w:txbxContent>
                  </v:textbox>
                </v:roundrect>
                <v:roundrect id="Rounded Rectangle 9" o:spid="_x0000_s2723" style="position:absolute;left:42669;width:9846;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" filled="f" strokecolor="#5fa2a9" strokeweight="3pt">
                  <v:stroke joinstyle="miter"/>
                  <v:textbox>
                    <w:txbxContent>
                      <w:p w14:paraId="7C38188C" w14:textId="32B3B52E" w:rsidR="00BC6615" w:rsidRPr="004E0630" w:rsidRDefault="00BC6615" w:rsidP="00BC6615">
                        <w:pPr>
                          <w:spacing w:line="216" w:lineRule="auto"/>
                          <w:jc w:val="center"/>
                          <w:rPr>
                            <w:rFonts w:eastAsia="Times New Roman" w:hAnsi="Adobe Arabic" w:cs="Adobe Arabic"/>
                            <w:b/>
                            <w:bCs/>
                            <w:color w:val="5FA2A9"/>
                            <w:kern w:val="24"/>
                            <w:szCs w:val="28"/>
                          </w:rPr>
                        </w:pPr>
                        <w:r w:rsidRPr="00BC6615">
                          <w:rPr>
                            <w:rFonts w:eastAsia="Times New Roman" w:hAnsi="Adobe Arabic" w:cs="Adobe Arabic"/>
                            <w:b/>
                            <w:bCs/>
                            <w:color w:val="5FA2A9"/>
                            <w:kern w:val="24"/>
                            <w:szCs w:val="28"/>
                            <w:rtl/>
                          </w:rPr>
                          <w:t>نقص الموارد</w:t>
                        </w:r>
                      </w:p>
                    </w:txbxContent>
                  </v:textbox>
                </v:roundrect>
                <w10:anchorlock/>
              </v:group>
            </w:pict>
          </mc:Fallback>
        </mc:AlternateContent>
      </w:r>
    </w:p>
    <w:p w:rsidR="00BC6615" w:rsidRPr="00BC6615" w:rsidRDefault="00BC6615" w:rsidP="00BC6615">
      <w:pPr>
        <w:pStyle w:val="bold"/>
        <w:spacing w:before="240" w:after="240"/>
        <w:jc w:val="both"/>
        <w:rPr>
          <w:color w:val="002060"/>
        </w:rPr>
      </w:pPr>
      <w:r w:rsidRPr="00BC6615">
        <w:rPr>
          <w:noProof/>
          <w:sz w:val="40"/>
          <w:szCs w:val="40"/>
          <w:rtl/>
        </w:rPr>
        <w:lastRenderedPageBreak/>
        <mc:AlternateContent>
          <mc:Choice Requires="wpg">
            <w:drawing>
              <wp:inline distT="0" distB="0" distL="0" distR="0" wp14:anchorId="540E99C4" wp14:editId="7AF0DF59">
                <wp:extent cx="5731510" cy="890905"/>
                <wp:effectExtent l="0" t="0" r="2540" b="23495"/>
                <wp:docPr id="186801660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19230070" name="مجموعة 1819230070"/>
                        <wpg:cNvGrpSpPr/>
                        <wpg:grpSpPr>
                          <a:xfrm>
                            <a:off x="0" y="0"/>
                            <a:ext cx="5731510" cy="895351"/>
                            <a:chOff x="0" y="0"/>
                            <a:chExt cx="5878196" cy="918845"/>
                          </a:xfrm>
                        </wpg:grpSpPr>
                        <wpg:grpSp>
                          <wpg:cNvPr id="1084611148" name="مجموعة 1084611148"/>
                          <wpg:cNvGrpSpPr/>
                          <wpg:grpSpPr>
                            <a:xfrm>
                              <a:off x="0" y="0"/>
                              <a:ext cx="5878196" cy="918845"/>
                              <a:chOff x="0" y="0"/>
                              <a:chExt cx="6240348" cy="919070"/>
                            </a:xfrm>
                          </wpg:grpSpPr>
                          <wpg:grpSp>
                            <wpg:cNvPr id="1163647598" name="مجموعة 1163647598"/>
                            <wpg:cNvGrpSpPr/>
                            <wpg:grpSpPr>
                              <a:xfrm>
                                <a:off x="0" y="169208"/>
                                <a:ext cx="5433072" cy="580613"/>
                                <a:chOff x="0" y="169208"/>
                                <a:chExt cx="5433072" cy="580613"/>
                              </a:xfrm>
                            </wpg:grpSpPr>
                            <wps:wsp>
                              <wps:cNvPr id="16134347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8447200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9676462" name="شكل بيضاوي 34967646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0784640"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نقص الموارد:</w:t>
                                </w:r>
                              </w:p>
                            </w:txbxContent>
                          </wps:txbx>
                          <wps:bodyPr wrap="square" rtlCol="1">
                            <a:spAutoFit/>
                          </wps:bodyPr>
                        </wps:wsp>
                      </wpg:grpSp>
                      <pic:pic xmlns:pic="http://schemas.openxmlformats.org/drawingml/2006/picture">
                        <pic:nvPicPr>
                          <pic:cNvPr id="200602396" name="صورة 200602396"/>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0E99C4" id="_x0000_s272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7E90cmgcAAA0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1819230070" o:spid="_x0000_s27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">
                  <v:group id="مجموعة 1084611148" o:spid="_x0000_s27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">
                    <v:group id="مجموعة 1163647598" o:spid="_x0000_s27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">
                      <v:shape id="شكل حر 50" o:spid="_x0000_s27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" fillcolor="#579da5" stroked="f" strokeweight="1pt">
                        <v:stroke joinstyle="miter"/>
                      </v:roundrect>
                    </v:group>
                    <v:oval id="شكل بيضاوي 349676462" o:spid="_x0000_s27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" filled="f" strokecolor="#2b5474" strokeweight="1pt">
                      <v:stroke joinstyle="miter"/>
                    </v:oval>
                  </v:group>
                  <v:shape id="مربع نص 41" o:spid="_x0000_s2731"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" filled="f" stroked="f">
                    <v:textbox style="mso-fit-shape-to-text:t">
                      <w:txbxContent>
                        <w:p w14:paraId="53B0E91E" w14:textId="09E3D77C" w:rsidR="00BC6615" w:rsidRPr="00767863" w:rsidRDefault="00BC6615" w:rsidP="00BC6615">
                          <w:pPr>
                            <w:pStyle w:val="a0"/>
                            <w:rPr>
                              <w:sz w:val="40"/>
                              <w:szCs w:val="40"/>
                              <w:rtl/>
                              <w:lang w:bidi="ar-SY"/>
                            </w:rPr>
                          </w:pPr>
                          <w:r w:rsidRPr="006F0844">
                            <w:rPr>
                              <w:sz w:val="40"/>
                              <w:szCs w:val="40"/>
                              <w:rtl/>
                            </w:rPr>
                            <w:t>نقص الموارد:</w:t>
                          </w:r>
                        </w:p>
                      </w:txbxContent>
                    </v:textbox>
                  </v:shape>
                </v:group>
                <v:shape id="صورة 200602396" o:spid="_x0000_s273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">
                  <v:imagedata r:id="rId74" o:title=""/>
                </v:shape>
                <w10:anchorlock/>
              </v:group>
            </w:pict>
          </mc:Fallback>
        </mc:AlternateContent>
      </w:r>
    </w:p>
    <w:p w:rsidR="00FD172F" w:rsidRPr="006F0844" w:rsidRDefault="00FD172F" w:rsidP="00BC6615">
      <w:r w:rsidRPr="006F0844">
        <w:rPr>
          <w:rtl/>
        </w:rPr>
        <w:t>يمكن أن يؤدي نقص الموارد المتاحة إلى عدم القدرة على تلبية احتياجات الحشود بشكل كامل، مما يؤثر على الأداء بشكل سلبي.</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2C7AACD6" wp14:editId="05B554D1">
                <wp:extent cx="5731510" cy="890905"/>
                <wp:effectExtent l="0" t="0" r="2540" b="23495"/>
                <wp:docPr id="136835169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048710831" name="مجموعة 2048710831"/>
                        <wpg:cNvGrpSpPr/>
                        <wpg:grpSpPr>
                          <a:xfrm>
                            <a:off x="0" y="0"/>
                            <a:ext cx="5731510" cy="895351"/>
                            <a:chOff x="0" y="0"/>
                            <a:chExt cx="5878196" cy="918845"/>
                          </a:xfrm>
                        </wpg:grpSpPr>
                        <wpg:grpSp>
                          <wpg:cNvPr id="2119121012" name="مجموعة 2119121012"/>
                          <wpg:cNvGrpSpPr/>
                          <wpg:grpSpPr>
                            <a:xfrm>
                              <a:off x="0" y="0"/>
                              <a:ext cx="5878196" cy="918845"/>
                              <a:chOff x="0" y="0"/>
                              <a:chExt cx="6240348" cy="919070"/>
                            </a:xfrm>
                          </wpg:grpSpPr>
                          <wpg:grpSp>
                            <wpg:cNvPr id="42992261" name="مجموعة 42992261"/>
                            <wpg:cNvGrpSpPr/>
                            <wpg:grpSpPr>
                              <a:xfrm>
                                <a:off x="0" y="169208"/>
                                <a:ext cx="5433072" cy="580613"/>
                                <a:chOff x="0" y="169208"/>
                                <a:chExt cx="5433072" cy="580613"/>
                              </a:xfrm>
                            </wpg:grpSpPr>
                            <wps:wsp>
                              <wps:cNvPr id="18952802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476056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56306855" name="شكل بيضاوي 55630685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1631325"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قلة الخبرة:</w:t>
                                </w:r>
                              </w:p>
                            </w:txbxContent>
                          </wps:txbx>
                          <wps:bodyPr wrap="square" rtlCol="1">
                            <a:spAutoFit/>
                          </wps:bodyPr>
                        </wps:wsp>
                      </wpg:grpSp>
                      <pic:pic xmlns:pic="http://schemas.openxmlformats.org/drawingml/2006/picture">
                        <pic:nvPicPr>
                          <pic:cNvPr id="513814992" name="صورة 513814992"/>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C7AACD6" id="_x0000_s273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Y9Sq65sHAAAI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2048710831" o:spid="_x0000_s27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">
                  <v:group id="مجموعة 2119121012" o:spid="_x0000_s27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">
                    <v:group id="مجموعة 42992261" o:spid="_x0000_s27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">
                      <v:shape id="شكل حر 50" o:spid="_x0000_s27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" fillcolor="#579da5" stroked="f" strokeweight="1pt">
                        <v:stroke joinstyle="miter"/>
                      </v:roundrect>
                    </v:group>
                    <v:oval id="شكل بيضاوي 556306855" o:spid="_x0000_s27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" filled="f" strokecolor="#2b5474" strokeweight="1pt">
                      <v:stroke joinstyle="miter"/>
                    </v:oval>
                  </v:group>
                  <v:shape id="مربع نص 41" o:spid="_x0000_s2740"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" filled="f" stroked="f">
                    <v:textbox style="mso-fit-shape-to-text:t">
                      <w:txbxContent>
                        <w:p w14:paraId="3F391982" w14:textId="14B16955" w:rsidR="00BC6615" w:rsidRPr="00767863" w:rsidRDefault="00BC6615" w:rsidP="00BC6615">
                          <w:pPr>
                            <w:pStyle w:val="a0"/>
                            <w:rPr>
                              <w:sz w:val="40"/>
                              <w:szCs w:val="40"/>
                              <w:rtl/>
                              <w:lang w:bidi="ar-SY"/>
                            </w:rPr>
                          </w:pPr>
                          <w:r w:rsidRPr="006F0844">
                            <w:rPr>
                              <w:sz w:val="40"/>
                              <w:szCs w:val="40"/>
                              <w:rtl/>
                            </w:rPr>
                            <w:t>قلة الخبرة:</w:t>
                          </w:r>
                        </w:p>
                      </w:txbxContent>
                    </v:textbox>
                  </v:shape>
                </v:group>
                <v:shape id="صورة 513814992" o:spid="_x0000_s274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">
                  <v:imagedata r:id="rId74" o:title=""/>
                </v:shape>
                <w10:anchorlock/>
              </v:group>
            </w:pict>
          </mc:Fallback>
        </mc:AlternateContent>
      </w:r>
    </w:p>
    <w:p w:rsidR="00FD172F" w:rsidRPr="006F0844" w:rsidRDefault="00FD172F" w:rsidP="00BC6615">
      <w:r w:rsidRPr="006F0844">
        <w:rPr>
          <w:rtl/>
        </w:rPr>
        <w:t>يمكن أن يؤدي عدم وجود الخبرة الكافية في إدارة الحشود إلى عدم القدرة على التعامل مع المواقف الطارئة بشكل فعال.</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10460449" wp14:editId="18839697">
                <wp:extent cx="5731510" cy="890905"/>
                <wp:effectExtent l="0" t="0" r="2540" b="23495"/>
                <wp:docPr id="80414517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21892752" name="مجموعة 921892752"/>
                        <wpg:cNvGrpSpPr/>
                        <wpg:grpSpPr>
                          <a:xfrm>
                            <a:off x="0" y="0"/>
                            <a:ext cx="5731510" cy="895351"/>
                            <a:chOff x="0" y="0"/>
                            <a:chExt cx="5878196" cy="918845"/>
                          </a:xfrm>
                        </wpg:grpSpPr>
                        <wpg:grpSp>
                          <wpg:cNvPr id="1986249596" name="مجموعة 1986249596"/>
                          <wpg:cNvGrpSpPr/>
                          <wpg:grpSpPr>
                            <a:xfrm>
                              <a:off x="0" y="0"/>
                              <a:ext cx="5878196" cy="918845"/>
                              <a:chOff x="0" y="0"/>
                              <a:chExt cx="6240348" cy="919070"/>
                            </a:xfrm>
                          </wpg:grpSpPr>
                          <wpg:grpSp>
                            <wpg:cNvPr id="729020419" name="مجموعة 729020419"/>
                            <wpg:cNvGrpSpPr/>
                            <wpg:grpSpPr>
                              <a:xfrm>
                                <a:off x="0" y="169208"/>
                                <a:ext cx="5433072" cy="580613"/>
                                <a:chOff x="0" y="169208"/>
                                <a:chExt cx="5433072" cy="580613"/>
                              </a:xfrm>
                            </wpg:grpSpPr>
                            <wps:wsp>
                              <wps:cNvPr id="17888234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0856734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284662" name="شكل بيضاوي 4328466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75148172"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سوء التخطيط:</w:t>
                                </w:r>
                              </w:p>
                            </w:txbxContent>
                          </wps:txbx>
                          <wps:bodyPr wrap="square" rtlCol="1">
                            <a:spAutoFit/>
                          </wps:bodyPr>
                        </wps:wsp>
                      </wpg:grpSp>
                      <pic:pic xmlns:pic="http://schemas.openxmlformats.org/drawingml/2006/picture">
                        <pic:nvPicPr>
                          <pic:cNvPr id="1070690651" name="صورة 1070690651"/>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0460449" id="_x0000_s274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0mH+j54HAAAJ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921892752" o:spid="_x0000_s27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">
                  <v:group id="مجموعة 1986249596" o:spid="_x0000_s27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">
                    <v:group id="مجموعة 729020419" o:spid="_x0000_s27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">
                      <v:shape id="شكل حر 50" o:spid="_x0000_s27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" fillcolor="#579da5" stroked="f" strokeweight="1pt">
                        <v:stroke joinstyle="miter"/>
                      </v:roundrect>
                    </v:group>
                    <v:oval id="شكل بيضاوي 43284662" o:spid="_x0000_s27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" filled="f" strokecolor="#2b5474" strokeweight="1pt">
                      <v:stroke joinstyle="miter"/>
                    </v:oval>
                  </v:group>
                  <v:shape id="مربع نص 41" o:spid="_x0000_s2749"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" filled="f" stroked="f">
                    <v:textbox style="mso-fit-shape-to-text:t">
                      <w:txbxContent>
                        <w:p w14:paraId="7E373BC9" w14:textId="36DD9FE4" w:rsidR="00BC6615" w:rsidRPr="00767863" w:rsidRDefault="00BC6615" w:rsidP="00BC6615">
                          <w:pPr>
                            <w:pStyle w:val="a0"/>
                            <w:rPr>
                              <w:sz w:val="40"/>
                              <w:szCs w:val="40"/>
                              <w:rtl/>
                              <w:lang w:bidi="ar-SY"/>
                            </w:rPr>
                          </w:pPr>
                          <w:r w:rsidRPr="006F0844">
                            <w:rPr>
                              <w:sz w:val="40"/>
                              <w:szCs w:val="40"/>
                              <w:rtl/>
                            </w:rPr>
                            <w:t>سوء التخطيط:</w:t>
                          </w:r>
                        </w:p>
                      </w:txbxContent>
                    </v:textbox>
                  </v:shape>
                </v:group>
                <v:shape id="صورة 1070690651" o:spid="_x0000_s275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">
                  <v:imagedata r:id="rId74" o:title=""/>
                </v:shape>
                <w10:anchorlock/>
              </v:group>
            </w:pict>
          </mc:Fallback>
        </mc:AlternateContent>
      </w:r>
    </w:p>
    <w:p w:rsidR="00FD172F" w:rsidRPr="006F0844" w:rsidRDefault="00FD172F" w:rsidP="00BC6615">
      <w:r w:rsidRPr="006F0844">
        <w:rPr>
          <w:rtl/>
        </w:rPr>
        <w:t>قد يؤدي سوء التخطيط إلى عدم القدرة على تنظيم الحشود بشكل جيد، مما يؤثر على الأداء بشكل سلبي.</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2B797010" wp14:editId="0B34EF55">
                <wp:extent cx="5731510" cy="890905"/>
                <wp:effectExtent l="0" t="0" r="2540" b="23495"/>
                <wp:docPr id="89433000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82041264" name="مجموعة 482041264"/>
                        <wpg:cNvGrpSpPr/>
                        <wpg:grpSpPr>
                          <a:xfrm>
                            <a:off x="0" y="0"/>
                            <a:ext cx="5731510" cy="895351"/>
                            <a:chOff x="0" y="0"/>
                            <a:chExt cx="5878196" cy="918845"/>
                          </a:xfrm>
                        </wpg:grpSpPr>
                        <wpg:grpSp>
                          <wpg:cNvPr id="1690054502" name="مجموعة 1690054502"/>
                          <wpg:cNvGrpSpPr/>
                          <wpg:grpSpPr>
                            <a:xfrm>
                              <a:off x="0" y="0"/>
                              <a:ext cx="5878196" cy="918845"/>
                              <a:chOff x="0" y="0"/>
                              <a:chExt cx="6240348" cy="919070"/>
                            </a:xfrm>
                          </wpg:grpSpPr>
                          <wpg:grpSp>
                            <wpg:cNvPr id="799242229" name="مجموعة 799242229"/>
                            <wpg:cNvGrpSpPr/>
                            <wpg:grpSpPr>
                              <a:xfrm>
                                <a:off x="0" y="169208"/>
                                <a:ext cx="5433072" cy="580613"/>
                                <a:chOff x="0" y="169208"/>
                                <a:chExt cx="5433072" cy="580613"/>
                              </a:xfrm>
                            </wpg:grpSpPr>
                            <wps:wsp>
                              <wps:cNvPr id="10831853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6957625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0996036" name="شكل بيضاوي 49099603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55627701"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rPr>
                                </w:pPr>
                                <w:r w:rsidRPr="006F0844">
                                  <w:rPr>
                                    <w:sz w:val="40"/>
                                    <w:szCs w:val="40"/>
                                    <w:rtl/>
                                  </w:rPr>
                                  <w:t>عدم القدرة على التواصل بفعالية:</w:t>
                                </w:r>
                              </w:p>
                            </w:txbxContent>
                          </wps:txbx>
                          <wps:bodyPr wrap="square" rtlCol="1">
                            <a:spAutoFit/>
                          </wps:bodyPr>
                        </wps:wsp>
                      </wpg:grpSp>
                      <pic:pic xmlns:pic="http://schemas.openxmlformats.org/drawingml/2006/picture">
                        <pic:nvPicPr>
                          <pic:cNvPr id="252522136" name="صورة 252522136"/>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B797010" id="_x0000_s275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SSmoHmgcAAAk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482041264" o:spid="_x0000_s27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">
                  <v:group id="مجموعة 1690054502" o:spid="_x0000_s27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">
                    <v:group id="مجموعة 799242229" o:spid="_x0000_s27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">
                      <v:shape id="شكل حر 50" o:spid="_x0000_s27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" fillcolor="#579da5" stroked="f" strokeweight="1pt">
                        <v:stroke joinstyle="miter"/>
                      </v:roundrect>
                    </v:group>
                    <v:oval id="شكل بيضاوي 490996036" o:spid="_x0000_s27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" filled="f" strokecolor="#2b5474" strokeweight="1pt">
                      <v:stroke joinstyle="miter"/>
                    </v:oval>
                  </v:group>
                  <v:shape id="مربع نص 41" o:spid="_x0000_s2758"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" filled="f" stroked="f">
                    <v:textbox style="mso-fit-shape-to-text:t">
                      <w:txbxContent>
                        <w:p w14:paraId="14E13FE4" w14:textId="2DDFDD3D" w:rsidR="00BC6615" w:rsidRPr="00767863" w:rsidRDefault="00BC6615" w:rsidP="00BC6615">
                          <w:pPr>
                            <w:pStyle w:val="a0"/>
                            <w:rPr>
                              <w:sz w:val="40"/>
                              <w:szCs w:val="40"/>
                              <w:rtl/>
                            </w:rPr>
                          </w:pPr>
                          <w:r w:rsidRPr="006F0844">
                            <w:rPr>
                              <w:sz w:val="40"/>
                              <w:szCs w:val="40"/>
                              <w:rtl/>
                            </w:rPr>
                            <w:t>عدم القدرة على التواصل بفعالية:</w:t>
                          </w:r>
                        </w:p>
                      </w:txbxContent>
                    </v:textbox>
                  </v:shape>
                </v:group>
                <v:shape id="صورة 252522136" o:spid="_x0000_s275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">
                  <v:imagedata r:id="rId74" o:title=""/>
                </v:shape>
                <w10:anchorlock/>
              </v:group>
            </w:pict>
          </mc:Fallback>
        </mc:AlternateContent>
      </w:r>
    </w:p>
    <w:p w:rsidR="00FD172F" w:rsidRPr="006F0844" w:rsidRDefault="00FD172F" w:rsidP="00BC6615">
      <w:r w:rsidRPr="006F0844">
        <w:rPr>
          <w:rtl/>
        </w:rPr>
        <w:t>يمكن أن يؤدي عدم القدرة على التواصل بشكل فعال بين أعضاء الفريق إلى عدم القدرة على تنفيذ الخطط بشكل كامل وفعال.</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76D4A3BB" wp14:editId="08CE4681">
                <wp:extent cx="5731510" cy="890905"/>
                <wp:effectExtent l="0" t="0" r="2540" b="23495"/>
                <wp:docPr id="200726457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07357357" name="مجموعة 1307357357"/>
                        <wpg:cNvGrpSpPr/>
                        <wpg:grpSpPr>
                          <a:xfrm>
                            <a:off x="0" y="0"/>
                            <a:ext cx="5731510" cy="895351"/>
                            <a:chOff x="0" y="0"/>
                            <a:chExt cx="5878196" cy="918845"/>
                          </a:xfrm>
                        </wpg:grpSpPr>
                        <wpg:grpSp>
                          <wpg:cNvPr id="2012646467" name="مجموعة 2012646467"/>
                          <wpg:cNvGrpSpPr/>
                          <wpg:grpSpPr>
                            <a:xfrm>
                              <a:off x="0" y="0"/>
                              <a:ext cx="5878196" cy="918845"/>
                              <a:chOff x="0" y="0"/>
                              <a:chExt cx="6240348" cy="919070"/>
                            </a:xfrm>
                          </wpg:grpSpPr>
                          <wpg:grpSp>
                            <wpg:cNvPr id="1646429261" name="مجموعة 1646429261"/>
                            <wpg:cNvGrpSpPr/>
                            <wpg:grpSpPr>
                              <a:xfrm>
                                <a:off x="0" y="169208"/>
                                <a:ext cx="5433072" cy="580613"/>
                                <a:chOff x="0" y="169208"/>
                                <a:chExt cx="5433072" cy="580613"/>
                              </a:xfrm>
                            </wpg:grpSpPr>
                            <wps:wsp>
                              <wps:cNvPr id="1279835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4639067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6307724" name="شكل بيضاوي 143630772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86097794"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عدم القدرة على التعامل مع الضغط:</w:t>
                                </w:r>
                              </w:p>
                            </w:txbxContent>
                          </wps:txbx>
                          <wps:bodyPr wrap="square" rtlCol="1">
                            <a:spAutoFit/>
                          </wps:bodyPr>
                        </wps:wsp>
                      </wpg:grpSp>
                      <pic:pic xmlns:pic="http://schemas.openxmlformats.org/drawingml/2006/picture">
                        <pic:nvPicPr>
                          <pic:cNvPr id="1872174056" name="صورة 1872174056"/>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6D4A3BB" id="_x0000_s276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mDvOScBwAAER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1307357357" o:spid="_x0000_s27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">
                  <v:group id="مجموعة 2012646467" o:spid="_x0000_s27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">
                    <v:group id="مجموعة 1646429261" o:spid="_x0000_s27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">
                      <v:shape id="شكل حر 50" o:spid="_x0000_s27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" fillcolor="#579da5" stroked="f" strokeweight="1pt">
                        <v:stroke joinstyle="miter"/>
                      </v:roundrect>
                    </v:group>
                    <v:oval id="شكل بيضاوي 1436307724" o:spid="_x0000_s27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" filled="f" strokecolor="#2b5474" strokeweight="1pt">
                      <v:stroke joinstyle="miter"/>
                    </v:oval>
                  </v:group>
                  <v:shape id="مربع نص 41" o:spid="_x0000_s2767"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" filled="f" stroked="f">
                    <v:textbox style="mso-fit-shape-to-text:t">
                      <w:txbxContent>
                        <w:p w14:paraId="0359FA08" w14:textId="34896978" w:rsidR="00BC6615" w:rsidRPr="00767863" w:rsidRDefault="00BC6615" w:rsidP="00BC6615">
                          <w:pPr>
                            <w:pStyle w:val="a0"/>
                            <w:rPr>
                              <w:sz w:val="40"/>
                              <w:szCs w:val="40"/>
                              <w:rtl/>
                              <w:lang w:bidi="ar-SY"/>
                            </w:rPr>
                          </w:pPr>
                          <w:r w:rsidRPr="006F0844">
                            <w:rPr>
                              <w:sz w:val="40"/>
                              <w:szCs w:val="40"/>
                              <w:rtl/>
                            </w:rPr>
                            <w:t>عدم القدرة على التعامل مع الضغط:</w:t>
                          </w:r>
                        </w:p>
                      </w:txbxContent>
                    </v:textbox>
                  </v:shape>
                </v:group>
                <v:shape id="صورة 1872174056" o:spid="_x0000_s276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">
                  <v:imagedata r:id="rId74" o:title=""/>
                </v:shape>
                <w10:anchorlock/>
              </v:group>
            </w:pict>
          </mc:Fallback>
        </mc:AlternateContent>
      </w:r>
    </w:p>
    <w:p w:rsidR="00FD172F" w:rsidRDefault="00FD172F" w:rsidP="00BC6615">
      <w:pPr>
        <w:rPr>
          <w:rtl/>
        </w:rPr>
      </w:pPr>
      <w:r w:rsidRPr="006F0844">
        <w:rPr>
          <w:rtl/>
        </w:rPr>
        <w:t>يتطلب إدارة الحشود القدرة على التعامل مع الضغط والتوتر الناتج عن المواقف الطارئة بشكل فعال، وإيجاد الحلول المناسبة للمشاكل التي تنشأ.</w:t>
      </w:r>
    </w:p>
    <w:p w:rsidR="00FD172F" w:rsidRDefault="00BC6615" w:rsidP="00FD172F">
      <w:pPr>
        <w:rPr>
          <w:rFonts w:ascii="Adobe Arabic" w:hAnsi="Adobe Arabic" w:cs="Adobe Arabic"/>
          <w:sz w:val="40"/>
          <w:szCs w:val="40"/>
          <w:rtl/>
        </w:rPr>
      </w:pPr>
      <w:r w:rsidRPr="00BD5495">
        <w:rPr>
          <w:rFonts w:ascii="Sakkal Majalla" w:hAnsi="Sakkal Majalla"/>
          <w:noProof/>
          <w:color w:val="002060"/>
          <w:sz w:val="34"/>
        </w:rPr>
        <w:lastRenderedPageBreak/>
        <mc:AlternateContent>
          <mc:Choice Requires="wpg">
            <w:drawing>
              <wp:inline distT="0" distB="0" distL="0" distR="0" wp14:anchorId="68E6EDB6" wp14:editId="6C73864C">
                <wp:extent cx="5731510" cy="895350"/>
                <wp:effectExtent l="0" t="0" r="21590" b="19050"/>
                <wp:docPr id="52848345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283635168" name="صورة 128363516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7894411" name="مجموعة 167894411"/>
                        <wpg:cNvGrpSpPr/>
                        <wpg:grpSpPr>
                          <a:xfrm>
                            <a:off x="0" y="0"/>
                            <a:ext cx="5731510" cy="895350"/>
                            <a:chOff x="0" y="0"/>
                            <a:chExt cx="5878196" cy="918845"/>
                          </a:xfrm>
                        </wpg:grpSpPr>
                        <wpg:grpSp>
                          <wpg:cNvPr id="1419262964" name="مجموعة 1419262964"/>
                          <wpg:cNvGrpSpPr/>
                          <wpg:grpSpPr>
                            <a:xfrm>
                              <a:off x="0" y="0"/>
                              <a:ext cx="5878196" cy="918845"/>
                              <a:chOff x="0" y="0"/>
                              <a:chExt cx="6240348" cy="919070"/>
                            </a:xfrm>
                          </wpg:grpSpPr>
                          <wpg:grpSp>
                            <wpg:cNvPr id="1949824874" name="مجموعة 1949824874"/>
                            <wpg:cNvGrpSpPr/>
                            <wpg:grpSpPr>
                              <a:xfrm>
                                <a:off x="0" y="169208"/>
                                <a:ext cx="5433072" cy="580613"/>
                                <a:chOff x="0" y="169208"/>
                                <a:chExt cx="5433072" cy="580613"/>
                              </a:xfrm>
                            </wpg:grpSpPr>
                            <wps:wsp>
                              <wps:cNvPr id="3025528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44497762"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9193016" name="شكل بيضاوي 779193016"/>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39965893" name="مربع نص 41"/>
                          <wps:cNvSpPr txBox="1"/>
                          <wps:spPr>
                            <a:xfrm>
                              <a:off x="204484" y="256849"/>
                              <a:ext cx="4616071" cy="377965"/>
                            </a:xfrm>
                            <a:prstGeom prst="rect">
                              <a:avLst/>
                            </a:prstGeom>
                            <a:noFill/>
                          </wps:spPr>
                          <wps:txbx>
                            <w:txbxContent>
                              <w:p w:rsidR="00BC6615" w:rsidRPr="00BC6615" w:rsidRDefault="00BC6615" w:rsidP="00BC6615">
                                <w:pPr>
                                  <w:pStyle w:val="a0"/>
                                  <w:rPr>
                                    <w:sz w:val="40"/>
                                    <w:szCs w:val="40"/>
                                  </w:rPr>
                                </w:pPr>
                                <w:r w:rsidRPr="00BC6615">
                                  <w:rPr>
                                    <w:sz w:val="40"/>
                                    <w:szCs w:val="40"/>
                                    <w:rtl/>
                                  </w:rPr>
                                  <w:t>اقتراح الحلول والتحسينات</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8E6EDB6" id="_x0000_s276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">
                <v:shape id="صورة 1283635168" o:spid="_x0000_s277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">
                  <v:imagedata r:id="rId69" o:title=""/>
                </v:shape>
                <v:group id="مجموعة 167894411" o:spid="_x0000_s27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">
                  <v:group id="مجموعة 1419262964" o:spid="_x0000_s27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">
                    <v:group id="مجموعة 1949824874" o:spid="_x0000_s27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">
                      <v:shape id="شكل حر 42" o:spid="_x0000_s27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7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" fillcolor="#2b5474" stroked="f" strokeweight="1pt">
                        <v:stroke joinstyle="miter"/>
                      </v:roundrect>
                    </v:group>
                    <v:oval id="شكل بيضاوي 779193016" o:spid="_x0000_s27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" filled="f" strokecolor="#579da5" strokeweight="1pt">
                      <v:stroke joinstyle="miter"/>
                    </v:oval>
                  </v:group>
                  <v:shape id="مربع نص 41" o:spid="_x0000_s2777"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" filled="f" stroked="f">
                    <v:textbox style="mso-fit-shape-to-text:t">
                      <w:txbxContent>
                        <w:p w14:paraId="5D2E1915" w14:textId="4BA4263A" w:rsidR="00BC6615" w:rsidRPr="00BC6615" w:rsidRDefault="00BC6615" w:rsidP="00BC6615">
                          <w:pPr>
                            <w:pStyle w:val="a0"/>
                            <w:rPr>
                              <w:sz w:val="40"/>
                              <w:szCs w:val="40"/>
                            </w:rPr>
                          </w:pPr>
                          <w:r w:rsidRPr="00BC6615">
                            <w:rPr>
                              <w:sz w:val="40"/>
                              <w:szCs w:val="40"/>
                              <w:rtl/>
                            </w:rPr>
                            <w:t>اقتراح الحلول والتحسينات</w:t>
                          </w:r>
                        </w:p>
                      </w:txbxContent>
                    </v:textbox>
                  </v:shape>
                </v:group>
                <w10:anchorlock/>
              </v:group>
            </w:pict>
          </mc:Fallback>
        </mc:AlternateContent>
      </w:r>
    </w:p>
    <w:p w:rsidR="00FD172F" w:rsidRDefault="00FD172F" w:rsidP="00BC6615">
      <w:pPr>
        <w:rPr>
          <w:rtl/>
        </w:rPr>
      </w:pPr>
      <w:r w:rsidRPr="006F0844">
        <w:rPr>
          <w:rtl/>
        </w:rPr>
        <w:t xml:space="preserve">إدارة الحشود تتطلب الكثير من التخطيط والتنظيم والتعاون والتواصل الفعال لضمان نجاحها وتحقيق الأهداف المرجوة. </w:t>
      </w:r>
    </w:p>
    <w:p w:rsidR="00FD172F" w:rsidRDefault="00FD172F" w:rsidP="00BC6615">
      <w:pPr>
        <w:keepNext/>
        <w:rPr>
          <w:color w:val="C00000"/>
          <w:rtl/>
        </w:rPr>
      </w:pPr>
      <w:r w:rsidRPr="00BC6615">
        <w:rPr>
          <w:color w:val="C00000"/>
          <w:rtl/>
        </w:rPr>
        <w:t>وبناء</w:t>
      </w:r>
      <w:r w:rsidRPr="00BC6615">
        <w:rPr>
          <w:rFonts w:hint="cs"/>
          <w:color w:val="C00000"/>
          <w:rtl/>
        </w:rPr>
        <w:t>ً</w:t>
      </w:r>
      <w:r w:rsidRPr="00BC6615">
        <w:rPr>
          <w:color w:val="C00000"/>
          <w:rtl/>
        </w:rPr>
        <w:t xml:space="preserve"> على ذلك، يمكن اقتراح الحلول والتحسينات التالية في إدارة الحشود:</w:t>
      </w:r>
    </w:p>
    <w:p w:rsidR="00FD172F" w:rsidRPr="00BC6615" w:rsidRDefault="00BC6615" w:rsidP="00BC6615">
      <w:pPr>
        <w:rPr>
          <w:color w:val="C00000"/>
        </w:rPr>
      </w:pPr>
      <w:r w:rsidRPr="00BC6615">
        <w:rPr>
          <w:rFonts w:ascii="Adobe Arabic" w:hAnsi="Adobe Arabic" w:cs="Adobe Arabic"/>
          <w:noProof/>
          <w:sz w:val="40"/>
          <w:szCs w:val="40"/>
          <w:rtl/>
        </w:rPr>
        <mc:AlternateContent>
          <mc:Choice Requires="wpg">
            <w:drawing>
              <wp:inline distT="0" distB="0" distL="0" distR="0" wp14:anchorId="3C1F9331" wp14:editId="26F3FDBC">
                <wp:extent cx="5731510" cy="890905"/>
                <wp:effectExtent l="0" t="0" r="2540" b="23495"/>
                <wp:docPr id="160805244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48502257" name="مجموعة 1648502257"/>
                        <wpg:cNvGrpSpPr/>
                        <wpg:grpSpPr>
                          <a:xfrm>
                            <a:off x="0" y="0"/>
                            <a:ext cx="5731510" cy="895351"/>
                            <a:chOff x="0" y="0"/>
                            <a:chExt cx="5878196" cy="918845"/>
                          </a:xfrm>
                        </wpg:grpSpPr>
                        <wpg:grpSp>
                          <wpg:cNvPr id="522094751" name="مجموعة 522094751"/>
                          <wpg:cNvGrpSpPr/>
                          <wpg:grpSpPr>
                            <a:xfrm>
                              <a:off x="0" y="0"/>
                              <a:ext cx="5878196" cy="918845"/>
                              <a:chOff x="0" y="0"/>
                              <a:chExt cx="6240348" cy="919070"/>
                            </a:xfrm>
                          </wpg:grpSpPr>
                          <wpg:grpSp>
                            <wpg:cNvPr id="401822625" name="مجموعة 401822625"/>
                            <wpg:cNvGrpSpPr/>
                            <wpg:grpSpPr>
                              <a:xfrm>
                                <a:off x="0" y="169208"/>
                                <a:ext cx="5433072" cy="580613"/>
                                <a:chOff x="0" y="169208"/>
                                <a:chExt cx="5433072" cy="580613"/>
                              </a:xfrm>
                            </wpg:grpSpPr>
                            <wps:wsp>
                              <wps:cNvPr id="6039188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9259257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0035166" name="شكل بيضاوي 204003516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6418367"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اعتماد الأساليب الحديثة في التواصل:</w:t>
                                </w:r>
                              </w:p>
                            </w:txbxContent>
                          </wps:txbx>
                          <wps:bodyPr wrap="square" rtlCol="1">
                            <a:spAutoFit/>
                          </wps:bodyPr>
                        </wps:wsp>
                      </wpg:grpSp>
                      <pic:pic xmlns:pic="http://schemas.openxmlformats.org/drawingml/2006/picture">
                        <pic:nvPicPr>
                          <pic:cNvPr id="1213790977" name="صورة 1213790977"/>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C1F9331" id="_x0000_s277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THvsUZsHAAAN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1648502257" o:spid="_x0000_s27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">
                  <v:group id="مجموعة 522094751" o:spid="_x0000_s27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">
                    <v:group id="مجموعة 401822625" o:spid="_x0000_s27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">
                      <v:shape id="شكل حر 50" o:spid="_x0000_s27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" fillcolor="#579da5" stroked="f" strokeweight="1pt">
                        <v:stroke joinstyle="miter"/>
                      </v:roundrect>
                    </v:group>
                    <v:oval id="شكل بيضاوي 2040035166" o:spid="_x0000_s27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" filled="f" strokecolor="#2b5474" strokeweight="1pt">
                      <v:stroke joinstyle="miter"/>
                    </v:oval>
                  </v:group>
                  <v:shape id="مربع نص 41" o:spid="_x0000_s2785"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" filled="f" stroked="f">
                    <v:textbox style="mso-fit-shape-to-text:t">
                      <w:txbxContent>
                        <w:p w14:paraId="376A3336" w14:textId="70657945" w:rsidR="00BC6615" w:rsidRPr="00767863" w:rsidRDefault="00BC6615" w:rsidP="00BC6615">
                          <w:pPr>
                            <w:pStyle w:val="a0"/>
                            <w:rPr>
                              <w:sz w:val="40"/>
                              <w:szCs w:val="40"/>
                              <w:rtl/>
                              <w:lang w:bidi="ar-SY"/>
                            </w:rPr>
                          </w:pPr>
                          <w:r w:rsidRPr="006F0844">
                            <w:rPr>
                              <w:sz w:val="40"/>
                              <w:szCs w:val="40"/>
                              <w:rtl/>
                            </w:rPr>
                            <w:t>اعتماد الأساليب الحديثة في التواصل:</w:t>
                          </w:r>
                        </w:p>
                      </w:txbxContent>
                    </v:textbox>
                  </v:shape>
                </v:group>
                <v:shape id="صورة 1213790977" o:spid="_x0000_s278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">
                  <v:imagedata r:id="rId74" o:title=""/>
                </v:shape>
                <w10:anchorlock/>
              </v:group>
            </w:pict>
          </mc:Fallback>
        </mc:AlternateContent>
      </w:r>
    </w:p>
    <w:p w:rsidR="00FD172F" w:rsidRPr="006F0844" w:rsidRDefault="00FD172F" w:rsidP="00BC6615">
      <w:r w:rsidRPr="006F0844">
        <w:rPr>
          <w:rtl/>
        </w:rPr>
        <w:t>يمكن استخدام التطبيقات التكنولوجية ووسائل التواصل الاجتماعي لتسهيل التواصل بين الأعضاء في الحشود وتحسين التنسيق بينهم.</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5E3762FC" wp14:editId="7959CCF7">
                <wp:extent cx="5731510" cy="890905"/>
                <wp:effectExtent l="0" t="0" r="2540" b="23495"/>
                <wp:docPr id="96131418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56403517" name="مجموعة 1456403517"/>
                        <wpg:cNvGrpSpPr/>
                        <wpg:grpSpPr>
                          <a:xfrm>
                            <a:off x="0" y="0"/>
                            <a:ext cx="5731510" cy="895351"/>
                            <a:chOff x="0" y="0"/>
                            <a:chExt cx="5878196" cy="918845"/>
                          </a:xfrm>
                        </wpg:grpSpPr>
                        <wpg:grpSp>
                          <wpg:cNvPr id="1787090206" name="مجموعة 1787090206"/>
                          <wpg:cNvGrpSpPr/>
                          <wpg:grpSpPr>
                            <a:xfrm>
                              <a:off x="0" y="0"/>
                              <a:ext cx="5878196" cy="918845"/>
                              <a:chOff x="0" y="0"/>
                              <a:chExt cx="6240348" cy="919070"/>
                            </a:xfrm>
                          </wpg:grpSpPr>
                          <wpg:grpSp>
                            <wpg:cNvPr id="2076046594" name="مجموعة 2076046594"/>
                            <wpg:cNvGrpSpPr/>
                            <wpg:grpSpPr>
                              <a:xfrm>
                                <a:off x="0" y="169208"/>
                                <a:ext cx="5433072" cy="580613"/>
                                <a:chOff x="0" y="169208"/>
                                <a:chExt cx="5433072" cy="580613"/>
                              </a:xfrm>
                            </wpg:grpSpPr>
                            <wps:wsp>
                              <wps:cNvPr id="7651837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3319552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13113853" name="شكل بيضاوي 81311385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1518267"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إجراء التدريبات اللازمة للفريق:</w:t>
                                </w:r>
                              </w:p>
                            </w:txbxContent>
                          </wps:txbx>
                          <wps:bodyPr wrap="square" rtlCol="1">
                            <a:spAutoFit/>
                          </wps:bodyPr>
                        </wps:wsp>
                      </wpg:grpSp>
                      <pic:pic xmlns:pic="http://schemas.openxmlformats.org/drawingml/2006/picture">
                        <pic:nvPicPr>
                          <pic:cNvPr id="1096426302" name="صورة 1096426302"/>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E3762FC" id="_x0000_s278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4EdDS6EHAAAO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1456403517" o:spid="_x0000_s27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">
                  <v:group id="مجموعة 1787090206" o:spid="_x0000_s27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">
                    <v:group id="مجموعة 2076046594" o:spid="_x0000_s27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">
                      <v:shape id="شكل حر 50" o:spid="_x0000_s27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" fillcolor="#579da5" stroked="f" strokeweight="1pt">
                        <v:stroke joinstyle="miter"/>
                      </v:roundrect>
                    </v:group>
                    <v:oval id="شكل بيضاوي 813113853" o:spid="_x0000_s27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" filled="f" strokecolor="#2b5474" strokeweight="1pt">
                      <v:stroke joinstyle="miter"/>
                    </v:oval>
                  </v:group>
                  <v:shape id="مربع نص 41" o:spid="_x0000_s2794"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" filled="f" stroked="f">
                    <v:textbox style="mso-fit-shape-to-text:t">
                      <w:txbxContent>
                        <w:p w14:paraId="4DE8022C" w14:textId="44924CB1" w:rsidR="00BC6615" w:rsidRPr="00767863" w:rsidRDefault="00BC6615" w:rsidP="00BC6615">
                          <w:pPr>
                            <w:pStyle w:val="a0"/>
                            <w:rPr>
                              <w:sz w:val="40"/>
                              <w:szCs w:val="40"/>
                              <w:rtl/>
                              <w:lang w:bidi="ar-SY"/>
                            </w:rPr>
                          </w:pPr>
                          <w:r w:rsidRPr="006F0844">
                            <w:rPr>
                              <w:sz w:val="40"/>
                              <w:szCs w:val="40"/>
                              <w:rtl/>
                            </w:rPr>
                            <w:t>إجراء التدريبات اللازمة للفريق:</w:t>
                          </w:r>
                        </w:p>
                      </w:txbxContent>
                    </v:textbox>
                  </v:shape>
                </v:group>
                <v:shape id="صورة 1096426302" o:spid="_x0000_s279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">
                  <v:imagedata r:id="rId74" o:title=""/>
                </v:shape>
                <w10:anchorlock/>
              </v:group>
            </w:pict>
          </mc:Fallback>
        </mc:AlternateContent>
      </w:r>
    </w:p>
    <w:p w:rsidR="00FD172F" w:rsidRPr="006F0844" w:rsidRDefault="00FD172F" w:rsidP="00BC6615">
      <w:r w:rsidRPr="006F0844">
        <w:rPr>
          <w:rtl/>
        </w:rPr>
        <w:t>يمكن تنظيم تدريبات وورش عمل للفريق المسؤول عن إدارة الحشود لتحسين مهاراتهم وتعزيز قدرتهم على التعامل مع المواقف الطارئة.</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3708EDCF" wp14:editId="05191E5D">
                <wp:extent cx="5731510" cy="890905"/>
                <wp:effectExtent l="0" t="0" r="2540" b="23495"/>
                <wp:docPr id="159195803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11241502" name="مجموعة 1211241502"/>
                        <wpg:cNvGrpSpPr/>
                        <wpg:grpSpPr>
                          <a:xfrm>
                            <a:off x="0" y="0"/>
                            <a:ext cx="5731510" cy="895351"/>
                            <a:chOff x="0" y="0"/>
                            <a:chExt cx="5878196" cy="918845"/>
                          </a:xfrm>
                        </wpg:grpSpPr>
                        <wpg:grpSp>
                          <wpg:cNvPr id="1663675123" name="مجموعة 1663675123"/>
                          <wpg:cNvGrpSpPr/>
                          <wpg:grpSpPr>
                            <a:xfrm>
                              <a:off x="0" y="0"/>
                              <a:ext cx="5878196" cy="918845"/>
                              <a:chOff x="0" y="0"/>
                              <a:chExt cx="6240348" cy="919070"/>
                            </a:xfrm>
                          </wpg:grpSpPr>
                          <wpg:grpSp>
                            <wpg:cNvPr id="1874611169" name="مجموعة 1874611169"/>
                            <wpg:cNvGrpSpPr/>
                            <wpg:grpSpPr>
                              <a:xfrm>
                                <a:off x="0" y="169208"/>
                                <a:ext cx="5433072" cy="580613"/>
                                <a:chOff x="0" y="169208"/>
                                <a:chExt cx="5433072" cy="580613"/>
                              </a:xfrm>
                            </wpg:grpSpPr>
                            <wps:wsp>
                              <wps:cNvPr id="19577999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9130835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79146672" name="شكل بيضاوي 27914667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68511658"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توفير الموارد اللازمة:</w:t>
                                </w:r>
                              </w:p>
                            </w:txbxContent>
                          </wps:txbx>
                          <wps:bodyPr wrap="square" rtlCol="1">
                            <a:spAutoFit/>
                          </wps:bodyPr>
                        </wps:wsp>
                      </wpg:grpSp>
                      <pic:pic xmlns:pic="http://schemas.openxmlformats.org/drawingml/2006/picture">
                        <pic:nvPicPr>
                          <pic:cNvPr id="677197005" name="صورة 677197005"/>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708EDCF" id="_x0000_s279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HS9hbnQcAAAw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1211241502" o:spid="_x0000_s27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">
                  <v:group id="مجموعة 1663675123" o:spid="_x0000_s27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">
                    <v:group id="مجموعة 1874611169" o:spid="_x0000_s27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">
                      <v:shape id="شكل حر 50" o:spid="_x0000_s28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8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" fillcolor="#579da5" stroked="f" strokeweight="1pt">
                        <v:stroke joinstyle="miter"/>
                      </v:roundrect>
                    </v:group>
                    <v:oval id="شكل بيضاوي 279146672" o:spid="_x0000_s28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" filled="f" strokecolor="#2b5474" strokeweight="1pt">
                      <v:stroke joinstyle="miter"/>
                    </v:oval>
                  </v:group>
                  <v:shape id="مربع نص 41" o:spid="_x0000_s2803"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" filled="f" stroked="f">
                    <v:textbox style="mso-fit-shape-to-text:t">
                      <w:txbxContent>
                        <w:p w14:paraId="651DB574" w14:textId="74C11DE0" w:rsidR="00BC6615" w:rsidRPr="00767863" w:rsidRDefault="00BC6615" w:rsidP="00BC6615">
                          <w:pPr>
                            <w:pStyle w:val="a0"/>
                            <w:rPr>
                              <w:sz w:val="40"/>
                              <w:szCs w:val="40"/>
                              <w:rtl/>
                              <w:lang w:bidi="ar-SY"/>
                            </w:rPr>
                          </w:pPr>
                          <w:r w:rsidRPr="006F0844">
                            <w:rPr>
                              <w:sz w:val="40"/>
                              <w:szCs w:val="40"/>
                              <w:rtl/>
                            </w:rPr>
                            <w:t>توفير الموارد اللازمة:</w:t>
                          </w:r>
                        </w:p>
                      </w:txbxContent>
                    </v:textbox>
                  </v:shape>
                </v:group>
                <v:shape id="صورة 677197005" o:spid="_x0000_s280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">
                  <v:imagedata r:id="rId74" o:title=""/>
                </v:shape>
                <w10:anchorlock/>
              </v:group>
            </w:pict>
          </mc:Fallback>
        </mc:AlternateContent>
      </w:r>
    </w:p>
    <w:p w:rsidR="00FD172F" w:rsidRPr="006F0844" w:rsidRDefault="00FD172F" w:rsidP="00BC6615">
      <w:r w:rsidRPr="006F0844">
        <w:rPr>
          <w:rtl/>
        </w:rPr>
        <w:t>يجب توفير الموارد اللازمة للحشود، بما في ذلك الأدوات والمعدات والمواد الغذائية والمياه والملابس وغيرها، لتحقيق الأداء المرجو.</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47A1A401" wp14:editId="2FAE885D">
                <wp:extent cx="5731510" cy="890905"/>
                <wp:effectExtent l="0" t="0" r="2540" b="23495"/>
                <wp:docPr id="104423094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92666153" name="مجموعة 492666153"/>
                        <wpg:cNvGrpSpPr/>
                        <wpg:grpSpPr>
                          <a:xfrm>
                            <a:off x="0" y="0"/>
                            <a:ext cx="5731510" cy="895351"/>
                            <a:chOff x="0" y="0"/>
                            <a:chExt cx="5878196" cy="918845"/>
                          </a:xfrm>
                        </wpg:grpSpPr>
                        <wpg:grpSp>
                          <wpg:cNvPr id="1369411239" name="مجموعة 1369411239"/>
                          <wpg:cNvGrpSpPr/>
                          <wpg:grpSpPr>
                            <a:xfrm>
                              <a:off x="0" y="0"/>
                              <a:ext cx="5878196" cy="918845"/>
                              <a:chOff x="0" y="0"/>
                              <a:chExt cx="6240348" cy="919070"/>
                            </a:xfrm>
                          </wpg:grpSpPr>
                          <wpg:grpSp>
                            <wpg:cNvPr id="462576582" name="مجموعة 462576582"/>
                            <wpg:cNvGrpSpPr/>
                            <wpg:grpSpPr>
                              <a:xfrm>
                                <a:off x="0" y="169208"/>
                                <a:ext cx="5433072" cy="580613"/>
                                <a:chOff x="0" y="169208"/>
                                <a:chExt cx="5433072" cy="580613"/>
                              </a:xfrm>
                            </wpg:grpSpPr>
                            <wps:wsp>
                              <wps:cNvPr id="10501807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39043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52678981" name="شكل بيضاوي 185267898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2550569"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التخطيط الجيد:</w:t>
                                </w:r>
                              </w:p>
                            </w:txbxContent>
                          </wps:txbx>
                          <wps:bodyPr wrap="square" rtlCol="1">
                            <a:spAutoFit/>
                          </wps:bodyPr>
                        </wps:wsp>
                      </wpg:grpSp>
                      <pic:pic xmlns:pic="http://schemas.openxmlformats.org/drawingml/2006/picture">
                        <pic:nvPicPr>
                          <pic:cNvPr id="86788078" name="صورة 86788078"/>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7A1A401" id="_x0000_s280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f9gZAmgcAAAk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492666153" o:spid="_x0000_s28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">
                  <v:group id="مجموعة 1369411239" o:spid="_x0000_s28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">
                    <v:group id="مجموعة 462576582" o:spid="_x0000_s28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">
                      <v:shape id="شكل حر 50" o:spid="_x0000_s28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8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" fillcolor="#579da5" stroked="f" strokeweight="1pt">
                        <v:stroke joinstyle="miter"/>
                      </v:roundrect>
                    </v:group>
                    <v:oval id="شكل بيضاوي 1852678981" o:spid="_x0000_s28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" filled="f" strokecolor="#2b5474" strokeweight="1pt">
                      <v:stroke joinstyle="miter"/>
                    </v:oval>
                  </v:group>
                  <v:shape id="مربع نص 41" o:spid="_x0000_s2812"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" filled="f" stroked="f">
                    <v:textbox style="mso-fit-shape-to-text:t">
                      <w:txbxContent>
                        <w:p w14:paraId="72B6D5E6" w14:textId="051AE6B2" w:rsidR="00BC6615" w:rsidRPr="00767863" w:rsidRDefault="00BC6615" w:rsidP="00BC6615">
                          <w:pPr>
                            <w:pStyle w:val="a0"/>
                            <w:rPr>
                              <w:sz w:val="40"/>
                              <w:szCs w:val="40"/>
                              <w:rtl/>
                              <w:lang w:bidi="ar-SY"/>
                            </w:rPr>
                          </w:pPr>
                          <w:r w:rsidRPr="006F0844">
                            <w:rPr>
                              <w:sz w:val="40"/>
                              <w:szCs w:val="40"/>
                              <w:rtl/>
                            </w:rPr>
                            <w:t>التخطيط الجيد:</w:t>
                          </w:r>
                        </w:p>
                      </w:txbxContent>
                    </v:textbox>
                  </v:shape>
                </v:group>
                <v:shape id="صورة 86788078" o:spid="_x0000_s281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">
                  <v:imagedata r:id="rId74" o:title=""/>
                </v:shape>
                <w10:anchorlock/>
              </v:group>
            </w:pict>
          </mc:Fallback>
        </mc:AlternateContent>
      </w:r>
    </w:p>
    <w:p w:rsidR="00FD172F" w:rsidRDefault="00FD172F" w:rsidP="00BC6615">
      <w:pPr>
        <w:rPr>
          <w:rtl/>
        </w:rPr>
      </w:pPr>
      <w:r w:rsidRPr="006F0844">
        <w:rPr>
          <w:rtl/>
        </w:rPr>
        <w:t>يجب تخطيط الحشود بشكل جيد ومسبق، بما في ذلك تحديد المكان والزمان وعدد الأفراد المطلوبين وتوزيع المهام بشكل مناسب.</w:t>
      </w:r>
    </w:p>
    <w:p w:rsidR="00BC6615"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w:lastRenderedPageBreak/>
        <mc:AlternateContent>
          <mc:Choice Requires="wpg">
            <w:drawing>
              <wp:inline distT="0" distB="0" distL="0" distR="0" wp14:anchorId="287B244B" wp14:editId="55B22290">
                <wp:extent cx="5731510" cy="890905"/>
                <wp:effectExtent l="0" t="0" r="2540" b="23495"/>
                <wp:docPr id="111183908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8604408" name="مجموعة 168604408"/>
                        <wpg:cNvGrpSpPr/>
                        <wpg:grpSpPr>
                          <a:xfrm>
                            <a:off x="0" y="0"/>
                            <a:ext cx="5731510" cy="895351"/>
                            <a:chOff x="0" y="0"/>
                            <a:chExt cx="5878196" cy="918845"/>
                          </a:xfrm>
                        </wpg:grpSpPr>
                        <wpg:grpSp>
                          <wpg:cNvPr id="1305731184" name="مجموعة 1305731184"/>
                          <wpg:cNvGrpSpPr/>
                          <wpg:grpSpPr>
                            <a:xfrm>
                              <a:off x="0" y="0"/>
                              <a:ext cx="5878196" cy="918845"/>
                              <a:chOff x="0" y="0"/>
                              <a:chExt cx="6240348" cy="919070"/>
                            </a:xfrm>
                          </wpg:grpSpPr>
                          <wpg:grpSp>
                            <wpg:cNvPr id="625872610" name="مجموعة 625872610"/>
                            <wpg:cNvGrpSpPr/>
                            <wpg:grpSpPr>
                              <a:xfrm>
                                <a:off x="0" y="169208"/>
                                <a:ext cx="5433072" cy="580613"/>
                                <a:chOff x="0" y="169208"/>
                                <a:chExt cx="5433072" cy="580613"/>
                              </a:xfrm>
                            </wpg:grpSpPr>
                            <wps:wsp>
                              <wps:cNvPr id="8608547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6282570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1135979" name="شكل بيضاوي 34113597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21409262"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العمل الجماعي والتنسيق:</w:t>
                                </w:r>
                              </w:p>
                            </w:txbxContent>
                          </wps:txbx>
                          <wps:bodyPr wrap="square" rtlCol="1">
                            <a:spAutoFit/>
                          </wps:bodyPr>
                        </wps:wsp>
                      </wpg:grpSp>
                      <pic:pic xmlns:pic="http://schemas.openxmlformats.org/drawingml/2006/picture">
                        <pic:nvPicPr>
                          <pic:cNvPr id="2053775741" name="صورة 2053775741"/>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87B244B" id="_x0000_s281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">
                <v:group id="مجموعة 168604408" o:spid="_x0000_s28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">
                  <v:group id="مجموعة 1305731184" o:spid="_x0000_s28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">
                    <v:group id="مجموعة 625872610" o:spid="_x0000_s28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">
                      <v:shape id="شكل حر 50" o:spid="_x0000_s28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8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" fillcolor="#579da5" stroked="f" strokeweight="1pt">
                        <v:stroke joinstyle="miter"/>
                      </v:roundrect>
                    </v:group>
                    <v:oval id="شكل بيضاوي 341135979" o:spid="_x0000_s28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" filled="f" strokecolor="#2b5474" strokeweight="1pt">
                      <v:stroke joinstyle="miter"/>
                    </v:oval>
                  </v:group>
                  <v:shape id="مربع نص 41" o:spid="_x0000_s2821"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" filled="f" stroked="f">
                    <v:textbox style="mso-fit-shape-to-text:t">
                      <w:txbxContent>
                        <w:p w14:paraId="4077F53E" w14:textId="459CDBB7" w:rsidR="00BC6615" w:rsidRPr="00767863" w:rsidRDefault="00BC6615" w:rsidP="00BC6615">
                          <w:pPr>
                            <w:pStyle w:val="a0"/>
                            <w:rPr>
                              <w:sz w:val="40"/>
                              <w:szCs w:val="40"/>
                              <w:rtl/>
                              <w:lang w:bidi="ar-SY"/>
                            </w:rPr>
                          </w:pPr>
                          <w:r w:rsidRPr="006F0844">
                            <w:rPr>
                              <w:sz w:val="40"/>
                              <w:szCs w:val="40"/>
                              <w:rtl/>
                            </w:rPr>
                            <w:t>العمل الجماعي والتنسيق:</w:t>
                          </w:r>
                        </w:p>
                      </w:txbxContent>
                    </v:textbox>
                  </v:shape>
                </v:group>
                <v:shape id="صورة 2053775741" o:spid="_x0000_s282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">
                  <v:imagedata r:id="rId74" o:title=""/>
                </v:shape>
                <w10:anchorlock/>
              </v:group>
            </w:pict>
          </mc:Fallback>
        </mc:AlternateContent>
      </w:r>
    </w:p>
    <w:p w:rsidR="00FD172F" w:rsidRPr="006F0844" w:rsidRDefault="00FD172F" w:rsidP="00BC6615">
      <w:r w:rsidRPr="006F0844">
        <w:rPr>
          <w:rtl/>
        </w:rPr>
        <w:t>يجب تعزيز العمل الجماعي وتحسين التنسيق بين أعضاء الحشود، وذلك من خلال إنشاء فريق عمل متكامل وتحديد الأدوار والمسؤوليات بشكل واضح.</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55D60DDA" wp14:editId="2DE4D2CB">
                <wp:extent cx="5731510" cy="890905"/>
                <wp:effectExtent l="0" t="0" r="2540" b="23495"/>
                <wp:docPr id="495286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1572347" name="مجموعة 71572347"/>
                        <wpg:cNvGrpSpPr/>
                        <wpg:grpSpPr>
                          <a:xfrm>
                            <a:off x="0" y="0"/>
                            <a:ext cx="5731510" cy="895351"/>
                            <a:chOff x="0" y="0"/>
                            <a:chExt cx="5878196" cy="918845"/>
                          </a:xfrm>
                        </wpg:grpSpPr>
                        <wpg:grpSp>
                          <wpg:cNvPr id="1101781995" name="مجموعة 1101781995"/>
                          <wpg:cNvGrpSpPr/>
                          <wpg:grpSpPr>
                            <a:xfrm>
                              <a:off x="0" y="0"/>
                              <a:ext cx="5878196" cy="918845"/>
                              <a:chOff x="0" y="0"/>
                              <a:chExt cx="6240348" cy="919070"/>
                            </a:xfrm>
                          </wpg:grpSpPr>
                          <wpg:grpSp>
                            <wpg:cNvPr id="941893439" name="مجموعة 941893439"/>
                            <wpg:cNvGrpSpPr/>
                            <wpg:grpSpPr>
                              <a:xfrm>
                                <a:off x="0" y="169208"/>
                                <a:ext cx="5433072" cy="580613"/>
                                <a:chOff x="0" y="169208"/>
                                <a:chExt cx="5433072" cy="580613"/>
                              </a:xfrm>
                            </wpg:grpSpPr>
                            <wps:wsp>
                              <wps:cNvPr id="19456115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2532809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4201307" name="شكل بيضاوي 46420130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02193923"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إجراء تقييمات دورية:</w:t>
                                </w:r>
                              </w:p>
                            </w:txbxContent>
                          </wps:txbx>
                          <wps:bodyPr wrap="square" rtlCol="1">
                            <a:spAutoFit/>
                          </wps:bodyPr>
                        </wps:wsp>
                      </wpg:grpSp>
                      <pic:pic xmlns:pic="http://schemas.openxmlformats.org/drawingml/2006/picture">
                        <pic:nvPicPr>
                          <pic:cNvPr id="640070940" name="صورة 64007094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5D60DDA" id="_x0000_s282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Fm3PwmgcAAAU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71572347" o:spid="_x0000_s28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">
                  <v:group id="مجموعة 1101781995" o:spid="_x0000_s28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">
                    <v:group id="مجموعة 941893439" o:spid="_x0000_s28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">
                      <v:shape id="شكل حر 50" o:spid="_x0000_s28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8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" fillcolor="#579da5" stroked="f" strokeweight="1pt">
                        <v:stroke joinstyle="miter"/>
                      </v:roundrect>
                    </v:group>
                    <v:oval id="شكل بيضاوي 464201307" o:spid="_x0000_s28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" filled="f" strokecolor="#2b5474" strokeweight="1pt">
                      <v:stroke joinstyle="miter"/>
                    </v:oval>
                  </v:group>
                  <v:shape id="مربع نص 41" o:spid="_x0000_s2830"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" filled="f" stroked="f">
                    <v:textbox style="mso-fit-shape-to-text:t">
                      <w:txbxContent>
                        <w:p w14:paraId="49CC69B4" w14:textId="335B6510" w:rsidR="00BC6615" w:rsidRPr="00767863" w:rsidRDefault="00BC6615" w:rsidP="00BC6615">
                          <w:pPr>
                            <w:pStyle w:val="a0"/>
                            <w:rPr>
                              <w:sz w:val="40"/>
                              <w:szCs w:val="40"/>
                              <w:rtl/>
                              <w:lang w:bidi="ar-SY"/>
                            </w:rPr>
                          </w:pPr>
                          <w:r w:rsidRPr="006F0844">
                            <w:rPr>
                              <w:sz w:val="40"/>
                              <w:szCs w:val="40"/>
                              <w:rtl/>
                            </w:rPr>
                            <w:t>إجراء تقييمات دورية:</w:t>
                          </w:r>
                        </w:p>
                      </w:txbxContent>
                    </v:textbox>
                  </v:shape>
                </v:group>
                <v:shape id="صورة 640070940" o:spid="_x0000_s283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">
                  <v:imagedata r:id="rId74" o:title=""/>
                </v:shape>
                <w10:anchorlock/>
              </v:group>
            </w:pict>
          </mc:Fallback>
        </mc:AlternateContent>
      </w:r>
    </w:p>
    <w:p w:rsidR="00FD172F" w:rsidRPr="006F0844" w:rsidRDefault="00FD172F" w:rsidP="00BC6615">
      <w:r w:rsidRPr="006F0844">
        <w:rPr>
          <w:rtl/>
        </w:rPr>
        <w:t>يجب إجراء تقييمات دورية للأداء وتحديد المناطق التي تحتاج إلى تحسين، وتطوير الخطط اللازمة لتحسين الأداء المستقبلي.</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0FCAB8D3" wp14:editId="3E777F7A">
                <wp:extent cx="5731510" cy="890905"/>
                <wp:effectExtent l="0" t="0" r="2540" b="23495"/>
                <wp:docPr id="157073596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1798872" name="مجموعة 151798872"/>
                        <wpg:cNvGrpSpPr/>
                        <wpg:grpSpPr>
                          <a:xfrm>
                            <a:off x="0" y="0"/>
                            <a:ext cx="5731510" cy="895351"/>
                            <a:chOff x="0" y="0"/>
                            <a:chExt cx="5878196" cy="918845"/>
                          </a:xfrm>
                        </wpg:grpSpPr>
                        <wpg:grpSp>
                          <wpg:cNvPr id="1708835147" name="مجموعة 1708835147"/>
                          <wpg:cNvGrpSpPr/>
                          <wpg:grpSpPr>
                            <a:xfrm>
                              <a:off x="0" y="0"/>
                              <a:ext cx="5878196" cy="918845"/>
                              <a:chOff x="0" y="0"/>
                              <a:chExt cx="6240348" cy="919070"/>
                            </a:xfrm>
                          </wpg:grpSpPr>
                          <wpg:grpSp>
                            <wpg:cNvPr id="802899143" name="مجموعة 802899143"/>
                            <wpg:cNvGrpSpPr/>
                            <wpg:grpSpPr>
                              <a:xfrm>
                                <a:off x="0" y="169208"/>
                                <a:ext cx="5433072" cy="580613"/>
                                <a:chOff x="0" y="169208"/>
                                <a:chExt cx="5433072" cy="580613"/>
                              </a:xfrm>
                            </wpg:grpSpPr>
                            <wps:wsp>
                              <wps:cNvPr id="13404364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9832389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77890683" name="شكل بيضاوي 187789068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96503577"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rPr>
                                </w:pPr>
                                <w:r w:rsidRPr="006F0844">
                                  <w:rPr>
                                    <w:sz w:val="40"/>
                                    <w:szCs w:val="40"/>
                                    <w:rtl/>
                                  </w:rPr>
                                  <w:t>القدرة على التعامل مع المواقف الطارئة:</w:t>
                                </w:r>
                              </w:p>
                            </w:txbxContent>
                          </wps:txbx>
                          <wps:bodyPr wrap="square" rtlCol="1">
                            <a:spAutoFit/>
                          </wps:bodyPr>
                        </wps:wsp>
                      </wpg:grpSp>
                      <pic:pic xmlns:pic="http://schemas.openxmlformats.org/drawingml/2006/picture">
                        <pic:nvPicPr>
                          <pic:cNvPr id="2039889311" name="صورة 2039889311"/>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FCAB8D3" id="_x0000_s283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QPo16ZsHAAAN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151798872" o:spid="_x0000_s283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">
                  <v:group id="مجموعة 1708835147" o:spid="_x0000_s283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">
                    <v:group id="مجموعة 802899143" o:spid="_x0000_s283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">
                      <v:shape id="شكل حر 50" o:spid="_x0000_s283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83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" fillcolor="#579da5" stroked="f" strokeweight="1pt">
                        <v:stroke joinstyle="miter"/>
                      </v:roundrect>
                    </v:group>
                    <v:oval id="شكل بيضاوي 1877890683" o:spid="_x0000_s283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" filled="f" strokecolor="#2b5474" strokeweight="1pt">
                      <v:stroke joinstyle="miter"/>
                    </v:oval>
                  </v:group>
                  <v:shape id="مربع نص 41" o:spid="_x0000_s2839"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" filled="f" stroked="f">
                    <v:textbox style="mso-fit-shape-to-text:t">
                      <w:txbxContent>
                        <w:p w14:paraId="6065F36A" w14:textId="0BA7FCFE" w:rsidR="00BC6615" w:rsidRPr="00767863" w:rsidRDefault="00BC6615" w:rsidP="00BC6615">
                          <w:pPr>
                            <w:pStyle w:val="a0"/>
                            <w:rPr>
                              <w:sz w:val="40"/>
                              <w:szCs w:val="40"/>
                              <w:rtl/>
                            </w:rPr>
                          </w:pPr>
                          <w:r w:rsidRPr="006F0844">
                            <w:rPr>
                              <w:sz w:val="40"/>
                              <w:szCs w:val="40"/>
                              <w:rtl/>
                            </w:rPr>
                            <w:t>القدرة على التعامل مع المواقف الطارئة:</w:t>
                          </w:r>
                        </w:p>
                      </w:txbxContent>
                    </v:textbox>
                  </v:shape>
                </v:group>
                <v:shape id="صورة 2039889311" o:spid="_x0000_s284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">
                  <v:imagedata r:id="rId74" o:title=""/>
                </v:shape>
                <w10:anchorlock/>
              </v:group>
            </w:pict>
          </mc:Fallback>
        </mc:AlternateContent>
      </w:r>
    </w:p>
    <w:p w:rsidR="00FD172F" w:rsidRPr="006F0844" w:rsidRDefault="00FD172F" w:rsidP="00BC6615">
      <w:r w:rsidRPr="006F0844">
        <w:rPr>
          <w:rtl/>
        </w:rPr>
        <w:t>يجب تطوير خطط الطوارئ المناسبة وتدريب أعضاء الحشود على التعامل مع المواقف الطارئة بشكل فعال واتخاذ الإجراءات المناسبة للحد من الأضرار.</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72E7935A" wp14:editId="09623AF9">
                <wp:extent cx="5731510" cy="890905"/>
                <wp:effectExtent l="0" t="0" r="2540" b="23495"/>
                <wp:docPr id="180698822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1192184" name="مجموعة 141192184"/>
                        <wpg:cNvGrpSpPr/>
                        <wpg:grpSpPr>
                          <a:xfrm>
                            <a:off x="0" y="0"/>
                            <a:ext cx="5731510" cy="895351"/>
                            <a:chOff x="0" y="0"/>
                            <a:chExt cx="5878196" cy="918845"/>
                          </a:xfrm>
                        </wpg:grpSpPr>
                        <wpg:grpSp>
                          <wpg:cNvPr id="1953381637" name="مجموعة 1953381637"/>
                          <wpg:cNvGrpSpPr/>
                          <wpg:grpSpPr>
                            <a:xfrm>
                              <a:off x="0" y="0"/>
                              <a:ext cx="5878196" cy="918845"/>
                              <a:chOff x="0" y="0"/>
                              <a:chExt cx="6240348" cy="919070"/>
                            </a:xfrm>
                          </wpg:grpSpPr>
                          <wpg:grpSp>
                            <wpg:cNvPr id="1051372458" name="مجموعة 1051372458"/>
                            <wpg:cNvGrpSpPr/>
                            <wpg:grpSpPr>
                              <a:xfrm>
                                <a:off x="0" y="169208"/>
                                <a:ext cx="5433072" cy="580613"/>
                                <a:chOff x="0" y="169208"/>
                                <a:chExt cx="5433072" cy="580613"/>
                              </a:xfrm>
                            </wpg:grpSpPr>
                            <wps:wsp>
                              <wps:cNvPr id="19263592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2294251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086686" name="شكل بيضاوي 1808668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59077941"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تحديث الخطط والاستراتيجيات:</w:t>
                                </w:r>
                              </w:p>
                            </w:txbxContent>
                          </wps:txbx>
                          <wps:bodyPr wrap="square" rtlCol="1">
                            <a:spAutoFit/>
                          </wps:bodyPr>
                        </wps:wsp>
                      </wpg:grpSp>
                      <pic:pic xmlns:pic="http://schemas.openxmlformats.org/drawingml/2006/picture">
                        <pic:nvPicPr>
                          <pic:cNvPr id="542890355" name="صورة 542890355"/>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2E7935A" id="_x0000_s284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">
                <v:group id="مجموعة 141192184" o:spid="_x0000_s28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">
                  <v:group id="مجموعة 1953381637" o:spid="_x0000_s28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">
                    <v:group id="مجموعة 1051372458" o:spid="_x0000_s28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">
                      <v:shape id="شكل حر 50" o:spid="_x0000_s28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8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" fillcolor="#579da5" stroked="f" strokeweight="1pt">
                        <v:stroke joinstyle="miter"/>
                      </v:roundrect>
                    </v:group>
                    <v:oval id="شكل بيضاوي 18086686" o:spid="_x0000_s28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" filled="f" strokecolor="#2b5474" strokeweight="1pt">
                      <v:stroke joinstyle="miter"/>
                    </v:oval>
                  </v:group>
                  <v:shape id="مربع نص 41" o:spid="_x0000_s2848"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" filled="f" stroked="f">
                    <v:textbox style="mso-fit-shape-to-text:t">
                      <w:txbxContent>
                        <w:p w14:paraId="27039B3D" w14:textId="21226A07" w:rsidR="00BC6615" w:rsidRPr="00767863" w:rsidRDefault="00BC6615" w:rsidP="00BC6615">
                          <w:pPr>
                            <w:pStyle w:val="a0"/>
                            <w:rPr>
                              <w:sz w:val="40"/>
                              <w:szCs w:val="40"/>
                              <w:rtl/>
                              <w:lang w:bidi="ar-SY"/>
                            </w:rPr>
                          </w:pPr>
                          <w:r w:rsidRPr="006F0844">
                            <w:rPr>
                              <w:sz w:val="40"/>
                              <w:szCs w:val="40"/>
                              <w:rtl/>
                            </w:rPr>
                            <w:t>تحديث الخطط والاستراتيجيات:</w:t>
                          </w:r>
                        </w:p>
                      </w:txbxContent>
                    </v:textbox>
                  </v:shape>
                </v:group>
                <v:shape id="صورة 542890355" o:spid="_x0000_s284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">
                  <v:imagedata r:id="rId74" o:title=""/>
                </v:shape>
                <w10:anchorlock/>
              </v:group>
            </w:pict>
          </mc:Fallback>
        </mc:AlternateContent>
      </w:r>
    </w:p>
    <w:p w:rsidR="00FD172F" w:rsidRPr="006F0844" w:rsidRDefault="00FD172F" w:rsidP="00BC6615">
      <w:r w:rsidRPr="006F0844">
        <w:rPr>
          <w:rtl/>
        </w:rPr>
        <w:t>يجب تحديث الخطط والاستراتيجيات المستخدمة في إدارة الحشود بشكل دوري لتلبية التحديات المستجدة والاحتياجات المتغيرة.</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4E2ADBFB" wp14:editId="187D1928">
                <wp:extent cx="5731510" cy="890905"/>
                <wp:effectExtent l="0" t="0" r="2540" b="23495"/>
                <wp:docPr id="162109503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28013476" name="مجموعة 2128013476"/>
                        <wpg:cNvGrpSpPr/>
                        <wpg:grpSpPr>
                          <a:xfrm>
                            <a:off x="0" y="0"/>
                            <a:ext cx="5731510" cy="895351"/>
                            <a:chOff x="0" y="0"/>
                            <a:chExt cx="5878196" cy="918845"/>
                          </a:xfrm>
                        </wpg:grpSpPr>
                        <wpg:grpSp>
                          <wpg:cNvPr id="1002971234" name="مجموعة 1002971234"/>
                          <wpg:cNvGrpSpPr/>
                          <wpg:grpSpPr>
                            <a:xfrm>
                              <a:off x="0" y="0"/>
                              <a:ext cx="5878196" cy="918845"/>
                              <a:chOff x="0" y="0"/>
                              <a:chExt cx="6240348" cy="919070"/>
                            </a:xfrm>
                          </wpg:grpSpPr>
                          <wpg:grpSp>
                            <wpg:cNvPr id="1010007657" name="مجموعة 1010007657"/>
                            <wpg:cNvGrpSpPr/>
                            <wpg:grpSpPr>
                              <a:xfrm>
                                <a:off x="0" y="169208"/>
                                <a:ext cx="5433072" cy="580613"/>
                                <a:chOff x="0" y="169208"/>
                                <a:chExt cx="5433072" cy="580613"/>
                              </a:xfrm>
                            </wpg:grpSpPr>
                            <wps:wsp>
                              <wps:cNvPr id="15336667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9980297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7210773" name="شكل بيضاوي 120721077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97310740"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استخدام التقنيات الحديثة:</w:t>
                                </w:r>
                              </w:p>
                            </w:txbxContent>
                          </wps:txbx>
                          <wps:bodyPr wrap="square" rtlCol="1">
                            <a:spAutoFit/>
                          </wps:bodyPr>
                        </wps:wsp>
                      </wpg:grpSp>
                      <pic:pic xmlns:pic="http://schemas.openxmlformats.org/drawingml/2006/picture">
                        <pic:nvPicPr>
                          <pic:cNvPr id="509318040" name="صورة 50931804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E2ADBFB" id="_x0000_s285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Cy4V6+iBwAADx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2128013476" o:spid="_x0000_s285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">
                  <v:group id="مجموعة 1002971234" o:spid="_x0000_s285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">
                    <v:group id="مجموعة 1010007657" o:spid="_x0000_s285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">
                      <v:shape id="شكل حر 50" o:spid="_x0000_s285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85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" fillcolor="#579da5" stroked="f" strokeweight="1pt">
                        <v:stroke joinstyle="miter"/>
                      </v:roundrect>
                    </v:group>
                    <v:oval id="شكل بيضاوي 1207210773" o:spid="_x0000_s285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" filled="f" strokecolor="#2b5474" strokeweight="1pt">
                      <v:stroke joinstyle="miter"/>
                    </v:oval>
                  </v:group>
                  <v:shape id="مربع نص 41" o:spid="_x0000_s2857"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" filled="f" stroked="f">
                    <v:textbox style="mso-fit-shape-to-text:t">
                      <w:txbxContent>
                        <w:p w14:paraId="649FC7B1" w14:textId="1B6C7473" w:rsidR="00BC6615" w:rsidRPr="00767863" w:rsidRDefault="00BC6615" w:rsidP="00BC6615">
                          <w:pPr>
                            <w:pStyle w:val="a0"/>
                            <w:rPr>
                              <w:sz w:val="40"/>
                              <w:szCs w:val="40"/>
                              <w:rtl/>
                              <w:lang w:bidi="ar-SY"/>
                            </w:rPr>
                          </w:pPr>
                          <w:r w:rsidRPr="006F0844">
                            <w:rPr>
                              <w:sz w:val="40"/>
                              <w:szCs w:val="40"/>
                              <w:rtl/>
                            </w:rPr>
                            <w:t>استخدام التقنيات الحديثة:</w:t>
                          </w:r>
                        </w:p>
                      </w:txbxContent>
                    </v:textbox>
                  </v:shape>
                </v:group>
                <v:shape id="صورة 509318040" o:spid="_x0000_s285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">
                  <v:imagedata r:id="rId74" o:title=""/>
                </v:shape>
                <w10:anchorlock/>
              </v:group>
            </w:pict>
          </mc:Fallback>
        </mc:AlternateContent>
      </w:r>
    </w:p>
    <w:p w:rsidR="00FD172F" w:rsidRPr="006F0844" w:rsidRDefault="00FD172F" w:rsidP="00BC6615">
      <w:r w:rsidRPr="006F0844">
        <w:rPr>
          <w:rtl/>
        </w:rPr>
        <w:t>يمكن استخدام التقنيات الحديثة مثل التحليلات البيانية والذكاء الاصطناعي والروبوتات لتحسين عملية إدارة الحشود وتحسين الأداء.</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w:lastRenderedPageBreak/>
        <mc:AlternateContent>
          <mc:Choice Requires="wpg">
            <w:drawing>
              <wp:inline distT="0" distB="0" distL="0" distR="0" wp14:anchorId="528B4FFF" wp14:editId="123ADDF0">
                <wp:extent cx="5731510" cy="890905"/>
                <wp:effectExtent l="0" t="0" r="2540" b="23495"/>
                <wp:docPr id="48900458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41382487" name="مجموعة 1341382487"/>
                        <wpg:cNvGrpSpPr/>
                        <wpg:grpSpPr>
                          <a:xfrm>
                            <a:off x="0" y="0"/>
                            <a:ext cx="5731510" cy="895351"/>
                            <a:chOff x="0" y="0"/>
                            <a:chExt cx="5878196" cy="918845"/>
                          </a:xfrm>
                        </wpg:grpSpPr>
                        <wpg:grpSp>
                          <wpg:cNvPr id="254047007" name="مجموعة 254047007"/>
                          <wpg:cNvGrpSpPr/>
                          <wpg:grpSpPr>
                            <a:xfrm>
                              <a:off x="0" y="0"/>
                              <a:ext cx="5878196" cy="918845"/>
                              <a:chOff x="0" y="0"/>
                              <a:chExt cx="6240348" cy="919070"/>
                            </a:xfrm>
                          </wpg:grpSpPr>
                          <wpg:grpSp>
                            <wpg:cNvPr id="928574606" name="مجموعة 928574606"/>
                            <wpg:cNvGrpSpPr/>
                            <wpg:grpSpPr>
                              <a:xfrm>
                                <a:off x="0" y="169208"/>
                                <a:ext cx="5433072" cy="580613"/>
                                <a:chOff x="0" y="169208"/>
                                <a:chExt cx="5433072" cy="580613"/>
                              </a:xfrm>
                            </wpg:grpSpPr>
                            <wps:wsp>
                              <wps:cNvPr id="8404899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0907556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25372412" name="شكل بيضاوي 192537241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96120666"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التعاون مع الجهات الخارجية:</w:t>
                                </w:r>
                              </w:p>
                            </w:txbxContent>
                          </wps:txbx>
                          <wps:bodyPr wrap="square" rtlCol="1">
                            <a:spAutoFit/>
                          </wps:bodyPr>
                        </wps:wsp>
                      </wpg:grpSp>
                      <pic:pic xmlns:pic="http://schemas.openxmlformats.org/drawingml/2006/picture">
                        <pic:nvPicPr>
                          <pic:cNvPr id="792282086" name="صورة 792282086"/>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28B4FFF" id="_x0000_s285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ORCftCfBwAACB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1341382487" o:spid="_x0000_s28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">
                  <v:group id="مجموعة 254047007" o:spid="_x0000_s28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">
                    <v:group id="مجموعة 928574606" o:spid="_x0000_s28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">
                      <v:shape id="شكل حر 50" o:spid="_x0000_s28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8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" fillcolor="#579da5" stroked="f" strokeweight="1pt">
                        <v:stroke joinstyle="miter"/>
                      </v:roundrect>
                    </v:group>
                    <v:oval id="شكل بيضاوي 1925372412" o:spid="_x0000_s28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" filled="f" strokecolor="#2b5474" strokeweight="1pt">
                      <v:stroke joinstyle="miter"/>
                    </v:oval>
                  </v:group>
                  <v:shape id="مربع نص 41" o:spid="_x0000_s2866"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" filled="f" stroked="f">
                    <v:textbox style="mso-fit-shape-to-text:t">
                      <w:txbxContent>
                        <w:p w14:paraId="04FBB556" w14:textId="4117B943" w:rsidR="00BC6615" w:rsidRPr="00767863" w:rsidRDefault="00BC6615" w:rsidP="00BC6615">
                          <w:pPr>
                            <w:pStyle w:val="a0"/>
                            <w:rPr>
                              <w:sz w:val="40"/>
                              <w:szCs w:val="40"/>
                              <w:rtl/>
                              <w:lang w:bidi="ar-SY"/>
                            </w:rPr>
                          </w:pPr>
                          <w:r w:rsidRPr="006F0844">
                            <w:rPr>
                              <w:sz w:val="40"/>
                              <w:szCs w:val="40"/>
                              <w:rtl/>
                            </w:rPr>
                            <w:t>التعاون مع الجهات الخارجية:</w:t>
                          </w:r>
                        </w:p>
                      </w:txbxContent>
                    </v:textbox>
                  </v:shape>
                </v:group>
                <v:shape id="صورة 792282086" o:spid="_x0000_s286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">
                  <v:imagedata r:id="rId74" o:title=""/>
                </v:shape>
                <w10:anchorlock/>
              </v:group>
            </w:pict>
          </mc:Fallback>
        </mc:AlternateContent>
      </w:r>
    </w:p>
    <w:p w:rsidR="00FD172F" w:rsidRPr="006F0844" w:rsidRDefault="00FD172F" w:rsidP="00BC6615">
      <w:r w:rsidRPr="006F0844">
        <w:rPr>
          <w:rtl/>
        </w:rPr>
        <w:t>يمكن التعاون مع الجهات الخارجية مثل الشرطة والدفاع المدني والمؤسسات الإنسانية لتعزيز قدرة الحشود على إدارة المواقف الطارئة وتحسين الأداء.</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3640EE14" wp14:editId="776101D2">
                <wp:extent cx="5731510" cy="890905"/>
                <wp:effectExtent l="0" t="0" r="2540" b="23495"/>
                <wp:docPr id="125523293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1405064" name="مجموعة 121405064"/>
                        <wpg:cNvGrpSpPr/>
                        <wpg:grpSpPr>
                          <a:xfrm>
                            <a:off x="0" y="0"/>
                            <a:ext cx="5731510" cy="895351"/>
                            <a:chOff x="0" y="0"/>
                            <a:chExt cx="5878196" cy="918845"/>
                          </a:xfrm>
                        </wpg:grpSpPr>
                        <wpg:grpSp>
                          <wpg:cNvPr id="1160587697" name="مجموعة 1160587697"/>
                          <wpg:cNvGrpSpPr/>
                          <wpg:grpSpPr>
                            <a:xfrm>
                              <a:off x="0" y="0"/>
                              <a:ext cx="5878196" cy="918845"/>
                              <a:chOff x="0" y="0"/>
                              <a:chExt cx="6240348" cy="919070"/>
                            </a:xfrm>
                          </wpg:grpSpPr>
                          <wpg:grpSp>
                            <wpg:cNvPr id="832913688" name="مجموعة 832913688"/>
                            <wpg:cNvGrpSpPr/>
                            <wpg:grpSpPr>
                              <a:xfrm>
                                <a:off x="0" y="169208"/>
                                <a:ext cx="5433072" cy="580613"/>
                                <a:chOff x="0" y="169208"/>
                                <a:chExt cx="5433072" cy="580613"/>
                              </a:xfrm>
                            </wpg:grpSpPr>
                            <wps:wsp>
                              <wps:cNvPr id="14120831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4727028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32103684" name="شكل بيضاوي 73210368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630306"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تطوير القدرات الفردية:</w:t>
                                </w:r>
                              </w:p>
                            </w:txbxContent>
                          </wps:txbx>
                          <wps:bodyPr wrap="square" rtlCol="1">
                            <a:spAutoFit/>
                          </wps:bodyPr>
                        </wps:wsp>
                      </wpg:grpSp>
                      <pic:pic xmlns:pic="http://schemas.openxmlformats.org/drawingml/2006/picture">
                        <pic:nvPicPr>
                          <pic:cNvPr id="298708039" name="صورة 298708039"/>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640EE14" id="_x0000_s286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zDILWcBwAACR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121405064" o:spid="_x0000_s286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">
                  <v:group id="مجموعة 1160587697" o:spid="_x0000_s287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">
                    <v:group id="مجموعة 832913688" o:spid="_x0000_s287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">
                      <v:shape id="شكل حر 50" o:spid="_x0000_s287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87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" fillcolor="#579da5" stroked="f" strokeweight="1pt">
                        <v:stroke joinstyle="miter"/>
                      </v:roundrect>
                    </v:group>
                    <v:oval id="شكل بيضاوي 732103684" o:spid="_x0000_s287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" filled="f" strokecolor="#2b5474" strokeweight="1pt">
                      <v:stroke joinstyle="miter"/>
                    </v:oval>
                  </v:group>
                  <v:shape id="مربع نص 41" o:spid="_x0000_s2875"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" filled="f" stroked="f">
                    <v:textbox style="mso-fit-shape-to-text:t">
                      <w:txbxContent>
                        <w:p w14:paraId="5B969293" w14:textId="6A5A4A02" w:rsidR="00BC6615" w:rsidRPr="00767863" w:rsidRDefault="00BC6615" w:rsidP="00BC6615">
                          <w:pPr>
                            <w:pStyle w:val="a0"/>
                            <w:rPr>
                              <w:sz w:val="40"/>
                              <w:szCs w:val="40"/>
                              <w:rtl/>
                              <w:lang w:bidi="ar-SY"/>
                            </w:rPr>
                          </w:pPr>
                          <w:r w:rsidRPr="006F0844">
                            <w:rPr>
                              <w:sz w:val="40"/>
                              <w:szCs w:val="40"/>
                              <w:rtl/>
                            </w:rPr>
                            <w:t>تطوير القدرات الفردية:</w:t>
                          </w:r>
                        </w:p>
                      </w:txbxContent>
                    </v:textbox>
                  </v:shape>
                </v:group>
                <v:shape id="صورة 298708039" o:spid="_x0000_s287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">
                  <v:imagedata r:id="rId74" o:title=""/>
                </v:shape>
                <w10:anchorlock/>
              </v:group>
            </w:pict>
          </mc:Fallback>
        </mc:AlternateContent>
      </w:r>
    </w:p>
    <w:p w:rsidR="00FD172F" w:rsidRPr="006F0844" w:rsidRDefault="00FD172F" w:rsidP="00BC6615">
      <w:r w:rsidRPr="006F0844">
        <w:rPr>
          <w:rtl/>
        </w:rPr>
        <w:t>يجب تطوير قدرات أعضاء الحشود بشكل فردي، بما في ذلك تعزيز المهارات اللازمة وتقديم الدورات التدريبية المناسبة، مما يؤدي إلى تحسين الأداء الجماعي.</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71FE3812" wp14:editId="5F8FD9FC">
                <wp:extent cx="5731510" cy="890905"/>
                <wp:effectExtent l="0" t="0" r="2540" b="23495"/>
                <wp:docPr id="11679155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070223225" name="مجموعة 2070223225"/>
                        <wpg:cNvGrpSpPr/>
                        <wpg:grpSpPr>
                          <a:xfrm>
                            <a:off x="0" y="0"/>
                            <a:ext cx="5731510" cy="895351"/>
                            <a:chOff x="0" y="0"/>
                            <a:chExt cx="5878196" cy="918845"/>
                          </a:xfrm>
                        </wpg:grpSpPr>
                        <wpg:grpSp>
                          <wpg:cNvPr id="1160421542" name="مجموعة 1160421542"/>
                          <wpg:cNvGrpSpPr/>
                          <wpg:grpSpPr>
                            <a:xfrm>
                              <a:off x="0" y="0"/>
                              <a:ext cx="5878196" cy="918845"/>
                              <a:chOff x="0" y="0"/>
                              <a:chExt cx="6240348" cy="919070"/>
                            </a:xfrm>
                          </wpg:grpSpPr>
                          <wpg:grpSp>
                            <wpg:cNvPr id="996150922" name="مجموعة 996150922"/>
                            <wpg:cNvGrpSpPr/>
                            <wpg:grpSpPr>
                              <a:xfrm>
                                <a:off x="0" y="169208"/>
                                <a:ext cx="5433072" cy="580613"/>
                                <a:chOff x="0" y="169208"/>
                                <a:chExt cx="5433072" cy="580613"/>
                              </a:xfrm>
                            </wpg:grpSpPr>
                            <wps:wsp>
                              <wps:cNvPr id="209364540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2443284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2910186" name="شكل بيضاوي 147291018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5551101"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إدارة المخاطر:</w:t>
                                </w:r>
                              </w:p>
                            </w:txbxContent>
                          </wps:txbx>
                          <wps:bodyPr wrap="square" rtlCol="1">
                            <a:spAutoFit/>
                          </wps:bodyPr>
                        </wps:wsp>
                      </wpg:grpSp>
                      <pic:pic xmlns:pic="http://schemas.openxmlformats.org/drawingml/2006/picture">
                        <pic:nvPicPr>
                          <pic:cNvPr id="177580751" name="صورة 177580751"/>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1FE3812" id="_x0000_s287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">
                <v:group id="مجموعة 2070223225" o:spid="_x0000_s28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">
                  <v:group id="مجموعة 1160421542" o:spid="_x0000_s28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">
                    <v:group id="مجموعة 996150922" o:spid="_x0000_s28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">
                      <v:shape id="شكل حر 50" o:spid="_x0000_s28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8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" fillcolor="#579da5" stroked="f" strokeweight="1pt">
                        <v:stroke joinstyle="miter"/>
                      </v:roundrect>
                    </v:group>
                    <v:oval id="شكل بيضاوي 1472910186" o:spid="_x0000_s28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" filled="f" strokecolor="#2b5474" strokeweight="1pt">
                      <v:stroke joinstyle="miter"/>
                    </v:oval>
                  </v:group>
                  <v:shape id="مربع نص 41" o:spid="_x0000_s2884"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" filled="f" stroked="f">
                    <v:textbox style="mso-fit-shape-to-text:t">
                      <w:txbxContent>
                        <w:p w14:paraId="339095CE" w14:textId="5BA686EA" w:rsidR="00BC6615" w:rsidRPr="00767863" w:rsidRDefault="00BC6615" w:rsidP="00BC6615">
                          <w:pPr>
                            <w:pStyle w:val="a0"/>
                            <w:rPr>
                              <w:sz w:val="40"/>
                              <w:szCs w:val="40"/>
                              <w:rtl/>
                              <w:lang w:bidi="ar-SY"/>
                            </w:rPr>
                          </w:pPr>
                          <w:r w:rsidRPr="006F0844">
                            <w:rPr>
                              <w:sz w:val="40"/>
                              <w:szCs w:val="40"/>
                              <w:rtl/>
                            </w:rPr>
                            <w:t>إدارة المخاطر:</w:t>
                          </w:r>
                        </w:p>
                      </w:txbxContent>
                    </v:textbox>
                  </v:shape>
                </v:group>
                <v:shape id="صورة 177580751" o:spid="_x0000_s288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">
                  <v:imagedata r:id="rId74" o:title=""/>
                </v:shape>
                <w10:anchorlock/>
              </v:group>
            </w:pict>
          </mc:Fallback>
        </mc:AlternateContent>
      </w:r>
    </w:p>
    <w:p w:rsidR="00FD172F" w:rsidRPr="006F0844" w:rsidRDefault="00FD172F" w:rsidP="00BC6615">
      <w:r w:rsidRPr="006F0844">
        <w:rPr>
          <w:rtl/>
        </w:rPr>
        <w:t>يجب تحديد المخاطر المحتملة واتخاذ الإجراءات اللازمة للحد منها، بما في ذلك وضع خطط الطوارئ وتحسين توزيع الحشود وتحديد النقاط الحساسة.</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0D0BA5AA" wp14:editId="2CAA8CC3">
                <wp:extent cx="5731510" cy="890905"/>
                <wp:effectExtent l="0" t="0" r="2540" b="23495"/>
                <wp:docPr id="95320659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036729504" name="مجموعة 2036729504"/>
                        <wpg:cNvGrpSpPr/>
                        <wpg:grpSpPr>
                          <a:xfrm>
                            <a:off x="0" y="0"/>
                            <a:ext cx="5731510" cy="895351"/>
                            <a:chOff x="0" y="0"/>
                            <a:chExt cx="5878196" cy="918845"/>
                          </a:xfrm>
                        </wpg:grpSpPr>
                        <wpg:grpSp>
                          <wpg:cNvPr id="1818179650" name="مجموعة 1818179650"/>
                          <wpg:cNvGrpSpPr/>
                          <wpg:grpSpPr>
                            <a:xfrm>
                              <a:off x="0" y="0"/>
                              <a:ext cx="5878196" cy="918845"/>
                              <a:chOff x="0" y="0"/>
                              <a:chExt cx="6240348" cy="919070"/>
                            </a:xfrm>
                          </wpg:grpSpPr>
                          <wpg:grpSp>
                            <wpg:cNvPr id="1190426904" name="مجموعة 1190426904"/>
                            <wpg:cNvGrpSpPr/>
                            <wpg:grpSpPr>
                              <a:xfrm>
                                <a:off x="0" y="169208"/>
                                <a:ext cx="5433072" cy="580613"/>
                                <a:chOff x="0" y="169208"/>
                                <a:chExt cx="5433072" cy="580613"/>
                              </a:xfrm>
                            </wpg:grpSpPr>
                            <wps:wsp>
                              <wps:cNvPr id="18491212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3909378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91170701" name="شكل بيضاوي 29117070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6356942"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إدارة التكاليف:</w:t>
                                </w:r>
                              </w:p>
                            </w:txbxContent>
                          </wps:txbx>
                          <wps:bodyPr wrap="square" rtlCol="1">
                            <a:spAutoFit/>
                          </wps:bodyPr>
                        </wps:wsp>
                      </wpg:grpSp>
                      <pic:pic xmlns:pic="http://schemas.openxmlformats.org/drawingml/2006/picture">
                        <pic:nvPicPr>
                          <pic:cNvPr id="199051460" name="صورة 19905146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D0BA5AA" id="_x0000_s288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v9M7+iBwAACx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2036729504" o:spid="_x0000_s28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">
                  <v:group id="مجموعة 1818179650" o:spid="_x0000_s28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">
                    <v:group id="مجموعة 1190426904" o:spid="_x0000_s28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">
                      <v:shape id="شكل حر 50" o:spid="_x0000_s28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8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" fillcolor="#579da5" stroked="f" strokeweight="1pt">
                        <v:stroke joinstyle="miter"/>
                      </v:roundrect>
                    </v:group>
                    <v:oval id="شكل بيضاوي 291170701" o:spid="_x0000_s28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" filled="f" strokecolor="#2b5474" strokeweight="1pt">
                      <v:stroke joinstyle="miter"/>
                    </v:oval>
                  </v:group>
                  <v:shape id="مربع نص 41" o:spid="_x0000_s2893"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" filled="f" stroked="f">
                    <v:textbox style="mso-fit-shape-to-text:t">
                      <w:txbxContent>
                        <w:p w14:paraId="1F280ED5" w14:textId="7CFB2D9E" w:rsidR="00BC6615" w:rsidRPr="00767863" w:rsidRDefault="00BC6615" w:rsidP="00BC6615">
                          <w:pPr>
                            <w:pStyle w:val="a0"/>
                            <w:rPr>
                              <w:sz w:val="40"/>
                              <w:szCs w:val="40"/>
                              <w:rtl/>
                              <w:lang w:bidi="ar-SY"/>
                            </w:rPr>
                          </w:pPr>
                          <w:r w:rsidRPr="006F0844">
                            <w:rPr>
                              <w:sz w:val="40"/>
                              <w:szCs w:val="40"/>
                              <w:rtl/>
                            </w:rPr>
                            <w:t>إدارة التكاليف:</w:t>
                          </w:r>
                        </w:p>
                      </w:txbxContent>
                    </v:textbox>
                  </v:shape>
                </v:group>
                <v:shape id="صورة 199051460" o:spid="_x0000_s289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">
                  <v:imagedata r:id="rId74" o:title=""/>
                </v:shape>
                <w10:anchorlock/>
              </v:group>
            </w:pict>
          </mc:Fallback>
        </mc:AlternateContent>
      </w:r>
    </w:p>
    <w:p w:rsidR="00FD172F" w:rsidRPr="006F0844" w:rsidRDefault="00FD172F" w:rsidP="00BC6615">
      <w:r w:rsidRPr="006F0844">
        <w:rPr>
          <w:rtl/>
        </w:rPr>
        <w:t>يجب إدارة التكاليف بشكل جيد وتحديد الأولويات والتخصيصات المالية المناسبة لتحقيق الأداء المرجو من إدارة الحشود.</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674D42BD" wp14:editId="25E6E41E">
                <wp:extent cx="5731510" cy="890905"/>
                <wp:effectExtent l="0" t="0" r="2540" b="23495"/>
                <wp:docPr id="175504430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31373282" name="مجموعة 331373282"/>
                        <wpg:cNvGrpSpPr/>
                        <wpg:grpSpPr>
                          <a:xfrm>
                            <a:off x="0" y="0"/>
                            <a:ext cx="5731510" cy="895351"/>
                            <a:chOff x="0" y="0"/>
                            <a:chExt cx="5878196" cy="918845"/>
                          </a:xfrm>
                        </wpg:grpSpPr>
                        <wpg:grpSp>
                          <wpg:cNvPr id="1969573852" name="مجموعة 1969573852"/>
                          <wpg:cNvGrpSpPr/>
                          <wpg:grpSpPr>
                            <a:xfrm>
                              <a:off x="0" y="0"/>
                              <a:ext cx="5878196" cy="918845"/>
                              <a:chOff x="0" y="0"/>
                              <a:chExt cx="6240348" cy="919070"/>
                            </a:xfrm>
                          </wpg:grpSpPr>
                          <wpg:grpSp>
                            <wpg:cNvPr id="1935197416" name="مجموعة 1935197416"/>
                            <wpg:cNvGrpSpPr/>
                            <wpg:grpSpPr>
                              <a:xfrm>
                                <a:off x="0" y="169208"/>
                                <a:ext cx="5433072" cy="580613"/>
                                <a:chOff x="0" y="169208"/>
                                <a:chExt cx="5433072" cy="580613"/>
                              </a:xfrm>
                            </wpg:grpSpPr>
                            <wps:wsp>
                              <wps:cNvPr id="6336986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3444649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5285944" name="شكل بيضاوي 66528594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45539205"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تحسين خدمات الرعاية الصحية:</w:t>
                                </w:r>
                              </w:p>
                            </w:txbxContent>
                          </wps:txbx>
                          <wps:bodyPr wrap="square" rtlCol="1">
                            <a:spAutoFit/>
                          </wps:bodyPr>
                        </wps:wsp>
                      </wpg:grpSp>
                      <pic:pic xmlns:pic="http://schemas.openxmlformats.org/drawingml/2006/picture">
                        <pic:nvPicPr>
                          <pic:cNvPr id="109984009" name="صورة 109984009"/>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74D42BD" id="_x0000_s289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&#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">
                <v:group id="مجموعة 331373282" o:spid="_x0000_s28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">
                  <v:group id="مجموعة 1969573852" o:spid="_x0000_s28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">
                    <v:group id="مجموعة 1935197416" o:spid="_x0000_s28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">
                      <v:shape id="شكل حر 50" o:spid="_x0000_s28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9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" fillcolor="#579da5" stroked="f" strokeweight="1pt">
                        <v:stroke joinstyle="miter"/>
                      </v:roundrect>
                    </v:group>
                    <v:oval id="شكل بيضاوي 665285944" o:spid="_x0000_s29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" filled="f" strokecolor="#2b5474" strokeweight="1pt">
                      <v:stroke joinstyle="miter"/>
                    </v:oval>
                  </v:group>
                  <v:shape id="مربع نص 41" o:spid="_x0000_s2902"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" filled="f" stroked="f">
                    <v:textbox style="mso-fit-shape-to-text:t">
                      <w:txbxContent>
                        <w:p w14:paraId="486C3248" w14:textId="3E83603F" w:rsidR="00BC6615" w:rsidRPr="00767863" w:rsidRDefault="00BC6615" w:rsidP="00BC6615">
                          <w:pPr>
                            <w:pStyle w:val="a0"/>
                            <w:rPr>
                              <w:sz w:val="40"/>
                              <w:szCs w:val="40"/>
                              <w:rtl/>
                              <w:lang w:bidi="ar-SY"/>
                            </w:rPr>
                          </w:pPr>
                          <w:r w:rsidRPr="006F0844">
                            <w:rPr>
                              <w:sz w:val="40"/>
                              <w:szCs w:val="40"/>
                              <w:rtl/>
                            </w:rPr>
                            <w:t>تحسين خدمات الرعاية الصحية:</w:t>
                          </w:r>
                        </w:p>
                      </w:txbxContent>
                    </v:textbox>
                  </v:shape>
                </v:group>
                <v:shape id="صورة 109984009" o:spid="_x0000_s290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">
                  <v:imagedata r:id="rId74" o:title=""/>
                </v:shape>
                <w10:anchorlock/>
              </v:group>
            </w:pict>
          </mc:Fallback>
        </mc:AlternateContent>
      </w:r>
    </w:p>
    <w:p w:rsidR="00FD172F" w:rsidRPr="006F0844" w:rsidRDefault="00FD172F" w:rsidP="00BC6615">
      <w:r w:rsidRPr="006F0844">
        <w:rPr>
          <w:rtl/>
        </w:rPr>
        <w:t>يجب تحسين خدمات الرعاية الصحية وتوفير الرعاية الطبية اللازمة للحشود، وذلك للمحافظة على سلامة الأعضاء ومنع حدوث الأمراض المعدية.</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w:lastRenderedPageBreak/>
        <mc:AlternateContent>
          <mc:Choice Requires="wpg">
            <w:drawing>
              <wp:inline distT="0" distB="0" distL="0" distR="0" wp14:anchorId="2359DF3F" wp14:editId="25CA0D1F">
                <wp:extent cx="5731510" cy="890905"/>
                <wp:effectExtent l="0" t="0" r="2540" b="23495"/>
                <wp:docPr id="73524538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28022183" name="مجموعة 528022183"/>
                        <wpg:cNvGrpSpPr/>
                        <wpg:grpSpPr>
                          <a:xfrm>
                            <a:off x="0" y="0"/>
                            <a:ext cx="5731510" cy="895351"/>
                            <a:chOff x="0" y="0"/>
                            <a:chExt cx="5878196" cy="918845"/>
                          </a:xfrm>
                        </wpg:grpSpPr>
                        <wpg:grpSp>
                          <wpg:cNvPr id="771703401" name="مجموعة 771703401"/>
                          <wpg:cNvGrpSpPr/>
                          <wpg:grpSpPr>
                            <a:xfrm>
                              <a:off x="0" y="0"/>
                              <a:ext cx="5878196" cy="918845"/>
                              <a:chOff x="0" y="0"/>
                              <a:chExt cx="6240348" cy="919070"/>
                            </a:xfrm>
                          </wpg:grpSpPr>
                          <wpg:grpSp>
                            <wpg:cNvPr id="108655836" name="مجموعة 108655836"/>
                            <wpg:cNvGrpSpPr/>
                            <wpg:grpSpPr>
                              <a:xfrm>
                                <a:off x="0" y="169208"/>
                                <a:ext cx="5433072" cy="580613"/>
                                <a:chOff x="0" y="169208"/>
                                <a:chExt cx="5433072" cy="580613"/>
                              </a:xfrm>
                            </wpg:grpSpPr>
                            <wps:wsp>
                              <wps:cNvPr id="154938291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1914710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4233517" name="شكل بيضاوي 68423351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3504220"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الالتزام بالمعايير الأخلاقية:</w:t>
                                </w:r>
                              </w:p>
                            </w:txbxContent>
                          </wps:txbx>
                          <wps:bodyPr wrap="square" rtlCol="1">
                            <a:spAutoFit/>
                          </wps:bodyPr>
                        </wps:wsp>
                      </wpg:grpSp>
                      <pic:pic xmlns:pic="http://schemas.openxmlformats.org/drawingml/2006/picture">
                        <pic:nvPicPr>
                          <pic:cNvPr id="146293358" name="صورة 146293358"/>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359DF3F" id="_x0000_s290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DU4Lh2fBwAABh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528022183" o:spid="_x0000_s29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">
                  <v:group id="مجموعة 771703401" o:spid="_x0000_s29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">
                    <v:group id="مجموعة 108655836" o:spid="_x0000_s29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">
                      <v:shape id="شكل حر 50" o:spid="_x0000_s29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9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" fillcolor="#579da5" stroked="f" strokeweight="1pt">
                        <v:stroke joinstyle="miter"/>
                      </v:roundrect>
                    </v:group>
                    <v:oval id="شكل بيضاوي 684233517" o:spid="_x0000_s29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" filled="f" strokecolor="#2b5474" strokeweight="1pt">
                      <v:stroke joinstyle="miter"/>
                    </v:oval>
                  </v:group>
                  <v:shape id="مربع نص 41" o:spid="_x0000_s2911"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" filled="f" stroked="f">
                    <v:textbox style="mso-fit-shape-to-text:t">
                      <w:txbxContent>
                        <w:p w14:paraId="64256A63" w14:textId="6C72CF01" w:rsidR="00BC6615" w:rsidRPr="00767863" w:rsidRDefault="00BC6615" w:rsidP="00BC6615">
                          <w:pPr>
                            <w:pStyle w:val="a0"/>
                            <w:rPr>
                              <w:sz w:val="40"/>
                              <w:szCs w:val="40"/>
                              <w:rtl/>
                              <w:lang w:bidi="ar-SY"/>
                            </w:rPr>
                          </w:pPr>
                          <w:r w:rsidRPr="006F0844">
                            <w:rPr>
                              <w:sz w:val="40"/>
                              <w:szCs w:val="40"/>
                              <w:rtl/>
                            </w:rPr>
                            <w:t>الالتزام بالمعايير الأخلاقية:</w:t>
                          </w:r>
                        </w:p>
                      </w:txbxContent>
                    </v:textbox>
                  </v:shape>
                </v:group>
                <v:shape id="صورة 146293358" o:spid="_x0000_s291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">
                  <v:imagedata r:id="rId74" o:title=""/>
                </v:shape>
                <w10:anchorlock/>
              </v:group>
            </w:pict>
          </mc:Fallback>
        </mc:AlternateContent>
      </w:r>
    </w:p>
    <w:p w:rsidR="00FD172F" w:rsidRPr="006F0844" w:rsidRDefault="00FD172F" w:rsidP="00BC6615">
      <w:r w:rsidRPr="006F0844">
        <w:rPr>
          <w:rtl/>
        </w:rPr>
        <w:t>يجب الالتزام بالمعايير الأخلاقية في إدارة الحشود، وذلك من خلال توفير الحماية والأمن والرعاية اللازمة للأفراد الموجودين في الحشود، والحفاظ على حقوق الإنسان وكرامتهم.</w:t>
      </w:r>
    </w:p>
    <w:p w:rsidR="00FD172F" w:rsidRDefault="00BC6615" w:rsidP="00FD172F">
      <w:pPr>
        <w:rPr>
          <w:rFonts w:ascii="Adobe Arabic" w:hAnsi="Adobe Arabic" w:cs="Adobe Arabic"/>
          <w:sz w:val="40"/>
          <w:szCs w:val="40"/>
          <w:rtl/>
        </w:rPr>
      </w:pPr>
      <w:r w:rsidRPr="00BD5495">
        <w:rPr>
          <w:rFonts w:ascii="Sakkal Majalla" w:hAnsi="Sakkal Majalla"/>
          <w:noProof/>
          <w:color w:val="002060"/>
          <w:sz w:val="34"/>
        </w:rPr>
        <mc:AlternateContent>
          <mc:Choice Requires="wpg">
            <w:drawing>
              <wp:inline distT="0" distB="0" distL="0" distR="0" wp14:anchorId="594799FB" wp14:editId="536616E8">
                <wp:extent cx="5731510" cy="895350"/>
                <wp:effectExtent l="0" t="0" r="21590" b="19050"/>
                <wp:docPr id="133646578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87288554" name="صورة 1487288554"/>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127026152" name="مجموعة 1127026152"/>
                        <wpg:cNvGrpSpPr/>
                        <wpg:grpSpPr>
                          <a:xfrm>
                            <a:off x="0" y="0"/>
                            <a:ext cx="5731510" cy="895350"/>
                            <a:chOff x="0" y="0"/>
                            <a:chExt cx="5878196" cy="918845"/>
                          </a:xfrm>
                        </wpg:grpSpPr>
                        <wpg:grpSp>
                          <wpg:cNvPr id="682955276" name="مجموعة 682955276"/>
                          <wpg:cNvGrpSpPr/>
                          <wpg:grpSpPr>
                            <a:xfrm>
                              <a:off x="0" y="0"/>
                              <a:ext cx="5878196" cy="918845"/>
                              <a:chOff x="0" y="0"/>
                              <a:chExt cx="6240348" cy="919070"/>
                            </a:xfrm>
                          </wpg:grpSpPr>
                          <wpg:grpSp>
                            <wpg:cNvPr id="1074011100" name="مجموعة 1074011100"/>
                            <wpg:cNvGrpSpPr/>
                            <wpg:grpSpPr>
                              <a:xfrm>
                                <a:off x="0" y="169208"/>
                                <a:ext cx="5433072" cy="580613"/>
                                <a:chOff x="0" y="169208"/>
                                <a:chExt cx="5433072" cy="580613"/>
                              </a:xfrm>
                            </wpg:grpSpPr>
                            <wps:wsp>
                              <wps:cNvPr id="168425874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29191067"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9739938" name="شكل بيضاوي 919739938"/>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19985586" name="مربع نص 41"/>
                          <wps:cNvSpPr txBox="1"/>
                          <wps:spPr>
                            <a:xfrm>
                              <a:off x="204484" y="256849"/>
                              <a:ext cx="4616071" cy="377965"/>
                            </a:xfrm>
                            <a:prstGeom prst="rect">
                              <a:avLst/>
                            </a:prstGeom>
                            <a:noFill/>
                          </wps:spPr>
                          <wps:txbx>
                            <w:txbxContent>
                              <w:p w:rsidR="00BC6615" w:rsidRPr="00BC6615" w:rsidRDefault="00BC6615" w:rsidP="00BC6615">
                                <w:pPr>
                                  <w:pStyle w:val="a0"/>
                                  <w:rPr>
                                    <w:sz w:val="40"/>
                                    <w:szCs w:val="40"/>
                                  </w:rPr>
                                </w:pPr>
                                <w:r w:rsidRPr="00BC6615">
                                  <w:rPr>
                                    <w:sz w:val="40"/>
                                    <w:szCs w:val="40"/>
                                    <w:rtl/>
                                  </w:rPr>
                                  <w:t>توثيق ونشر التجارب الناجحة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94799FB" id="_x0000_s291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">
                <v:shape id="صورة 1487288554" o:spid="_x0000_s291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">
                  <v:imagedata r:id="rId69" o:title=""/>
                </v:shape>
                <v:group id="مجموعة 1127026152" o:spid="_x0000_s29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">
                  <v:group id="مجموعة 682955276" o:spid="_x0000_s29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">
                    <v:group id="مجموعة 1074011100" o:spid="_x0000_s29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">
                      <v:shape id="شكل حر 42" o:spid="_x0000_s29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9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" fillcolor="#2b5474" stroked="f" strokeweight="1pt">
                        <v:stroke joinstyle="miter"/>
                      </v:roundrect>
                    </v:group>
                    <v:oval id="شكل بيضاوي 919739938" o:spid="_x0000_s29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" filled="f" strokecolor="#579da5" strokeweight="1pt">
                      <v:stroke joinstyle="miter"/>
                    </v:oval>
                  </v:group>
                  <v:shape id="مربع نص 41" o:spid="_x0000_s2921"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" filled="f" stroked="f">
                    <v:textbox style="mso-fit-shape-to-text:t">
                      <w:txbxContent>
                        <w:p w14:paraId="56091AA2" w14:textId="7F55E396" w:rsidR="00BC6615" w:rsidRPr="00BC6615" w:rsidRDefault="00BC6615" w:rsidP="00BC6615">
                          <w:pPr>
                            <w:pStyle w:val="a0"/>
                            <w:rPr>
                              <w:sz w:val="40"/>
                              <w:szCs w:val="40"/>
                            </w:rPr>
                          </w:pPr>
                          <w:r w:rsidRPr="00BC6615">
                            <w:rPr>
                              <w:sz w:val="40"/>
                              <w:szCs w:val="40"/>
                              <w:rtl/>
                            </w:rPr>
                            <w:t>توثيق ونشر التجارب الناجحة</w:t>
                          </w:r>
                        </w:p>
                      </w:txbxContent>
                    </v:textbox>
                  </v:shape>
                </v:group>
                <w10:anchorlock/>
              </v:group>
            </w:pict>
          </mc:Fallback>
        </mc:AlternateContent>
      </w:r>
    </w:p>
    <w:p w:rsidR="00FD172F" w:rsidRDefault="00FD172F" w:rsidP="00BC6615">
      <w:pPr>
        <w:rPr>
          <w:rtl/>
        </w:rPr>
      </w:pPr>
      <w:r w:rsidRPr="006F0844">
        <w:rPr>
          <w:rtl/>
        </w:rPr>
        <w:t xml:space="preserve">توثيق ونشر التجارب الناجحة في إدارة الحشود يمكن أن يساعد في تحسين قدرة الجميع على التعامل مع المواقف الطارئة وتحسين الأداء في المستقبل. </w:t>
      </w:r>
    </w:p>
    <w:p w:rsidR="00FD172F" w:rsidRPr="00BC6615" w:rsidRDefault="00FD172F" w:rsidP="00BC6615">
      <w:pPr>
        <w:rPr>
          <w:color w:val="C00000"/>
        </w:rPr>
      </w:pPr>
      <w:r w:rsidRPr="00BC6615">
        <w:rPr>
          <w:color w:val="C00000"/>
          <w:rtl/>
        </w:rPr>
        <w:t>وفيما يلي بعض الخطوات التي يمكن اتباعها لتوثيق ونشر التجارب الناجحة:</w:t>
      </w:r>
    </w:p>
    <w:p w:rsidR="00FD172F" w:rsidRDefault="00BC6615" w:rsidP="00FD172F">
      <w:pPr>
        <w:rPr>
          <w:rFonts w:ascii="Adobe Arabic" w:hAnsi="Adobe Arabic" w:cs="Adobe Arabic"/>
          <w:sz w:val="40"/>
          <w:szCs w:val="40"/>
          <w:rtl/>
        </w:rPr>
      </w:pPr>
      <w:r w:rsidRPr="00185A00">
        <w:rPr>
          <w:b/>
          <w:bCs/>
          <w:noProof/>
        </w:rPr>
        <mc:AlternateContent>
          <mc:Choice Requires="wpg">
            <w:drawing>
              <wp:inline distT="0" distB="0" distL="0" distR="0" wp14:anchorId="5A47BDDB" wp14:editId="0E89A869">
                <wp:extent cx="5731510" cy="2311400"/>
                <wp:effectExtent l="19050" t="0" r="40640" b="12700"/>
                <wp:docPr id="1149925491" name="مجموعة 71"/>
                <wp:cNvGraphicFramePr/>
                <a:graphic xmlns:a="http://schemas.openxmlformats.org/drawingml/2006/main">
                  <a:graphicData uri="http://schemas.microsoft.com/office/word/2010/wordprocessingGroup">
                    <wpg:wgp>
                      <wpg:cNvGrpSpPr/>
                      <wpg:grpSpPr>
                        <a:xfrm>
                          <a:off x="0" y="0"/>
                          <a:ext cx="5731510" cy="2311400"/>
                          <a:chOff x="0" y="0"/>
                          <a:chExt cx="7683419" cy="3098841"/>
                        </a:xfrm>
                      </wpg:grpSpPr>
                      <wpg:grpSp>
                        <wpg:cNvPr id="1472803663" name="مجموعة 1472803663"/>
                        <wpg:cNvGrpSpPr/>
                        <wpg:grpSpPr>
                          <a:xfrm>
                            <a:off x="5941261" y="777863"/>
                            <a:ext cx="1742158" cy="1501861"/>
                            <a:chOff x="5941261" y="777863"/>
                            <a:chExt cx="1742158" cy="1501861"/>
                          </a:xfrm>
                        </wpg:grpSpPr>
                        <wps:wsp>
                          <wps:cNvPr id="888517194" name="Hexagon 5"/>
                          <wps:cNvSpPr/>
                          <wps:spPr>
                            <a:xfrm>
                              <a:off x="5941261" y="777863"/>
                              <a:ext cx="1742158" cy="1501861"/>
                            </a:xfrm>
                            <a:prstGeom prst="hexagon">
                              <a:avLst/>
                            </a:prstGeom>
                            <a:no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68180651" name="TextBox 15"/>
                          <wps:cNvSpPr txBox="1"/>
                          <wps:spPr>
                            <a:xfrm>
                              <a:off x="6230943" y="893896"/>
                              <a:ext cx="1188349" cy="1315304"/>
                            </a:xfrm>
                            <a:prstGeom prst="rect">
                              <a:avLst/>
                            </a:prstGeom>
                            <a:noFill/>
                            <a:ln w="3175">
                              <a:noFill/>
                            </a:ln>
                          </wps:spPr>
                          <wps:txbx>
                            <w:txbxContent>
                              <w:p w:rsidR="00BC6615" w:rsidRDefault="00BC6615" w:rsidP="00BC6615">
                                <w:pPr>
                                  <w:pStyle w:val="NormalWeb"/>
                                  <w:spacing w:before="0" w:beforeAutospacing="0" w:after="0" w:afterAutospacing="0"/>
                                  <w:jc w:val="center"/>
                                  <w:rPr>
                                    <w:lang w:bidi="ar-EG"/>
                                  </w:rPr>
                                </w:pPr>
                                <w:r w:rsidRPr="00BC6615">
                                  <w:rPr>
                                    <w:rFonts w:ascii="Adobe Arabic" w:hAnsi="Adobe Arabic" w:cs="Adobe Arabic"/>
                                    <w:b/>
                                    <w:bCs/>
                                    <w:color w:val="343C4F"/>
                                    <w:kern w:val="24"/>
                                    <w:sz w:val="40"/>
                                    <w:szCs w:val="40"/>
                                    <w:rtl/>
                                    <w:lang w:bidi="ar-EG"/>
                                  </w:rPr>
                                  <w:t xml:space="preserve">تحديد التجارب </w:t>
                                </w:r>
                                <w:r w:rsidRPr="00BB6EA6">
                                  <w:rPr>
                                    <w:rFonts w:ascii="Adobe Arabic" w:hAnsi="Adobe Arabic" w:cs="Adobe Arabic"/>
                                    <w:b/>
                                    <w:bCs/>
                                    <w:color w:val="343C4F"/>
                                    <w:kern w:val="24"/>
                                    <w:sz w:val="40"/>
                                    <w:szCs w:val="40"/>
                                    <w:rtl/>
                                    <w:lang w:bidi="ar-EG"/>
                                  </w:rPr>
                                  <w:t>الناجحة</w:t>
                                </w:r>
                              </w:p>
                            </w:txbxContent>
                          </wps:txbx>
                          <wps:bodyPr wrap="square" rtlCol="0" anchor="ctr">
                            <a:noAutofit/>
                          </wps:bodyPr>
                        </wps:wsp>
                      </wpg:grpSp>
                      <wpg:grpSp>
                        <wpg:cNvPr id="37368923" name="مجموعة 37368923"/>
                        <wpg:cNvGrpSpPr/>
                        <wpg:grpSpPr>
                          <a:xfrm>
                            <a:off x="810586" y="0"/>
                            <a:ext cx="5354924" cy="1501860"/>
                            <a:chOff x="810586" y="0"/>
                            <a:chExt cx="5354924" cy="1501860"/>
                          </a:xfrm>
                        </wpg:grpSpPr>
                        <wps:wsp>
                          <wps:cNvPr id="1851363340" name="Hexagon 6"/>
                          <wps:cNvSpPr/>
                          <wps:spPr>
                            <a:xfrm>
                              <a:off x="1467608" y="0"/>
                              <a:ext cx="1742159" cy="1501860"/>
                            </a:xfrm>
                            <a:prstGeom prst="hexagon">
                              <a:avLst/>
                            </a:prstGeom>
                            <a:solidFill>
                              <a:srgbClr val="31394C"/>
                            </a:solid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7957431" name="TextBox 11"/>
                          <wps:cNvSpPr txBox="1"/>
                          <wps:spPr>
                            <a:xfrm>
                              <a:off x="810586" y="203617"/>
                              <a:ext cx="908716" cy="523334"/>
                            </a:xfrm>
                            <a:prstGeom prst="rect">
                              <a:avLst/>
                            </a:prstGeom>
                            <a:noFill/>
                            <a:ln w="3175">
                              <a:noFill/>
                            </a:ln>
                          </wps:spPr>
                          <wps:bodyPr wrap="square" rtlCol="0" anchor="ctr">
                            <a:spAutoFit/>
                          </wps:bodyPr>
                        </wps:wsp>
                        <wps:wsp>
                          <wps:cNvPr id="2026156260" name="TextBox 15"/>
                          <wps:cNvSpPr txBox="1"/>
                          <wps:spPr>
                            <a:xfrm>
                              <a:off x="1566386" y="542163"/>
                              <a:ext cx="1460751" cy="498027"/>
                            </a:xfrm>
                            <a:prstGeom prst="rect">
                              <a:avLst/>
                            </a:prstGeom>
                            <a:noFill/>
                            <a:ln w="3175">
                              <a:noFill/>
                            </a:ln>
                          </wps:spPr>
                          <wps:txbx>
                            <w:txbxContent>
                              <w:p w:rsidR="00BC6615" w:rsidRPr="003A40D9" w:rsidRDefault="00BC6615" w:rsidP="00BC6615">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BC6615">
                                  <w:rPr>
                                    <w:rFonts w:ascii="Adobe Arabic" w:hAnsi="Adobe Arabic" w:cs="Adobe Arabic"/>
                                    <w:b/>
                                    <w:bCs/>
                                    <w:color w:val="FFFFFF" w:themeColor="background1"/>
                                    <w:kern w:val="24"/>
                                    <w:sz w:val="40"/>
                                    <w:szCs w:val="40"/>
                                    <w:rtl/>
                                    <w:lang w:bidi="ar-EG"/>
                                  </w:rPr>
                                  <w:t>نشر التجارب</w:t>
                                </w:r>
                              </w:p>
                            </w:txbxContent>
                          </wps:txbx>
                          <wps:bodyPr wrap="square" rtlCol="0" anchor="ctr">
                            <a:spAutoFit/>
                          </wps:bodyPr>
                        </wps:wsp>
                        <wps:wsp>
                          <wps:cNvPr id="978169399" name="Hexagon 6"/>
                          <wps:cNvSpPr/>
                          <wps:spPr>
                            <a:xfrm>
                              <a:off x="4423351" y="0"/>
                              <a:ext cx="1742159" cy="1501860"/>
                            </a:xfrm>
                            <a:prstGeom prst="hexagon">
                              <a:avLst/>
                            </a:prstGeom>
                            <a:solidFill>
                              <a:srgbClr val="31394C"/>
                            </a:solid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80245380" name="TextBox 15"/>
                          <wps:cNvSpPr txBox="1"/>
                          <wps:spPr>
                            <a:xfrm>
                              <a:off x="4529275" y="301174"/>
                              <a:ext cx="1460751" cy="868355"/>
                            </a:xfrm>
                            <a:prstGeom prst="rect">
                              <a:avLst/>
                            </a:prstGeom>
                            <a:noFill/>
                            <a:ln w="3175">
                              <a:noFill/>
                            </a:ln>
                          </wps:spPr>
                          <wps:txbx>
                            <w:txbxContent>
                              <w:p w:rsidR="00BC6615" w:rsidRPr="00BC6615" w:rsidRDefault="00BC6615" w:rsidP="00BC6615">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BC6615">
                                  <w:rPr>
                                    <w:rFonts w:ascii="Adobe Arabic" w:hAnsi="Adobe Arabic" w:cs="Adobe Arabic"/>
                                    <w:b/>
                                    <w:bCs/>
                                    <w:color w:val="FFFFFF" w:themeColor="background1"/>
                                    <w:kern w:val="24"/>
                                    <w:sz w:val="40"/>
                                    <w:szCs w:val="40"/>
                                    <w:rtl/>
                                    <w:lang w:bidi="ar-EG"/>
                                  </w:rPr>
                                  <w:t>توثيق التجارب</w:t>
                                </w:r>
                              </w:p>
                            </w:txbxContent>
                          </wps:txbx>
                          <wps:bodyPr wrap="square" rtlCol="0" anchor="ctr">
                            <a:spAutoFit/>
                          </wps:bodyPr>
                        </wps:wsp>
                      </wpg:grpSp>
                      <wpg:grpSp>
                        <wpg:cNvPr id="1848052170" name="مجموعة 1848052170"/>
                        <wpg:cNvGrpSpPr/>
                        <wpg:grpSpPr>
                          <a:xfrm>
                            <a:off x="2952317" y="788448"/>
                            <a:ext cx="1742158" cy="1501860"/>
                            <a:chOff x="2952317" y="788448"/>
                            <a:chExt cx="1742158" cy="1501860"/>
                          </a:xfrm>
                        </wpg:grpSpPr>
                        <wps:wsp>
                          <wps:cNvPr id="952638335" name="Hexagon 5"/>
                          <wps:cNvSpPr/>
                          <wps:spPr>
                            <a:xfrm>
                              <a:off x="2952317" y="788448"/>
                              <a:ext cx="1742158" cy="1501860"/>
                            </a:xfrm>
                            <a:prstGeom prst="hexagon">
                              <a:avLst/>
                            </a:prstGeom>
                            <a:no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8451466" name="TextBox 15"/>
                          <wps:cNvSpPr txBox="1"/>
                          <wps:spPr>
                            <a:xfrm>
                              <a:off x="3089843" y="1311502"/>
                              <a:ext cx="1460751" cy="498027"/>
                            </a:xfrm>
                            <a:prstGeom prst="rect">
                              <a:avLst/>
                            </a:prstGeom>
                            <a:noFill/>
                            <a:ln w="3175">
                              <a:noFill/>
                            </a:ln>
                          </wps:spPr>
                          <wps:txbx>
                            <w:txbxContent>
                              <w:p w:rsidR="00BC6615" w:rsidRPr="003A40D9" w:rsidRDefault="00BC6615" w:rsidP="00BC6615">
                                <w:pPr>
                                  <w:pStyle w:val="NormalWeb"/>
                                  <w:spacing w:before="0" w:beforeAutospacing="0" w:after="0" w:afterAutospacing="0"/>
                                  <w:jc w:val="center"/>
                                  <w:rPr>
                                    <w:rFonts w:ascii="Adobe Arabic" w:hAnsi="Adobe Arabic" w:cs="Adobe Arabic"/>
                                    <w:b/>
                                    <w:bCs/>
                                    <w:color w:val="343C4F"/>
                                    <w:kern w:val="24"/>
                                    <w:sz w:val="40"/>
                                    <w:szCs w:val="40"/>
                                    <w:lang w:bidi="ar-EG"/>
                                  </w:rPr>
                                </w:pPr>
                                <w:r w:rsidRPr="00BC6615">
                                  <w:rPr>
                                    <w:rFonts w:ascii="Adobe Arabic" w:hAnsi="Adobe Arabic" w:cs="Adobe Arabic"/>
                                    <w:b/>
                                    <w:bCs/>
                                    <w:color w:val="343C4F"/>
                                    <w:kern w:val="24"/>
                                    <w:sz w:val="40"/>
                                    <w:szCs w:val="40"/>
                                    <w:rtl/>
                                    <w:lang w:bidi="ar-EG"/>
                                  </w:rPr>
                                  <w:t>تحليل النتائج</w:t>
                                </w:r>
                              </w:p>
                            </w:txbxContent>
                          </wps:txbx>
                          <wps:bodyPr wrap="square" rtlCol="0" anchor="ctr">
                            <a:spAutoFit/>
                          </wps:bodyPr>
                        </wps:wsp>
                      </wpg:grpSp>
                      <wpg:grpSp>
                        <wpg:cNvPr id="1041811172" name="مجموعة 1041811172"/>
                        <wpg:cNvGrpSpPr/>
                        <wpg:grpSpPr>
                          <a:xfrm>
                            <a:off x="1467609" y="1596981"/>
                            <a:ext cx="4697901" cy="1501860"/>
                            <a:chOff x="1467609" y="1596981"/>
                            <a:chExt cx="4697901" cy="1501860"/>
                          </a:xfrm>
                          <a:solidFill>
                            <a:srgbClr val="2B5474"/>
                          </a:solidFill>
                        </wpg:grpSpPr>
                        <wps:wsp>
                          <wps:cNvPr id="1191294762" name="Hexagon 6"/>
                          <wps:cNvSpPr/>
                          <wps:spPr>
                            <a:xfrm>
                              <a:off x="1467609" y="1596981"/>
                              <a:ext cx="1742158" cy="1501860"/>
                            </a:xfrm>
                            <a:prstGeom prst="hexagon">
                              <a:avLst/>
                            </a:prstGeom>
                            <a:grpFill/>
                            <a:ln w="254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5368678" name="TextBox 15"/>
                          <wps:cNvSpPr txBox="1"/>
                          <wps:spPr>
                            <a:xfrm>
                              <a:off x="1602552" y="1904674"/>
                              <a:ext cx="1460751" cy="868355"/>
                            </a:xfrm>
                            <a:prstGeom prst="rect">
                              <a:avLst/>
                            </a:prstGeom>
                            <a:noFill/>
                            <a:ln w="3175">
                              <a:noFill/>
                            </a:ln>
                          </wps:spPr>
                          <wps:txbx>
                            <w:txbxContent>
                              <w:p w:rsidR="00BC6615" w:rsidRPr="003A40D9" w:rsidRDefault="00BC6615" w:rsidP="00BC6615">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BC6615">
                                  <w:rPr>
                                    <w:rFonts w:ascii="Adobe Arabic" w:hAnsi="Adobe Arabic" w:cs="Adobe Arabic"/>
                                    <w:b/>
                                    <w:bCs/>
                                    <w:color w:val="FFFFFF" w:themeColor="background1"/>
                                    <w:kern w:val="24"/>
                                    <w:sz w:val="40"/>
                                    <w:szCs w:val="40"/>
                                    <w:rtl/>
                                    <w:lang w:bidi="ar-EG"/>
                                  </w:rPr>
                                  <w:t>الترويج للتجارب</w:t>
                                </w:r>
                              </w:p>
                            </w:txbxContent>
                          </wps:txbx>
                          <wps:bodyPr wrap="square" rtlCol="0" anchor="ctr">
                            <a:spAutoFit/>
                          </wps:bodyPr>
                        </wps:wsp>
                        <wps:wsp>
                          <wps:cNvPr id="1172313778" name="Hexagon 6"/>
                          <wps:cNvSpPr/>
                          <wps:spPr>
                            <a:xfrm>
                              <a:off x="4423352" y="1596981"/>
                              <a:ext cx="1742158" cy="1501860"/>
                            </a:xfrm>
                            <a:prstGeom prst="hexagon">
                              <a:avLst/>
                            </a:prstGeom>
                            <a:grpFill/>
                            <a:ln w="254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80778010" name="TextBox 15"/>
                          <wps:cNvSpPr txBox="1"/>
                          <wps:spPr>
                            <a:xfrm>
                              <a:off x="4423352" y="1873067"/>
                              <a:ext cx="1718681" cy="868355"/>
                            </a:xfrm>
                            <a:prstGeom prst="rect">
                              <a:avLst/>
                            </a:prstGeom>
                            <a:noFill/>
                            <a:ln w="3175">
                              <a:noFill/>
                            </a:ln>
                          </wps:spPr>
                          <wps:txbx>
                            <w:txbxContent>
                              <w:p w:rsidR="00BC6615" w:rsidRPr="003A40D9" w:rsidRDefault="00BC6615" w:rsidP="00BC6615">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BC6615">
                                  <w:rPr>
                                    <w:rFonts w:ascii="Adobe Arabic" w:hAnsi="Adobe Arabic" w:cs="Adobe Arabic"/>
                                    <w:b/>
                                    <w:bCs/>
                                    <w:color w:val="FFFFFF" w:themeColor="background1"/>
                                    <w:kern w:val="24"/>
                                    <w:sz w:val="40"/>
                                    <w:szCs w:val="40"/>
                                    <w:rtl/>
                                    <w:lang w:bidi="ar-EG"/>
                                  </w:rPr>
                                  <w:t>الحفاظ على خصوصية الأفراد</w:t>
                                </w:r>
                              </w:p>
                            </w:txbxContent>
                          </wps:txbx>
                          <wps:bodyPr wrap="square" rtlCol="0" anchor="ctr">
                            <a:spAutoFit/>
                          </wps:bodyPr>
                        </wps:wsp>
                      </wpg:grpSp>
                      <wpg:grpSp>
                        <wpg:cNvPr id="1169222412" name="مجموعة 1169222412"/>
                        <wpg:cNvGrpSpPr/>
                        <wpg:grpSpPr>
                          <a:xfrm>
                            <a:off x="0" y="819049"/>
                            <a:ext cx="1742158" cy="1501860"/>
                            <a:chOff x="0" y="819049"/>
                            <a:chExt cx="1742158" cy="1501860"/>
                          </a:xfrm>
                        </wpg:grpSpPr>
                        <wps:wsp>
                          <wps:cNvPr id="217008669" name="Hexagon 5"/>
                          <wps:cNvSpPr/>
                          <wps:spPr>
                            <a:xfrm>
                              <a:off x="0" y="819049"/>
                              <a:ext cx="1742158" cy="1501860"/>
                            </a:xfrm>
                            <a:prstGeom prst="hexagon">
                              <a:avLst/>
                            </a:prstGeom>
                            <a:noFill/>
                            <a:ln w="254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79312633" name="TextBox 15"/>
                          <wps:cNvSpPr txBox="1"/>
                          <wps:spPr>
                            <a:xfrm>
                              <a:off x="140950" y="1040190"/>
                              <a:ext cx="1461602" cy="1239535"/>
                            </a:xfrm>
                            <a:prstGeom prst="rect">
                              <a:avLst/>
                            </a:prstGeom>
                            <a:noFill/>
                            <a:ln w="3175">
                              <a:noFill/>
                            </a:ln>
                          </wps:spPr>
                          <wps:txbx>
                            <w:txbxContent>
                              <w:p w:rsidR="00BC6615" w:rsidRDefault="00BC6615" w:rsidP="00BC6615">
                                <w:pPr>
                                  <w:pStyle w:val="NormalWeb"/>
                                  <w:spacing w:before="0" w:beforeAutospacing="0" w:after="0" w:afterAutospacing="0"/>
                                  <w:jc w:val="center"/>
                                  <w:rPr>
                                    <w:lang w:bidi="ar-EG"/>
                                  </w:rPr>
                                </w:pPr>
                                <w:r>
                                  <w:rPr>
                                    <w:rFonts w:ascii="Adobe Arabic" w:hAnsi="Adobe Arabic" w:cs="Adobe Arabic" w:hint="cs"/>
                                    <w:b/>
                                    <w:bCs/>
                                    <w:color w:val="343C4F"/>
                                    <w:kern w:val="24"/>
                                    <w:sz w:val="40"/>
                                    <w:szCs w:val="40"/>
                                    <w:rtl/>
                                    <w:lang w:bidi="ar-EG"/>
                                  </w:rPr>
                                  <w:t>التحقق من صحة المعلومات</w:t>
                                </w:r>
                              </w:p>
                            </w:txbxContent>
                          </wps:txbx>
                          <wps:bodyPr wrap="square" rtlCol="0" anchor="ctr">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A47BDDB" id="_x0000_s2922" style="width:451.3pt;height:182pt;mso-position-horizontal-relative:char;mso-position-vertical-relative:line" coordsize="76834,30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">
                <v:group id="مجموعة 1472803663" o:spid="_x0000_s2923" style="position:absolute;left:59412;top:7778;width:17422;height:15019" coordorigin="59412,7778" coordsize="17421,15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">
                  <v:shape id="Hexagon 5" o:spid="_x0000_s2924" type="#_x0000_t9" style="position:absolute;left:59412;top:7778;width:17422;height:1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" adj="4655" filled="f" strokecolor="#31394c" strokeweight="2pt"/>
                  <v:shape id="TextBox 15" o:spid="_x0000_s2925" type="#_x0000_t202" style="position:absolute;left:62309;top:8938;width:11883;height:13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" filled="f" stroked="f" strokeweight=".25pt">
                    <v:textbox>
                      <w:txbxContent>
                        <w:p w14:paraId="6DED7427" w14:textId="26D3F61F" w:rsidR="00BC6615" w:rsidRDefault="00BC6615" w:rsidP="00BC6615">
                          <w:pPr>
                            <w:pStyle w:val="NormalWeb"/>
                            <w:spacing w:before="0" w:beforeAutospacing="0" w:after="0" w:afterAutospacing="0"/>
                            <w:jc w:val="center"/>
                            <w:rPr>
                              <w:lang w:bidi="ar-EG"/>
                            </w:rPr>
                          </w:pPr>
                          <w:r w:rsidRPr="00BC6615">
                            <w:rPr>
                              <w:rFonts w:ascii="Adobe Arabic" w:hAnsi="Adobe Arabic" w:cs="Adobe Arabic"/>
                              <w:b/>
                              <w:bCs/>
                              <w:color w:val="343C4F"/>
                              <w:kern w:val="24"/>
                              <w:sz w:val="40"/>
                              <w:szCs w:val="40"/>
                              <w:rtl/>
                              <w:lang w:bidi="ar-EG"/>
                            </w:rPr>
                            <w:t xml:space="preserve">تحديد التجارب </w:t>
                          </w:r>
                          <w:r w:rsidRPr="00BB6EA6">
                            <w:rPr>
                              <w:rFonts w:ascii="Adobe Arabic" w:hAnsi="Adobe Arabic" w:cs="Adobe Arabic"/>
                              <w:b/>
                              <w:bCs/>
                              <w:color w:val="343C4F"/>
                              <w:kern w:val="24"/>
                              <w:sz w:val="40"/>
                              <w:szCs w:val="40"/>
                              <w:rtl/>
                              <w:lang w:bidi="ar-EG"/>
                            </w:rPr>
                            <w:t>الناجحة</w:t>
                          </w:r>
                        </w:p>
                      </w:txbxContent>
                    </v:textbox>
                  </v:shape>
                </v:group>
                <v:group id="مجموعة 37368923" o:spid="_x0000_s2926" style="position:absolute;left:8105;width:53550;height:15018" coordorigin="8105" coordsize="53549,15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">
                  <v:shape id="Hexagon 6" o:spid="_x0000_s2927" type="#_x0000_t9" style="position:absolute;left:14676;width:17421;height:150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" adj="4655" fillcolor="#31394c" strokecolor="#31394c" strokeweight="2pt"/>
                  <v:shape id="TextBox 11" o:spid="_x0000_s2928" type="#_x0000_t202" style="position:absolute;left:8105;top:2036;width:9088;height:5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" filled="f" stroked="f" strokeweight=".25pt">
                    <v:textbox style="mso-fit-shape-to-text:t"/>
                  </v:shape>
                  <v:shape id="TextBox 15" o:spid="_x0000_s2929" type="#_x0000_t202" style="position:absolute;left:15663;top:5421;width:14608;height:49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" filled="f" stroked="f" strokeweight=".25pt">
                    <v:textbox style="mso-fit-shape-to-text:t">
                      <w:txbxContent>
                        <w:p w14:paraId="648837BE" w14:textId="15144043" w:rsidR="00BC6615" w:rsidRPr="003A40D9" w:rsidRDefault="00BC6615" w:rsidP="00BC6615">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BC6615">
                            <w:rPr>
                              <w:rFonts w:ascii="Adobe Arabic" w:hAnsi="Adobe Arabic" w:cs="Adobe Arabic"/>
                              <w:b/>
                              <w:bCs/>
                              <w:color w:val="FFFFFF" w:themeColor="background1"/>
                              <w:kern w:val="24"/>
                              <w:sz w:val="40"/>
                              <w:szCs w:val="40"/>
                              <w:rtl/>
                              <w:lang w:bidi="ar-EG"/>
                            </w:rPr>
                            <w:t>نشر التجارب</w:t>
                          </w:r>
                        </w:p>
                      </w:txbxContent>
                    </v:textbox>
                  </v:shape>
                  <v:shape id="Hexagon 6" o:spid="_x0000_s2930" type="#_x0000_t9" style="position:absolute;left:44233;width:17422;height:150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" adj="4655" fillcolor="#31394c" strokecolor="#31394c" strokeweight="2pt"/>
                  <v:shape id="TextBox 15" o:spid="_x0000_s2931" type="#_x0000_t202" style="position:absolute;left:45292;top:3011;width:14608;height:8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" filled="f" stroked="f" strokeweight=".25pt">
                    <v:textbox style="mso-fit-shape-to-text:t">
                      <w:txbxContent>
                        <w:p w14:paraId="27B95D1E" w14:textId="51F38CDF" w:rsidR="00BC6615" w:rsidRPr="00BC6615" w:rsidRDefault="00BC6615" w:rsidP="00BC6615">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BC6615">
                            <w:rPr>
                              <w:rFonts w:ascii="Adobe Arabic" w:hAnsi="Adobe Arabic" w:cs="Adobe Arabic"/>
                              <w:b/>
                              <w:bCs/>
                              <w:color w:val="FFFFFF" w:themeColor="background1"/>
                              <w:kern w:val="24"/>
                              <w:sz w:val="40"/>
                              <w:szCs w:val="40"/>
                              <w:rtl/>
                              <w:lang w:bidi="ar-EG"/>
                            </w:rPr>
                            <w:t>توثيق التجارب</w:t>
                          </w:r>
                        </w:p>
                      </w:txbxContent>
                    </v:textbox>
                  </v:shape>
                </v:group>
                <v:group id="مجموعة 1848052170" o:spid="_x0000_s2932" style="position:absolute;left:29523;top:7884;width:17421;height:15019" coordorigin="29523,7884" coordsize="17421,15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">
                  <v:shape id="Hexagon 5" o:spid="_x0000_s2933" type="#_x0000_t9" style="position:absolute;left:29523;top:7884;width:17421;height:1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" adj="4655" filled="f" strokecolor="#31394c" strokeweight="2pt"/>
                  <v:shape id="TextBox 15" o:spid="_x0000_s2934" type="#_x0000_t202" style="position:absolute;left:30898;top:13115;width:14607;height:49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" filled="f" stroked="f" strokeweight=".25pt">
                    <v:textbox style="mso-fit-shape-to-text:t">
                      <w:txbxContent>
                        <w:p w14:paraId="6E439DA7" w14:textId="7FD3B240" w:rsidR="00BC6615" w:rsidRPr="003A40D9" w:rsidRDefault="00BC6615" w:rsidP="00BC6615">
                          <w:pPr>
                            <w:pStyle w:val="NormalWeb"/>
                            <w:spacing w:before="0" w:beforeAutospacing="0" w:after="0" w:afterAutospacing="0"/>
                            <w:jc w:val="center"/>
                            <w:rPr>
                              <w:rFonts w:ascii="Adobe Arabic" w:hAnsi="Adobe Arabic" w:cs="Adobe Arabic"/>
                              <w:b/>
                              <w:bCs/>
                              <w:color w:val="343C4F"/>
                              <w:kern w:val="24"/>
                              <w:sz w:val="40"/>
                              <w:szCs w:val="40"/>
                              <w:lang w:bidi="ar-EG"/>
                            </w:rPr>
                          </w:pPr>
                          <w:r w:rsidRPr="00BC6615">
                            <w:rPr>
                              <w:rFonts w:ascii="Adobe Arabic" w:hAnsi="Adobe Arabic" w:cs="Adobe Arabic"/>
                              <w:b/>
                              <w:bCs/>
                              <w:color w:val="343C4F"/>
                              <w:kern w:val="24"/>
                              <w:sz w:val="40"/>
                              <w:szCs w:val="40"/>
                              <w:rtl/>
                              <w:lang w:bidi="ar-EG"/>
                            </w:rPr>
                            <w:t>تحليل النتائج</w:t>
                          </w:r>
                        </w:p>
                      </w:txbxContent>
                    </v:textbox>
                  </v:shape>
                </v:group>
                <v:group id="مجموعة 1041811172" o:spid="_x0000_s2935" style="position:absolute;left:14676;top:15969;width:46979;height:15019" coordorigin="14676,15969" coordsize="46979,15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">
                  <v:shape id="Hexagon 6" o:spid="_x0000_s2936" type="#_x0000_t9" style="position:absolute;left:14676;top:15969;width:17421;height:1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" adj="4655" filled="f" strokecolor="#2b5474" strokeweight="2pt"/>
                  <v:shape id="TextBox 15" o:spid="_x0000_s2937" type="#_x0000_t202" style="position:absolute;left:16025;top:19046;width:14608;height:8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" filled="f" stroked="f" strokeweight=".25pt">
                    <v:textbox style="mso-fit-shape-to-text:t">
                      <w:txbxContent>
                        <w:p w14:paraId="3B15F009" w14:textId="7CE4B563" w:rsidR="00BC6615" w:rsidRPr="003A40D9" w:rsidRDefault="00BC6615" w:rsidP="00BC6615">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BC6615">
                            <w:rPr>
                              <w:rFonts w:ascii="Adobe Arabic" w:hAnsi="Adobe Arabic" w:cs="Adobe Arabic"/>
                              <w:b/>
                              <w:bCs/>
                              <w:color w:val="FFFFFF" w:themeColor="background1"/>
                              <w:kern w:val="24"/>
                              <w:sz w:val="40"/>
                              <w:szCs w:val="40"/>
                              <w:rtl/>
                              <w:lang w:bidi="ar-EG"/>
                            </w:rPr>
                            <w:t>الترويج للتجارب</w:t>
                          </w:r>
                        </w:p>
                      </w:txbxContent>
                    </v:textbox>
                  </v:shape>
                  <v:shape id="Hexagon 6" o:spid="_x0000_s2938" type="#_x0000_t9" style="position:absolute;left:44233;top:15969;width:17422;height:1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" adj="4655" filled="f" strokecolor="#2b5474" strokeweight="2pt"/>
                  <v:shape id="TextBox 15" o:spid="_x0000_s2939" type="#_x0000_t202" style="position:absolute;left:44233;top:18730;width:17187;height:8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" filled="f" stroked="f" strokeweight=".25pt">
                    <v:textbox style="mso-fit-shape-to-text:t">
                      <w:txbxContent>
                        <w:p w14:paraId="31C79440" w14:textId="59C6D3AE" w:rsidR="00BC6615" w:rsidRPr="003A40D9" w:rsidRDefault="00BC6615" w:rsidP="00BC6615">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BC6615">
                            <w:rPr>
                              <w:rFonts w:ascii="Adobe Arabic" w:hAnsi="Adobe Arabic" w:cs="Adobe Arabic"/>
                              <w:b/>
                              <w:bCs/>
                              <w:color w:val="FFFFFF" w:themeColor="background1"/>
                              <w:kern w:val="24"/>
                              <w:sz w:val="40"/>
                              <w:szCs w:val="40"/>
                              <w:rtl/>
                              <w:lang w:bidi="ar-EG"/>
                            </w:rPr>
                            <w:t>الحفاظ على خصوصية الأفراد</w:t>
                          </w:r>
                        </w:p>
                      </w:txbxContent>
                    </v:textbox>
                  </v:shape>
                </v:group>
                <v:group id="مجموعة 1169222412" o:spid="_x0000_s2940" style="position:absolute;top:8190;width:17421;height:15019" coordorigin=",8190" coordsize="17421,15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">
                  <v:shape id="Hexagon 5" o:spid="_x0000_s2941" type="#_x0000_t9" style="position:absolute;top:8190;width:17421;height:1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" adj="4655" filled="f" strokecolor="#2b5474" strokeweight="2pt"/>
                  <v:shape id="TextBox 15" o:spid="_x0000_s2942" type="#_x0000_t202" style="position:absolute;left:1409;top:10401;width:14616;height:1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" filled="f" stroked="f" strokeweight=".25pt">
                    <v:textbox style="mso-fit-shape-to-text:t">
                      <w:txbxContent>
                        <w:p w14:paraId="1E23057E" w14:textId="1D5B3EC6" w:rsidR="00BC6615" w:rsidRDefault="00BC6615" w:rsidP="00BC6615">
                          <w:pPr>
                            <w:pStyle w:val="NormalWeb"/>
                            <w:spacing w:before="0" w:beforeAutospacing="0" w:after="0" w:afterAutospacing="0"/>
                            <w:jc w:val="center"/>
                            <w:rPr>
                              <w:lang w:bidi="ar-EG"/>
                            </w:rPr>
                          </w:pPr>
                          <w:r>
                            <w:rPr>
                              <w:rFonts w:ascii="Adobe Arabic" w:hAnsi="Adobe Arabic" w:cs="Adobe Arabic" w:hint="cs"/>
                              <w:b/>
                              <w:bCs/>
                              <w:color w:val="343C4F"/>
                              <w:kern w:val="24"/>
                              <w:sz w:val="40"/>
                              <w:szCs w:val="40"/>
                              <w:rtl/>
                              <w:lang w:bidi="ar-EG"/>
                            </w:rPr>
                            <w:t>التحقق من صحة المعلومات</w:t>
                          </w:r>
                        </w:p>
                      </w:txbxContent>
                    </v:textbox>
                  </v:shape>
                </v:group>
                <w10:anchorlock/>
              </v:group>
            </w:pict>
          </mc:Fallback>
        </mc:AlternateContent>
      </w:r>
    </w:p>
    <w:p w:rsidR="00BC6615" w:rsidRPr="006F0844" w:rsidRDefault="00BC6615" w:rsidP="00FD172F">
      <w:pPr>
        <w:rPr>
          <w:rFonts w:ascii="Adobe Arabic" w:hAnsi="Adobe Arabic" w:cs="Adobe Arabic"/>
          <w:sz w:val="40"/>
          <w:szCs w:val="40"/>
          <w:rtl/>
        </w:rPr>
      </w:pPr>
      <w:r w:rsidRPr="00BC6615">
        <w:rPr>
          <w:rFonts w:ascii="Adobe Arabic" w:hAnsi="Adobe Arabic" w:cs="Adobe Arabic"/>
          <w:noProof/>
          <w:sz w:val="40"/>
          <w:szCs w:val="40"/>
          <w:rtl/>
        </w:rPr>
        <mc:AlternateContent>
          <mc:Choice Requires="wpg">
            <w:drawing>
              <wp:inline distT="0" distB="0" distL="0" distR="0" wp14:anchorId="4D4A8BA7" wp14:editId="520E8DB9">
                <wp:extent cx="5731510" cy="890905"/>
                <wp:effectExtent l="0" t="0" r="2540" b="23495"/>
                <wp:docPr id="11648906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62969500" name="مجموعة 962969500"/>
                        <wpg:cNvGrpSpPr/>
                        <wpg:grpSpPr>
                          <a:xfrm>
                            <a:off x="0" y="0"/>
                            <a:ext cx="5731510" cy="895351"/>
                            <a:chOff x="0" y="0"/>
                            <a:chExt cx="5878196" cy="918845"/>
                          </a:xfrm>
                        </wpg:grpSpPr>
                        <wpg:grpSp>
                          <wpg:cNvPr id="1921956904" name="مجموعة 1921956904"/>
                          <wpg:cNvGrpSpPr/>
                          <wpg:grpSpPr>
                            <a:xfrm>
                              <a:off x="0" y="0"/>
                              <a:ext cx="5878196" cy="918845"/>
                              <a:chOff x="0" y="0"/>
                              <a:chExt cx="6240348" cy="919070"/>
                            </a:xfrm>
                          </wpg:grpSpPr>
                          <wpg:grpSp>
                            <wpg:cNvPr id="1262800601" name="مجموعة 1262800601"/>
                            <wpg:cNvGrpSpPr/>
                            <wpg:grpSpPr>
                              <a:xfrm>
                                <a:off x="0" y="169208"/>
                                <a:ext cx="5433072" cy="580613"/>
                                <a:chOff x="0" y="169208"/>
                                <a:chExt cx="5433072" cy="580613"/>
                              </a:xfrm>
                            </wpg:grpSpPr>
                            <wps:wsp>
                              <wps:cNvPr id="18166420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133224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77301032" name="شكل بيضاوي 137730103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2735164"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تحديد التجارب الناجحة:</w:t>
                                </w:r>
                              </w:p>
                            </w:txbxContent>
                          </wps:txbx>
                          <wps:bodyPr wrap="square" rtlCol="1">
                            <a:spAutoFit/>
                          </wps:bodyPr>
                        </wps:wsp>
                      </wpg:grpSp>
                      <pic:pic xmlns:pic="http://schemas.openxmlformats.org/drawingml/2006/picture">
                        <pic:nvPicPr>
                          <pic:cNvPr id="1499517979" name="صورة 1499517979"/>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D4A8BA7" id="_x0000_s294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IPcYJSiBwAADh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962969500" o:spid="_x0000_s29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">
                  <v:group id="مجموعة 1921956904" o:spid="_x0000_s29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">
                    <v:group id="مجموعة 1262800601" o:spid="_x0000_s29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">
                      <v:shape id="شكل حر 50" o:spid="_x0000_s29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9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" fillcolor="#579da5" stroked="f" strokeweight="1pt">
                        <v:stroke joinstyle="miter"/>
                      </v:roundrect>
                    </v:group>
                    <v:oval id="شكل بيضاوي 1377301032" o:spid="_x0000_s29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" filled="f" strokecolor="#2b5474" strokeweight="1pt">
                      <v:stroke joinstyle="miter"/>
                    </v:oval>
                  </v:group>
                  <v:shape id="مربع نص 41" o:spid="_x0000_s2950"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" filled="f" stroked="f">
                    <v:textbox style="mso-fit-shape-to-text:t">
                      <w:txbxContent>
                        <w:p w14:paraId="3ECB0887" w14:textId="070C712F" w:rsidR="00BC6615" w:rsidRPr="00767863" w:rsidRDefault="00BC6615" w:rsidP="00BC6615">
                          <w:pPr>
                            <w:pStyle w:val="a0"/>
                            <w:rPr>
                              <w:sz w:val="40"/>
                              <w:szCs w:val="40"/>
                              <w:rtl/>
                              <w:lang w:bidi="ar-SY"/>
                            </w:rPr>
                          </w:pPr>
                          <w:r w:rsidRPr="006F0844">
                            <w:rPr>
                              <w:sz w:val="40"/>
                              <w:szCs w:val="40"/>
                              <w:rtl/>
                            </w:rPr>
                            <w:t>تحديد التجارب الناجحة:</w:t>
                          </w:r>
                        </w:p>
                      </w:txbxContent>
                    </v:textbox>
                  </v:shape>
                </v:group>
                <v:shape id="صورة 1499517979" o:spid="_x0000_s295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">
                  <v:imagedata r:id="rId74" o:title=""/>
                </v:shape>
                <w10:anchorlock/>
              </v:group>
            </w:pict>
          </mc:Fallback>
        </mc:AlternateContent>
      </w:r>
    </w:p>
    <w:p w:rsidR="00FD172F" w:rsidRPr="006F0844" w:rsidRDefault="00FD172F" w:rsidP="00BC6615">
      <w:r w:rsidRPr="006F0844">
        <w:rPr>
          <w:rtl/>
        </w:rPr>
        <w:t>يجب تحديد التجارب الناجحة التي تستحق التوثيق والنشر، وذلك من خلال تحليل الأداء وتحديد الأساليب الفعالة والمبتكرة التي تم استخدامها في إدارة الحشود.</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56ECC46E" wp14:editId="135FDA49">
                <wp:extent cx="5731510" cy="890905"/>
                <wp:effectExtent l="0" t="0" r="2540" b="23495"/>
                <wp:docPr id="180607899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731786106" name="مجموعة 1731786106"/>
                        <wpg:cNvGrpSpPr/>
                        <wpg:grpSpPr>
                          <a:xfrm>
                            <a:off x="0" y="0"/>
                            <a:ext cx="5731510" cy="895351"/>
                            <a:chOff x="0" y="0"/>
                            <a:chExt cx="5878196" cy="918845"/>
                          </a:xfrm>
                        </wpg:grpSpPr>
                        <wpg:grpSp>
                          <wpg:cNvPr id="485475055" name="مجموعة 485475055"/>
                          <wpg:cNvGrpSpPr/>
                          <wpg:grpSpPr>
                            <a:xfrm>
                              <a:off x="0" y="0"/>
                              <a:ext cx="5878196" cy="918845"/>
                              <a:chOff x="0" y="0"/>
                              <a:chExt cx="6240348" cy="919070"/>
                            </a:xfrm>
                          </wpg:grpSpPr>
                          <wpg:grpSp>
                            <wpg:cNvPr id="975565047" name="مجموعة 975565047"/>
                            <wpg:cNvGrpSpPr/>
                            <wpg:grpSpPr>
                              <a:xfrm>
                                <a:off x="0" y="169208"/>
                                <a:ext cx="5433072" cy="580613"/>
                                <a:chOff x="0" y="169208"/>
                                <a:chExt cx="5433072" cy="580613"/>
                              </a:xfrm>
                            </wpg:grpSpPr>
                            <wps:wsp>
                              <wps:cNvPr id="9274625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436227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8540796" name="شكل بيضاوي 106854079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39582160"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توثيق التجارب:</w:t>
                                </w:r>
                              </w:p>
                            </w:txbxContent>
                          </wps:txbx>
                          <wps:bodyPr wrap="square" rtlCol="1">
                            <a:spAutoFit/>
                          </wps:bodyPr>
                        </wps:wsp>
                      </wpg:grpSp>
                      <pic:pic xmlns:pic="http://schemas.openxmlformats.org/drawingml/2006/picture">
                        <pic:nvPicPr>
                          <pic:cNvPr id="1242398398" name="صورة 1242398398"/>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6ECC46E" id="_x0000_s295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zZbJUoAcAAAw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1731786106" o:spid="_x0000_s29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">
                  <v:group id="مجموعة 485475055" o:spid="_x0000_s29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">
                    <v:group id="مجموعة 975565047" o:spid="_x0000_s29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">
                      <v:shape id="شكل حر 50" o:spid="_x0000_s29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9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" fillcolor="#579da5" stroked="f" strokeweight="1pt">
                        <v:stroke joinstyle="miter"/>
                      </v:roundrect>
                    </v:group>
                    <v:oval id="شكل بيضاوي 1068540796" o:spid="_x0000_s29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" filled="f" strokecolor="#2b5474" strokeweight="1pt">
                      <v:stroke joinstyle="miter"/>
                    </v:oval>
                  </v:group>
                  <v:shape id="مربع نص 41" o:spid="_x0000_s2959"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" filled="f" stroked="f">
                    <v:textbox style="mso-fit-shape-to-text:t">
                      <w:txbxContent>
                        <w:p w14:paraId="70BE15EA" w14:textId="1F20F06B" w:rsidR="00BC6615" w:rsidRPr="00767863" w:rsidRDefault="00BC6615" w:rsidP="00BC6615">
                          <w:pPr>
                            <w:pStyle w:val="a0"/>
                            <w:rPr>
                              <w:sz w:val="40"/>
                              <w:szCs w:val="40"/>
                              <w:rtl/>
                              <w:lang w:bidi="ar-SY"/>
                            </w:rPr>
                          </w:pPr>
                          <w:r w:rsidRPr="006F0844">
                            <w:rPr>
                              <w:sz w:val="40"/>
                              <w:szCs w:val="40"/>
                              <w:rtl/>
                            </w:rPr>
                            <w:t>توثيق التجارب:</w:t>
                          </w:r>
                        </w:p>
                      </w:txbxContent>
                    </v:textbox>
                  </v:shape>
                </v:group>
                <v:shape id="صورة 1242398398" o:spid="_x0000_s296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">
                  <v:imagedata r:id="rId74" o:title=""/>
                </v:shape>
                <w10:anchorlock/>
              </v:group>
            </w:pict>
          </mc:Fallback>
        </mc:AlternateContent>
      </w:r>
    </w:p>
    <w:p w:rsidR="00FD172F" w:rsidRPr="006F0844" w:rsidRDefault="00FD172F" w:rsidP="00BC6615">
      <w:r w:rsidRPr="006F0844">
        <w:rPr>
          <w:rtl/>
        </w:rPr>
        <w:lastRenderedPageBreak/>
        <w:t>يجب توثيق التجارب الناجحة بشكل كامل ودقيق، بما في ذلك الأدوات المستخدمة والإجراءات المتخذة والنتائج المحققة، وذلك لتمكين الجميع من فهم الأساليب والعمليات المستخدمة.</w:t>
      </w:r>
    </w:p>
    <w:p w:rsidR="00FD172F" w:rsidRPr="006F0844" w:rsidRDefault="00BC6615" w:rsidP="00BC6615">
      <w:pPr>
        <w:keepNext/>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1B890A89" wp14:editId="5F45E175">
                <wp:extent cx="5731510" cy="890905"/>
                <wp:effectExtent l="0" t="0" r="2540" b="23495"/>
                <wp:docPr id="97203599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76060045" name="مجموعة 376060045"/>
                        <wpg:cNvGrpSpPr/>
                        <wpg:grpSpPr>
                          <a:xfrm>
                            <a:off x="0" y="0"/>
                            <a:ext cx="5731510" cy="895351"/>
                            <a:chOff x="0" y="0"/>
                            <a:chExt cx="5878196" cy="918845"/>
                          </a:xfrm>
                        </wpg:grpSpPr>
                        <wpg:grpSp>
                          <wpg:cNvPr id="53254135" name="مجموعة 53254135"/>
                          <wpg:cNvGrpSpPr/>
                          <wpg:grpSpPr>
                            <a:xfrm>
                              <a:off x="0" y="0"/>
                              <a:ext cx="5878196" cy="918845"/>
                              <a:chOff x="0" y="0"/>
                              <a:chExt cx="6240348" cy="919070"/>
                            </a:xfrm>
                          </wpg:grpSpPr>
                          <wpg:grpSp>
                            <wpg:cNvPr id="570336930" name="مجموعة 570336930"/>
                            <wpg:cNvGrpSpPr/>
                            <wpg:grpSpPr>
                              <a:xfrm>
                                <a:off x="0" y="169208"/>
                                <a:ext cx="5433072" cy="580613"/>
                                <a:chOff x="0" y="169208"/>
                                <a:chExt cx="5433072" cy="580613"/>
                              </a:xfrm>
                            </wpg:grpSpPr>
                            <wps:wsp>
                              <wps:cNvPr id="73882630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210121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10552288" name="شكل بيضاوي 211055228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0461485"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الحفاظ على خصوصية الأفراد:</w:t>
                                </w:r>
                              </w:p>
                            </w:txbxContent>
                          </wps:txbx>
                          <wps:bodyPr wrap="square" rtlCol="1">
                            <a:spAutoFit/>
                          </wps:bodyPr>
                        </wps:wsp>
                      </wpg:grpSp>
                      <pic:pic xmlns:pic="http://schemas.openxmlformats.org/drawingml/2006/picture">
                        <pic:nvPicPr>
                          <pic:cNvPr id="1906609196" name="صورة 1906609196"/>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B890A89" id="_x0000_s296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DklnA2iBwAACB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376060045" o:spid="_x0000_s29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">
                  <v:group id="مجموعة 53254135" o:spid="_x0000_s29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">
                    <v:group id="مجموعة 570336930" o:spid="_x0000_s29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">
                      <v:shape id="شكل حر 50" o:spid="_x0000_s29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9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" fillcolor="#579da5" stroked="f" strokeweight="1pt">
                        <v:stroke joinstyle="miter"/>
                      </v:roundrect>
                    </v:group>
                    <v:oval id="شكل بيضاوي 2110552288" o:spid="_x0000_s29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" filled="f" strokecolor="#2b5474" strokeweight="1pt">
                      <v:stroke joinstyle="miter"/>
                    </v:oval>
                  </v:group>
                  <v:shape id="مربع نص 41" o:spid="_x0000_s2968"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" filled="f" stroked="f">
                    <v:textbox style="mso-fit-shape-to-text:t">
                      <w:txbxContent>
                        <w:p w14:paraId="23D4E436" w14:textId="621F6490" w:rsidR="00BC6615" w:rsidRPr="00767863" w:rsidRDefault="00BC6615" w:rsidP="00BC6615">
                          <w:pPr>
                            <w:pStyle w:val="a0"/>
                            <w:rPr>
                              <w:sz w:val="40"/>
                              <w:szCs w:val="40"/>
                              <w:rtl/>
                              <w:lang w:bidi="ar-SY"/>
                            </w:rPr>
                          </w:pPr>
                          <w:r w:rsidRPr="006F0844">
                            <w:rPr>
                              <w:sz w:val="40"/>
                              <w:szCs w:val="40"/>
                              <w:rtl/>
                            </w:rPr>
                            <w:t>الحفاظ على خصوصية الأفراد:</w:t>
                          </w:r>
                        </w:p>
                      </w:txbxContent>
                    </v:textbox>
                  </v:shape>
                </v:group>
                <v:shape id="صورة 1906609196" o:spid="_x0000_s296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">
                  <v:imagedata r:id="rId74" o:title=""/>
                </v:shape>
                <w10:anchorlock/>
              </v:group>
            </w:pict>
          </mc:Fallback>
        </mc:AlternateContent>
      </w:r>
    </w:p>
    <w:p w:rsidR="00FD172F" w:rsidRPr="006F0844" w:rsidRDefault="00FD172F" w:rsidP="00BC6615">
      <w:r w:rsidRPr="006F0844">
        <w:rPr>
          <w:rtl/>
        </w:rPr>
        <w:t>يجب الحفاظ على خصوصية الأفراد المشاركين في التجارب، وعدم الكشف عن أي معلومات تتعلق بالأفراد دون موافقتهم الصريحة.</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7506CCC4" wp14:editId="16E73586">
                <wp:extent cx="5731510" cy="890905"/>
                <wp:effectExtent l="0" t="0" r="2540" b="23495"/>
                <wp:docPr id="59316716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13782203" name="مجموعة 1913782203"/>
                        <wpg:cNvGrpSpPr/>
                        <wpg:grpSpPr>
                          <a:xfrm>
                            <a:off x="0" y="0"/>
                            <a:ext cx="5731510" cy="895351"/>
                            <a:chOff x="0" y="0"/>
                            <a:chExt cx="5878196" cy="918845"/>
                          </a:xfrm>
                        </wpg:grpSpPr>
                        <wpg:grpSp>
                          <wpg:cNvPr id="1810554684" name="مجموعة 1810554684"/>
                          <wpg:cNvGrpSpPr/>
                          <wpg:grpSpPr>
                            <a:xfrm>
                              <a:off x="0" y="0"/>
                              <a:ext cx="5878196" cy="918845"/>
                              <a:chOff x="0" y="0"/>
                              <a:chExt cx="6240348" cy="919070"/>
                            </a:xfrm>
                          </wpg:grpSpPr>
                          <wpg:grpSp>
                            <wpg:cNvPr id="802508047" name="مجموعة 802508047"/>
                            <wpg:cNvGrpSpPr/>
                            <wpg:grpSpPr>
                              <a:xfrm>
                                <a:off x="0" y="169208"/>
                                <a:ext cx="5433072" cy="580613"/>
                                <a:chOff x="0" y="169208"/>
                                <a:chExt cx="5433072" cy="580613"/>
                              </a:xfrm>
                            </wpg:grpSpPr>
                            <wps:wsp>
                              <wps:cNvPr id="15417798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706891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1042612" name="شكل بيضاوي 79104261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79631945"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تحليل النتائج:</w:t>
                                </w:r>
                              </w:p>
                            </w:txbxContent>
                          </wps:txbx>
                          <wps:bodyPr wrap="square" rtlCol="1">
                            <a:spAutoFit/>
                          </wps:bodyPr>
                        </wps:wsp>
                      </wpg:grpSp>
                      <pic:pic xmlns:pic="http://schemas.openxmlformats.org/drawingml/2006/picture">
                        <pic:nvPicPr>
                          <pic:cNvPr id="1998779410" name="صورة 199877941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506CCC4" id="_x0000_s297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F1vcp3QAAAAUBAAAPAAAAZHJzL2Rvd25yZXYu&#10;eG1sTI9BS8NAEIXvgv9hGcGb3U2rxcZsSinqqQhtBeltmp0modnZkN0m6b939aKXB8N7vPdNthxt&#10;I3rqfO1YQzJRIIgLZ2ouNXzu3x6eQfiAbLBxTBqu5GGZ395kmBo38Jb6XShFLGGfooYqhDaV0hcV&#10;WfQT1xJH7+Q6iyGeXSlNh0Mst42cKjWXFmuOCxW2tK6oOO8uVsP7gMNqlrz2m/NpfT3snz6+Nglp&#10;fX83rl5ABBrDXxh+8CM65JHp6C5svGg0xEfCr0ZvoaZzEMcYelQ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">
                <v:group id="مجموعة 1913782203" o:spid="_x0000_s29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">
                  <v:group id="مجموعة 1810554684" o:spid="_x0000_s29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">
                    <v:group id="مجموعة 802508047" o:spid="_x0000_s29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">
                      <v:shape id="شكل حر 50" o:spid="_x0000_s29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9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" fillcolor="#579da5" stroked="f" strokeweight="1pt">
                        <v:stroke joinstyle="miter"/>
                      </v:roundrect>
                    </v:group>
                    <v:oval id="شكل بيضاوي 791042612" o:spid="_x0000_s29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" filled="f" strokecolor="#2b5474" strokeweight="1pt">
                      <v:stroke joinstyle="miter"/>
                    </v:oval>
                  </v:group>
                  <v:shape id="مربع نص 41" o:spid="_x0000_s2977"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" filled="f" stroked="f">
                    <v:textbox style="mso-fit-shape-to-text:t">
                      <w:txbxContent>
                        <w:p w14:paraId="24221767" w14:textId="486F163B" w:rsidR="00BC6615" w:rsidRPr="00767863" w:rsidRDefault="00BC6615" w:rsidP="00BC6615">
                          <w:pPr>
                            <w:pStyle w:val="a0"/>
                            <w:rPr>
                              <w:sz w:val="40"/>
                              <w:szCs w:val="40"/>
                              <w:rtl/>
                              <w:lang w:bidi="ar-SY"/>
                            </w:rPr>
                          </w:pPr>
                          <w:r w:rsidRPr="006F0844">
                            <w:rPr>
                              <w:sz w:val="40"/>
                              <w:szCs w:val="40"/>
                              <w:rtl/>
                            </w:rPr>
                            <w:t>تحليل النتائج:</w:t>
                          </w:r>
                        </w:p>
                      </w:txbxContent>
                    </v:textbox>
                  </v:shape>
                </v:group>
                <v:shape id="صورة 1998779410" o:spid="_x0000_s297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">
                  <v:imagedata r:id="rId74" o:title=""/>
                </v:shape>
                <w10:anchorlock/>
              </v:group>
            </w:pict>
          </mc:Fallback>
        </mc:AlternateContent>
      </w:r>
    </w:p>
    <w:p w:rsidR="00FD172F" w:rsidRPr="006F0844" w:rsidRDefault="00FD172F" w:rsidP="00BC6615">
      <w:r w:rsidRPr="006F0844">
        <w:rPr>
          <w:rtl/>
        </w:rPr>
        <w:t>يجب تحليل النتائج المحققة في التجارب الناجحة، وتحديد العوامل التي ساهمت في النجاح والعوامل التي يمكن تحسينها في المستقبل.</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63D5A9B2" wp14:editId="3EFD1E5C">
                <wp:extent cx="5731510" cy="890905"/>
                <wp:effectExtent l="0" t="0" r="2540" b="23495"/>
                <wp:docPr id="7587700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019891711" name="مجموعة 1019891711"/>
                        <wpg:cNvGrpSpPr/>
                        <wpg:grpSpPr>
                          <a:xfrm>
                            <a:off x="0" y="0"/>
                            <a:ext cx="5731510" cy="895351"/>
                            <a:chOff x="0" y="0"/>
                            <a:chExt cx="5878196" cy="918845"/>
                          </a:xfrm>
                        </wpg:grpSpPr>
                        <wpg:grpSp>
                          <wpg:cNvPr id="973273199" name="مجموعة 973273199"/>
                          <wpg:cNvGrpSpPr/>
                          <wpg:grpSpPr>
                            <a:xfrm>
                              <a:off x="0" y="0"/>
                              <a:ext cx="5878196" cy="918845"/>
                              <a:chOff x="0" y="0"/>
                              <a:chExt cx="6240348" cy="919070"/>
                            </a:xfrm>
                          </wpg:grpSpPr>
                          <wpg:grpSp>
                            <wpg:cNvPr id="2050645499" name="مجموعة 2050645499"/>
                            <wpg:cNvGrpSpPr/>
                            <wpg:grpSpPr>
                              <a:xfrm>
                                <a:off x="0" y="169208"/>
                                <a:ext cx="5433072" cy="580613"/>
                                <a:chOff x="0" y="169208"/>
                                <a:chExt cx="5433072" cy="580613"/>
                              </a:xfrm>
                            </wpg:grpSpPr>
                            <wps:wsp>
                              <wps:cNvPr id="12284718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3857871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8800742" name="شكل بيضاوي 83880074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1776182"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نشر التجارب:</w:t>
                                </w:r>
                              </w:p>
                            </w:txbxContent>
                          </wps:txbx>
                          <wps:bodyPr wrap="square" rtlCol="1">
                            <a:spAutoFit/>
                          </wps:bodyPr>
                        </wps:wsp>
                      </wpg:grpSp>
                      <pic:pic xmlns:pic="http://schemas.openxmlformats.org/drawingml/2006/picture">
                        <pic:nvPicPr>
                          <pic:cNvPr id="992951906" name="صورة 992951906"/>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3D5A9B2" id="_x0000_s297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2Rm0CoAcAAAk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1019891711" o:spid="_x0000_s29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">
                  <v:group id="مجموعة 973273199" o:spid="_x0000_s29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">
                    <v:group id="مجموعة 2050645499" o:spid="_x0000_s29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">
                      <v:shape id="شكل حر 50" o:spid="_x0000_s29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9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" fillcolor="#579da5" stroked="f" strokeweight="1pt">
                        <v:stroke joinstyle="miter"/>
                      </v:roundrect>
                    </v:group>
                    <v:oval id="شكل بيضاوي 838800742" o:spid="_x0000_s29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" filled="f" strokecolor="#2b5474" strokeweight="1pt">
                      <v:stroke joinstyle="miter"/>
                    </v:oval>
                  </v:group>
                  <v:shape id="مربع نص 41" o:spid="_x0000_s2986"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" filled="f" stroked="f">
                    <v:textbox style="mso-fit-shape-to-text:t">
                      <w:txbxContent>
                        <w:p w14:paraId="3736113B" w14:textId="45CD4D4D" w:rsidR="00BC6615" w:rsidRPr="00767863" w:rsidRDefault="00BC6615" w:rsidP="00BC6615">
                          <w:pPr>
                            <w:pStyle w:val="a0"/>
                            <w:rPr>
                              <w:sz w:val="40"/>
                              <w:szCs w:val="40"/>
                              <w:rtl/>
                              <w:lang w:bidi="ar-SY"/>
                            </w:rPr>
                          </w:pPr>
                          <w:r w:rsidRPr="006F0844">
                            <w:rPr>
                              <w:sz w:val="40"/>
                              <w:szCs w:val="40"/>
                              <w:rtl/>
                            </w:rPr>
                            <w:t>نشر التجارب:</w:t>
                          </w:r>
                        </w:p>
                      </w:txbxContent>
                    </v:textbox>
                  </v:shape>
                </v:group>
                <v:shape id="صورة 992951906" o:spid="_x0000_s298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">
                  <v:imagedata r:id="rId74" o:title=""/>
                </v:shape>
                <w10:anchorlock/>
              </v:group>
            </w:pict>
          </mc:Fallback>
        </mc:AlternateContent>
      </w:r>
    </w:p>
    <w:p w:rsidR="00FD172F" w:rsidRPr="006F0844" w:rsidRDefault="00FD172F" w:rsidP="00BC6615">
      <w:r w:rsidRPr="006F0844">
        <w:rPr>
          <w:rtl/>
        </w:rPr>
        <w:t>يجب نشر التجارب الناجحة في مجلات ومنشورات علمية ومواقع الإنترنت والمنتديات المختصة، وذلك لتمكين الجميع من الاستفادة منها وتحسين أدائهم في إدارة الحشود.</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1775F319" wp14:editId="0F82909B">
                <wp:extent cx="5731510" cy="890905"/>
                <wp:effectExtent l="0" t="0" r="2540" b="23495"/>
                <wp:docPr id="52047149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9704013" name="مجموعة 149704013"/>
                        <wpg:cNvGrpSpPr/>
                        <wpg:grpSpPr>
                          <a:xfrm>
                            <a:off x="0" y="0"/>
                            <a:ext cx="5731510" cy="895351"/>
                            <a:chOff x="0" y="0"/>
                            <a:chExt cx="5878196" cy="918845"/>
                          </a:xfrm>
                        </wpg:grpSpPr>
                        <wpg:grpSp>
                          <wpg:cNvPr id="1876084646" name="مجموعة 1876084646"/>
                          <wpg:cNvGrpSpPr/>
                          <wpg:grpSpPr>
                            <a:xfrm>
                              <a:off x="0" y="0"/>
                              <a:ext cx="5878196" cy="918845"/>
                              <a:chOff x="0" y="0"/>
                              <a:chExt cx="6240348" cy="919070"/>
                            </a:xfrm>
                          </wpg:grpSpPr>
                          <wpg:grpSp>
                            <wpg:cNvPr id="1499050448" name="مجموعة 1499050448"/>
                            <wpg:cNvGrpSpPr/>
                            <wpg:grpSpPr>
                              <a:xfrm>
                                <a:off x="0" y="169208"/>
                                <a:ext cx="5433072" cy="580613"/>
                                <a:chOff x="0" y="169208"/>
                                <a:chExt cx="5433072" cy="580613"/>
                              </a:xfrm>
                            </wpg:grpSpPr>
                            <wps:wsp>
                              <wps:cNvPr id="13207799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8443936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73718627" name="شكل بيضاوي 187371862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8144362"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الترويج للتجارب:</w:t>
                                </w:r>
                              </w:p>
                            </w:txbxContent>
                          </wps:txbx>
                          <wps:bodyPr wrap="square" rtlCol="1">
                            <a:spAutoFit/>
                          </wps:bodyPr>
                        </wps:wsp>
                      </wpg:grpSp>
                      <pic:pic xmlns:pic="http://schemas.openxmlformats.org/drawingml/2006/picture">
                        <pic:nvPicPr>
                          <pic:cNvPr id="605294751" name="صورة 605294751"/>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775F319" id="_x0000_s298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B9EhFaiBwAADR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149704013" o:spid="_x0000_s29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">
                  <v:group id="مجموعة 1876084646" o:spid="_x0000_s29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">
                    <v:group id="مجموعة 1499050448" o:spid="_x0000_s29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">
                      <v:shape id="شكل حر 50" o:spid="_x0000_s29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9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" fillcolor="#579da5" stroked="f" strokeweight="1pt">
                        <v:stroke joinstyle="miter"/>
                      </v:roundrect>
                    </v:group>
                    <v:oval id="شكل بيضاوي 1873718627" o:spid="_x0000_s29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" filled="f" strokecolor="#2b5474" strokeweight="1pt">
                      <v:stroke joinstyle="miter"/>
                    </v:oval>
                  </v:group>
                  <v:shape id="مربع نص 41" o:spid="_x0000_s2995"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" filled="f" stroked="f">
                    <v:textbox style="mso-fit-shape-to-text:t">
                      <w:txbxContent>
                        <w:p w14:paraId="4B83AF0B" w14:textId="1C68D351" w:rsidR="00BC6615" w:rsidRPr="00767863" w:rsidRDefault="00BC6615" w:rsidP="00BC6615">
                          <w:pPr>
                            <w:pStyle w:val="a0"/>
                            <w:rPr>
                              <w:sz w:val="40"/>
                              <w:szCs w:val="40"/>
                              <w:rtl/>
                              <w:lang w:bidi="ar-SY"/>
                            </w:rPr>
                          </w:pPr>
                          <w:r w:rsidRPr="006F0844">
                            <w:rPr>
                              <w:sz w:val="40"/>
                              <w:szCs w:val="40"/>
                              <w:rtl/>
                            </w:rPr>
                            <w:t>الترويج للتجارب:</w:t>
                          </w:r>
                        </w:p>
                      </w:txbxContent>
                    </v:textbox>
                  </v:shape>
                </v:group>
                <v:shape id="صورة 605294751" o:spid="_x0000_s299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">
                  <v:imagedata r:id="rId74" o:title=""/>
                </v:shape>
                <w10:anchorlock/>
              </v:group>
            </w:pict>
          </mc:Fallback>
        </mc:AlternateContent>
      </w:r>
    </w:p>
    <w:p w:rsidR="00FD172F" w:rsidRPr="006F0844" w:rsidRDefault="00FD172F" w:rsidP="00BC6615">
      <w:r w:rsidRPr="006F0844">
        <w:rPr>
          <w:rtl/>
        </w:rPr>
        <w:t>يجب الترويج للتجارب الناجحة من خلال الإعلان عنها وتنظيم ورش العمل والمؤتمرات والندوات لتبادل الخبرات والمعرفة في هذا المجال.</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11AB15AA" wp14:editId="1EF25457">
                <wp:extent cx="5731510" cy="890905"/>
                <wp:effectExtent l="0" t="0" r="2540" b="23495"/>
                <wp:docPr id="86458103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15470953" name="مجموعة 315470953"/>
                        <wpg:cNvGrpSpPr/>
                        <wpg:grpSpPr>
                          <a:xfrm>
                            <a:off x="0" y="0"/>
                            <a:ext cx="5731510" cy="895351"/>
                            <a:chOff x="0" y="0"/>
                            <a:chExt cx="5878196" cy="918845"/>
                          </a:xfrm>
                        </wpg:grpSpPr>
                        <wpg:grpSp>
                          <wpg:cNvPr id="716966625" name="مجموعة 716966625"/>
                          <wpg:cNvGrpSpPr/>
                          <wpg:grpSpPr>
                            <a:xfrm>
                              <a:off x="0" y="0"/>
                              <a:ext cx="5878196" cy="918845"/>
                              <a:chOff x="0" y="0"/>
                              <a:chExt cx="6240348" cy="919070"/>
                            </a:xfrm>
                          </wpg:grpSpPr>
                          <wpg:grpSp>
                            <wpg:cNvPr id="120617736" name="مجموعة 120617736"/>
                            <wpg:cNvGrpSpPr/>
                            <wpg:grpSpPr>
                              <a:xfrm>
                                <a:off x="0" y="169208"/>
                                <a:ext cx="5433072" cy="580613"/>
                                <a:chOff x="0" y="169208"/>
                                <a:chExt cx="5433072" cy="580613"/>
                              </a:xfrm>
                            </wpg:grpSpPr>
                            <wps:wsp>
                              <wps:cNvPr id="21472901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2233167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46869938" name="شكل بيضاوي 24686993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3486665" name="مربع نص 41"/>
                          <wps:cNvSpPr txBox="1"/>
                          <wps:spPr>
                            <a:xfrm>
                              <a:off x="204484" y="256541"/>
                              <a:ext cx="4616122" cy="379598"/>
                            </a:xfrm>
                            <a:prstGeom prst="rect">
                              <a:avLst/>
                            </a:prstGeom>
                            <a:noFill/>
                          </wps:spPr>
                          <wps:txbx>
                            <w:txbxContent>
                              <w:p w:rsidR="00BC6615" w:rsidRPr="00767863" w:rsidRDefault="00BC6615" w:rsidP="00BC6615">
                                <w:pPr>
                                  <w:pStyle w:val="a0"/>
                                  <w:rPr>
                                    <w:sz w:val="40"/>
                                    <w:szCs w:val="40"/>
                                    <w:rtl/>
                                    <w:lang w:bidi="ar-SY"/>
                                  </w:rPr>
                                </w:pPr>
                                <w:r w:rsidRPr="006F0844">
                                  <w:rPr>
                                    <w:sz w:val="40"/>
                                    <w:szCs w:val="40"/>
                                    <w:rtl/>
                                  </w:rPr>
                                  <w:t>التحقق من صحة المعلومات:</w:t>
                                </w:r>
                              </w:p>
                            </w:txbxContent>
                          </wps:txbx>
                          <wps:bodyPr wrap="square" rtlCol="1">
                            <a:spAutoFit/>
                          </wps:bodyPr>
                        </wps:wsp>
                      </wpg:grpSp>
                      <pic:pic xmlns:pic="http://schemas.openxmlformats.org/drawingml/2006/picture">
                        <pic:nvPicPr>
                          <pic:cNvPr id="190984350" name="صورة 19098435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1AB15AA" id="_x0000_s299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EXW9yndAAAABQEAAA8AAABkcnMvZG93bnJl&#10;di54bWxMj0FLw0AQhe+C/2EZwZvdTavFxmxKKeqpCG0F6W2anSah2dmQ3Sbpv3f1opcHw3u89022&#10;HG0jeup87VhDMlEgiAtnai41fO7fHp5B+IBssHFMGq7kYZnf3mSYGjfwlvpdKEUsYZ+ihiqENpXS&#10;FxVZ9BPXEkfv5DqLIZ5dKU2HQyy3jZwqNZcWa44LFba0rqg47y5Ww/uAw2qWvPab82l9PeyfPr42&#10;CWl9fzeuXkAEGsNfGH7wIzrkkenoLmy8aDTER8KvRm+hpnMQxxh6VD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">
                <v:group id="مجموعة 315470953" o:spid="_x0000_s29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">
                  <v:group id="مجموعة 716966625" o:spid="_x0000_s29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">
                    <v:group id="مجموعة 120617736" o:spid="_x0000_s30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">
                      <v:shape id="شكل حر 50" o:spid="_x0000_s30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30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" fillcolor="#579da5" stroked="f" strokeweight="1pt">
                        <v:stroke joinstyle="miter"/>
                      </v:roundrect>
                    </v:group>
                    <v:oval id="شكل بيضاوي 246869938" o:spid="_x0000_s30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" filled="f" strokecolor="#2b5474" strokeweight="1pt">
                      <v:stroke joinstyle="miter"/>
                    </v:oval>
                  </v:group>
                  <v:shape id="مربع نص 41" o:spid="_x0000_s3004" type="#_x0000_t202" style="position:absolute;left:2044;top:2565;width:46162;height:3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" filled="f" stroked="f">
                    <v:textbox style="mso-fit-shape-to-text:t">
                      <w:txbxContent>
                        <w:p w14:paraId="15D48707" w14:textId="46CF8F9F" w:rsidR="00BC6615" w:rsidRPr="00767863" w:rsidRDefault="00BC6615" w:rsidP="00BC6615">
                          <w:pPr>
                            <w:pStyle w:val="a0"/>
                            <w:rPr>
                              <w:sz w:val="40"/>
                              <w:szCs w:val="40"/>
                              <w:rtl/>
                              <w:lang w:bidi="ar-SY"/>
                            </w:rPr>
                          </w:pPr>
                          <w:r w:rsidRPr="006F0844">
                            <w:rPr>
                              <w:sz w:val="40"/>
                              <w:szCs w:val="40"/>
                              <w:rtl/>
                            </w:rPr>
                            <w:t>التحقق من صحة المعلومات:</w:t>
                          </w:r>
                        </w:p>
                      </w:txbxContent>
                    </v:textbox>
                  </v:shape>
                </v:group>
                <v:shape id="صورة 190984350" o:spid="_x0000_s300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">
                  <v:imagedata r:id="rId74" o:title=""/>
                </v:shape>
                <w10:anchorlock/>
              </v:group>
            </w:pict>
          </mc:Fallback>
        </mc:AlternateContent>
      </w:r>
    </w:p>
    <w:p w:rsidR="00FD172F" w:rsidRPr="006F0844" w:rsidRDefault="00FD172F" w:rsidP="00BC6615">
      <w:r w:rsidRPr="006F0844">
        <w:rPr>
          <w:rtl/>
        </w:rPr>
        <w:lastRenderedPageBreak/>
        <w:t>يجب التحقق من صحة المعلومات المنشورة حول التجارب الناجحة، والتأكد من أنها تستند إلى بيانات دقيقة وموثوقة وتم توثيقها بشكل كامل.</w:t>
      </w:r>
    </w:p>
    <w:p w:rsidR="00FD172F" w:rsidRPr="00413CA3" w:rsidRDefault="00FD172F">
      <w:pPr>
        <w:pStyle w:val="bold"/>
        <w:keepNext/>
        <w:numPr>
          <w:ilvl w:val="0"/>
          <w:numId w:val="34"/>
        </w:numPr>
        <w:shd w:val="clear" w:color="auto" w:fill="F2F2F2" w:themeFill="background1" w:themeFillShade="F2"/>
        <w:spacing w:before="240" w:after="240"/>
        <w:jc w:val="both"/>
        <w:rPr>
          <w:rtl/>
        </w:rPr>
      </w:pPr>
      <w:r w:rsidRPr="00413CA3">
        <w:rPr>
          <w:rFonts w:hint="cs"/>
          <w:rtl/>
        </w:rPr>
        <w:t>حالات عملية:</w:t>
      </w:r>
    </w:p>
    <w:p w:rsidR="00FD172F" w:rsidRPr="00413CA3" w:rsidRDefault="00FD172F" w:rsidP="00413CA3">
      <w:r w:rsidRPr="006F0844">
        <w:rPr>
          <w:rtl/>
        </w:rPr>
        <w:t>هناك العديد من الحالات الناجحة في إدارة الحشود، وفيما يلي بعض الأمثلة العملية لحالات ناجحة في هذا المجال:</w:t>
      </w:r>
    </w:p>
    <w:p w:rsidR="00FD172F" w:rsidRPr="00413CA3" w:rsidRDefault="00FD172F">
      <w:pPr>
        <w:pStyle w:val="ListParagraph"/>
        <w:numPr>
          <w:ilvl w:val="0"/>
          <w:numId w:val="42"/>
        </w:numPr>
        <w:spacing w:line="360" w:lineRule="auto"/>
        <w:jc w:val="both"/>
        <w:rPr>
          <w:rFonts w:ascii="Adobe Arabic" w:hAnsi="Adobe Arabic" w:cs="Adobe Arabic"/>
          <w:sz w:val="36"/>
          <w:szCs w:val="36"/>
        </w:rPr>
      </w:pPr>
      <w:r w:rsidRPr="00413CA3">
        <w:rPr>
          <w:rFonts w:ascii="Adobe Arabic" w:hAnsi="Adobe Arabic" w:cs="Adobe Arabic"/>
          <w:b/>
          <w:bCs/>
          <w:color w:val="C00000"/>
          <w:sz w:val="36"/>
          <w:szCs w:val="36"/>
          <w:rtl/>
        </w:rPr>
        <w:t>إدارة الحشود في حفلات الموسيقى:</w:t>
      </w:r>
      <w:r w:rsidRPr="00413CA3">
        <w:rPr>
          <w:rFonts w:ascii="Adobe Arabic" w:hAnsi="Adobe Arabic" w:cs="Adobe Arabic"/>
          <w:color w:val="C00000"/>
          <w:sz w:val="36"/>
          <w:szCs w:val="36"/>
          <w:rtl/>
        </w:rPr>
        <w:t xml:space="preserve"> </w:t>
      </w:r>
      <w:r w:rsidRPr="00413CA3">
        <w:rPr>
          <w:rFonts w:ascii="Adobe Arabic" w:hAnsi="Adobe Arabic" w:cs="Adobe Arabic"/>
          <w:sz w:val="36"/>
          <w:szCs w:val="36"/>
          <w:rtl/>
        </w:rPr>
        <w:t>تستخدم تقنيات تحليل البيانات والذكاء الاصطناعي لتوقع حجم الحضور وتوزيع الحشود بشكل فعال في حفلات الموسيقى. وتستخدم أيضا</w:t>
      </w:r>
      <w:r w:rsidRPr="00413CA3">
        <w:rPr>
          <w:rFonts w:ascii="Adobe Arabic" w:hAnsi="Adobe Arabic" w:cs="Adobe Arabic" w:hint="cs"/>
          <w:sz w:val="36"/>
          <w:szCs w:val="36"/>
          <w:rtl/>
        </w:rPr>
        <w:t>ً</w:t>
      </w:r>
      <w:r w:rsidRPr="00413CA3">
        <w:rPr>
          <w:rFonts w:ascii="Adobe Arabic" w:hAnsi="Adobe Arabic" w:cs="Adobe Arabic"/>
          <w:sz w:val="36"/>
          <w:szCs w:val="36"/>
          <w:rtl/>
        </w:rPr>
        <w:t xml:space="preserve"> تقنيات التحكم في الحشود وتحسين تدفق الحضور لتحسين الأمان وضمان راحة الحضور.</w:t>
      </w:r>
    </w:p>
    <w:p w:rsidR="00FD172F" w:rsidRPr="00413CA3" w:rsidRDefault="00FD172F">
      <w:pPr>
        <w:pStyle w:val="ListParagraph"/>
        <w:numPr>
          <w:ilvl w:val="0"/>
          <w:numId w:val="42"/>
        </w:numPr>
        <w:spacing w:line="360" w:lineRule="auto"/>
        <w:jc w:val="both"/>
        <w:rPr>
          <w:rFonts w:ascii="Adobe Arabic" w:hAnsi="Adobe Arabic" w:cs="Adobe Arabic"/>
          <w:sz w:val="36"/>
          <w:szCs w:val="36"/>
        </w:rPr>
      </w:pPr>
      <w:r w:rsidRPr="00413CA3">
        <w:rPr>
          <w:rFonts w:ascii="Adobe Arabic" w:hAnsi="Adobe Arabic" w:cs="Adobe Arabic"/>
          <w:b/>
          <w:bCs/>
          <w:color w:val="C00000"/>
          <w:sz w:val="36"/>
          <w:szCs w:val="36"/>
          <w:rtl/>
        </w:rPr>
        <w:t>إدارة الحشود في المطارات:</w:t>
      </w:r>
      <w:r w:rsidRPr="00413CA3">
        <w:rPr>
          <w:rFonts w:ascii="Adobe Arabic" w:hAnsi="Adobe Arabic" w:cs="Adobe Arabic"/>
          <w:sz w:val="36"/>
          <w:szCs w:val="36"/>
          <w:rtl/>
        </w:rPr>
        <w:t xml:space="preserve"> يستخدم تحليل البيانات وتقنيات الذكاء الاصطناعي لتنبؤ بعدد المسافرين ووقت وصولهم ومغادرتهم، وتوزيع الحشود بشكل فعال لتحسين تدفق حركة المرور وتقليل الزحام في المطارات.</w:t>
      </w:r>
    </w:p>
    <w:p w:rsidR="00FD172F" w:rsidRPr="00413CA3" w:rsidRDefault="00FD172F">
      <w:pPr>
        <w:pStyle w:val="ListParagraph"/>
        <w:numPr>
          <w:ilvl w:val="0"/>
          <w:numId w:val="42"/>
        </w:numPr>
        <w:spacing w:line="360" w:lineRule="auto"/>
        <w:jc w:val="both"/>
        <w:rPr>
          <w:rFonts w:ascii="Adobe Arabic" w:hAnsi="Adobe Arabic" w:cs="Adobe Arabic"/>
          <w:sz w:val="36"/>
          <w:szCs w:val="36"/>
        </w:rPr>
      </w:pPr>
      <w:r w:rsidRPr="00413CA3">
        <w:rPr>
          <w:rFonts w:ascii="Adobe Arabic" w:hAnsi="Adobe Arabic" w:cs="Adobe Arabic"/>
          <w:b/>
          <w:bCs/>
          <w:color w:val="C00000"/>
          <w:sz w:val="36"/>
          <w:szCs w:val="36"/>
          <w:rtl/>
        </w:rPr>
        <w:t>إدارة الحشود في المظاهرات:</w:t>
      </w:r>
      <w:r w:rsidRPr="00413CA3">
        <w:rPr>
          <w:rFonts w:ascii="Adobe Arabic" w:hAnsi="Adobe Arabic" w:cs="Adobe Arabic"/>
          <w:sz w:val="36"/>
          <w:szCs w:val="36"/>
          <w:rtl/>
        </w:rPr>
        <w:t xml:space="preserve"> يتم استخدام الإعلام الاجتماعي وتقنيات التحليل البياني والتحكم في الحشود لتحسين إدارة المظاهرات وتوزيع الحشود بشكل فعال، وتحسين الأمن والسلامة للمشاركين والمارة.</w:t>
      </w:r>
    </w:p>
    <w:p w:rsidR="00FD172F" w:rsidRPr="00413CA3" w:rsidRDefault="00FD172F">
      <w:pPr>
        <w:pStyle w:val="ListParagraph"/>
        <w:numPr>
          <w:ilvl w:val="0"/>
          <w:numId w:val="42"/>
        </w:numPr>
        <w:spacing w:line="360" w:lineRule="auto"/>
        <w:jc w:val="both"/>
        <w:rPr>
          <w:rFonts w:ascii="Adobe Arabic" w:hAnsi="Adobe Arabic" w:cs="Adobe Arabic"/>
          <w:sz w:val="36"/>
          <w:szCs w:val="36"/>
        </w:rPr>
      </w:pPr>
      <w:r w:rsidRPr="00413CA3">
        <w:rPr>
          <w:rFonts w:ascii="Adobe Arabic" w:hAnsi="Adobe Arabic" w:cs="Adobe Arabic"/>
          <w:b/>
          <w:bCs/>
          <w:color w:val="C00000"/>
          <w:sz w:val="36"/>
          <w:szCs w:val="36"/>
          <w:rtl/>
        </w:rPr>
        <w:t>إدارة الحشود في الأماكن العامة:</w:t>
      </w:r>
      <w:r w:rsidRPr="00413CA3">
        <w:rPr>
          <w:rFonts w:ascii="Adobe Arabic" w:hAnsi="Adobe Arabic" w:cs="Adobe Arabic"/>
          <w:sz w:val="36"/>
          <w:szCs w:val="36"/>
          <w:rtl/>
        </w:rPr>
        <w:t xml:space="preserve"> يتم استخدام تقنيات التحليل البياني والمراقبة الإلكترونية والتحكم في الحشود لإدارة الحشود في الأماكن العامة مثل المولات التجارية والمحطات والمراكز التجارية، وتحسين تدفق الحركة وتقليل الزحام.</w:t>
      </w:r>
    </w:p>
    <w:p w:rsidR="00FD172F" w:rsidRPr="00413CA3" w:rsidRDefault="00FD172F">
      <w:pPr>
        <w:pStyle w:val="ListParagraph"/>
        <w:numPr>
          <w:ilvl w:val="0"/>
          <w:numId w:val="42"/>
        </w:numPr>
        <w:spacing w:line="360" w:lineRule="auto"/>
        <w:jc w:val="both"/>
        <w:rPr>
          <w:rFonts w:ascii="Adobe Arabic" w:hAnsi="Adobe Arabic" w:cs="Adobe Arabic"/>
          <w:sz w:val="36"/>
          <w:szCs w:val="36"/>
        </w:rPr>
      </w:pPr>
      <w:r w:rsidRPr="00413CA3">
        <w:rPr>
          <w:rFonts w:ascii="Adobe Arabic" w:hAnsi="Adobe Arabic" w:cs="Adobe Arabic"/>
          <w:b/>
          <w:bCs/>
          <w:color w:val="C00000"/>
          <w:sz w:val="36"/>
          <w:szCs w:val="36"/>
          <w:rtl/>
        </w:rPr>
        <w:t>إدارة الحشود في حالات الطوارئ:</w:t>
      </w:r>
      <w:r w:rsidRPr="00413CA3">
        <w:rPr>
          <w:rFonts w:ascii="Adobe Arabic" w:hAnsi="Adobe Arabic" w:cs="Adobe Arabic"/>
          <w:sz w:val="36"/>
          <w:szCs w:val="36"/>
          <w:rtl/>
        </w:rPr>
        <w:t xml:space="preserve"> يتم استخدام تقنيات التحليل البياني والتحكم في الحشود وتقنيات التواصل الفعال لإدارة الحشود في حالات الطوارئ مثل الكوارث الطبيعية والحوادث والإخلاءات الطارئة، وتحسين الأمن والسلامة للأفراد.</w:t>
      </w:r>
    </w:p>
    <w:p w:rsidR="00413CA3" w:rsidRDefault="00413CA3" w:rsidP="00413CA3">
      <w:pPr>
        <w:pageBreakBefore/>
        <w:rPr>
          <w:rtl/>
        </w:rPr>
      </w:pPr>
      <w:r w:rsidRPr="005E12F4">
        <w:rPr>
          <w:noProof/>
        </w:rPr>
        <w:lastRenderedPageBreak/>
        <mc:AlternateContent>
          <mc:Choice Requires="wpg">
            <w:drawing>
              <wp:inline distT="0" distB="0" distL="0" distR="0" wp14:anchorId="7AA4506A" wp14:editId="519A52C3">
                <wp:extent cx="5711825" cy="715645"/>
                <wp:effectExtent l="0" t="0" r="22225" b="27305"/>
                <wp:docPr id="89573905" name="مجموعة 1"/>
                <wp:cNvGraphicFramePr/>
                <a:graphic xmlns:a="http://schemas.openxmlformats.org/drawingml/2006/main">
                  <a:graphicData uri="http://schemas.microsoft.com/office/word/2010/wordprocessingGroup">
                    <wpg:wgp>
                      <wpg:cNvGrpSpPr/>
                      <wpg:grpSpPr>
                        <a:xfrm>
                          <a:off x="0" y="0"/>
                          <a:ext cx="5711825" cy="715645"/>
                          <a:chOff x="0" y="0"/>
                          <a:chExt cx="5712455" cy="715645"/>
                        </a:xfrm>
                      </wpg:grpSpPr>
                      <wpg:grpSp>
                        <wpg:cNvPr id="403852593" name="مجموعة 403852593"/>
                        <wpg:cNvGrpSpPr/>
                        <wpg:grpSpPr>
                          <a:xfrm>
                            <a:off x="0" y="141697"/>
                            <a:ext cx="5712455" cy="573946"/>
                            <a:chOff x="0" y="141698"/>
                            <a:chExt cx="6312597" cy="635537"/>
                          </a:xfrm>
                        </wpg:grpSpPr>
                        <wps:wsp>
                          <wps:cNvPr id="1855975619" name="مستطيل مستدير الزوايا 769901"/>
                          <wps:cNvSpPr/>
                          <wps:spPr>
                            <a:xfrm>
                              <a:off x="529983"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8588854" name="مربع نص 2098588854"/>
                          <wps:cNvSpPr txBox="1"/>
                          <wps:spPr>
                            <a:xfrm>
                              <a:off x="4157113" y="141698"/>
                              <a:ext cx="1344629" cy="407823"/>
                            </a:xfrm>
                            <a:prstGeom prst="rect">
                              <a:avLst/>
                            </a:prstGeom>
                            <a:noFill/>
                          </wps:spPr>
                          <wps:txbx>
                            <w:txbxContent>
                              <w:p w:rsidR="00413CA3" w:rsidRDefault="00413CA3" w:rsidP="00413CA3">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wps:txbx>
                          <wps:bodyPr wrap="square" rtlCol="1">
                            <a:spAutoFit/>
                          </wps:bodyPr>
                        </wps:wsp>
                        <wps:wsp>
                          <wps:cNvPr id="351687344" name="مستطيل مستدير الزوايا 769903"/>
                          <wps:cNvSpPr/>
                          <wps:spPr>
                            <a:xfrm>
                              <a:off x="0"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16866756" name="صورة 716866756"/>
                          <pic:cNvPicPr/>
                        </pic:nvPicPr>
                        <pic:blipFill>
                          <a:blip r:embed="rId38" cstate="print">
                            <a:extLst>
                              <a:ext uri="{28A0092B-C50C-407E-A947-70E740481C1C}">
                                <a14:useLocalDpi xmlns:a14="http://schemas.microsoft.com/office/drawing/2010/main" val="0"/>
                              </a:ext>
                            </a:extLst>
                          </a:blip>
                          <a:stretch>
                            <a:fillRect/>
                          </a:stretch>
                        </pic:blipFill>
                        <pic:spPr>
                          <a:xfrm>
                            <a:off x="4996175" y="0"/>
                            <a:ext cx="716280" cy="715645"/>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AA4506A" id="_x0000_s3006" style="width:449.75pt;height:56.35pt;mso-position-horizontal-relative:char;mso-position-vertical-relative:line" coordsize="57124,7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">
                <v:group id="مجموعة 403852593" o:spid="_x0000_s3007" style="position:absolute;top:1416;width:57124;height:5740" coordorigin=",1416" coordsize="63125,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">
                  <v:roundrect id="مستطيل مستدير الزوايا 769901" o:spid="_x0000_s3008" style="position:absolute;left:5299;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" fillcolor="#0969a0" strokecolor="#0969a0" strokeweight="1pt">
                    <v:stroke joinstyle="miter"/>
                  </v:roundrect>
                  <v:shape id="مربع نص 2098588854" o:spid="_x0000_s3009" type="#_x0000_t202" style="position:absolute;left:41571;top:1416;width:13446;height:4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" filled="f" stroked="f">
                    <v:textbox style="mso-fit-shape-to-text:t">
                      <w:txbxContent>
                        <w:p w14:paraId="014E0265" w14:textId="77777777" w:rsidR="00413CA3" w:rsidRDefault="00413CA3" w:rsidP="00413CA3">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v:textbox>
                  </v:shape>
                  <v:roundrect id="مستطيل مستدير الزوايا 769903" o:spid="_x0000_s3010" style="position:absolute;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" fillcolor="#0969a0" strokecolor="#0969a0" strokeweight="1pt">
                    <v:stroke joinstyle="miter"/>
                  </v:roundrect>
                </v:group>
                <v:shape id="صورة 716866756" o:spid="_x0000_s3011" type="#_x0000_t75" style="position:absolute;left:49961;width:7163;height:7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">
                  <v:imagedata r:id="rId39" o:title=""/>
                </v:shape>
                <w10:anchorlock/>
              </v:group>
            </w:pict>
          </mc:Fallback>
        </mc:AlternateContent>
      </w:r>
    </w:p>
    <w:p w:rsidR="00413CA3" w:rsidRPr="004B2073" w:rsidRDefault="00413CA3" w:rsidP="00413CA3">
      <w:r w:rsidRPr="004B2073">
        <w:rPr>
          <w:rtl/>
        </w:rPr>
        <w:t>نشاط تعاوني يتحدث عن فوائد توظيف التكنولوجيا لإدارة الحشود بشكل فعال. وفيما يلي تصميم للنشاط:</w:t>
      </w:r>
    </w:p>
    <w:tbl>
      <w:tblPr>
        <w:tblStyle w:val="TableGrid"/>
        <w:bidiVisual/>
        <w:tblW w:w="0" w:type="auto"/>
        <w:tblInd w:w="57"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2146"/>
        <w:gridCol w:w="6793"/>
      </w:tblGrid>
      <w:tr w:rsidR="00413CA3" w:rsidTr="00071E4E">
        <w:tc>
          <w:tcPr>
            <w:tcW w:w="2146" w:type="dxa"/>
            <w:vAlign w:val="center"/>
          </w:tcPr>
          <w:p w:rsidR="00413CA3" w:rsidRDefault="00413CA3">
            <w:pPr>
              <w:pStyle w:val="bold"/>
              <w:numPr>
                <w:ilvl w:val="0"/>
                <w:numId w:val="15"/>
              </w:numPr>
              <w:rPr>
                <w:rtl/>
                <w:lang w:bidi="ar-SY"/>
              </w:rPr>
            </w:pPr>
            <w:r>
              <w:rPr>
                <w:rFonts w:hint="cs"/>
                <w:rtl/>
                <w:lang w:bidi="ar-SY"/>
              </w:rPr>
              <w:t>مدة النشاط</w:t>
            </w:r>
          </w:p>
        </w:tc>
        <w:tc>
          <w:tcPr>
            <w:tcW w:w="6793" w:type="dxa"/>
          </w:tcPr>
          <w:p w:rsidR="00413CA3" w:rsidRPr="00C64A1C" w:rsidRDefault="00413CA3" w:rsidP="00071E4E">
            <w:pPr>
              <w:pStyle w:val="NoSpacing"/>
              <w:spacing w:line="360" w:lineRule="auto"/>
              <w:jc w:val="both"/>
              <w:rPr>
                <w:color w:val="FF0000"/>
                <w:sz w:val="40"/>
                <w:szCs w:val="40"/>
                <w:rtl/>
              </w:rPr>
            </w:pPr>
            <w:r w:rsidRPr="00C64A1C">
              <w:rPr>
                <w:rFonts w:hint="cs"/>
                <w:color w:val="002060"/>
                <w:rtl/>
                <w:lang w:bidi="ar-SY"/>
              </w:rPr>
              <w:t>20 دقيقة.</w:t>
            </w:r>
          </w:p>
        </w:tc>
      </w:tr>
      <w:tr w:rsidR="00413CA3" w:rsidTr="00071E4E">
        <w:tc>
          <w:tcPr>
            <w:tcW w:w="2146" w:type="dxa"/>
            <w:vAlign w:val="center"/>
          </w:tcPr>
          <w:p w:rsidR="00413CA3" w:rsidRDefault="00413CA3">
            <w:pPr>
              <w:pStyle w:val="bold"/>
              <w:numPr>
                <w:ilvl w:val="0"/>
                <w:numId w:val="22"/>
              </w:numPr>
              <w:rPr>
                <w:rtl/>
                <w:lang w:bidi="ar-SY"/>
              </w:rPr>
            </w:pPr>
            <w:r>
              <w:rPr>
                <w:rFonts w:hint="cs"/>
                <w:rtl/>
                <w:lang w:bidi="ar-SY"/>
              </w:rPr>
              <w:t>اسم النشاط</w:t>
            </w:r>
          </w:p>
        </w:tc>
        <w:tc>
          <w:tcPr>
            <w:tcW w:w="6793" w:type="dxa"/>
          </w:tcPr>
          <w:p w:rsidR="00413CA3" w:rsidRPr="00EE6CEF" w:rsidRDefault="00413CA3" w:rsidP="00071E4E">
            <w:pPr>
              <w:pStyle w:val="NoSpacing"/>
              <w:spacing w:line="360" w:lineRule="auto"/>
              <w:jc w:val="both"/>
              <w:rPr>
                <w:rFonts w:eastAsia="Times New Roman"/>
                <w:color w:val="000000" w:themeColor="text1"/>
                <w:sz w:val="40"/>
                <w:szCs w:val="40"/>
                <w:rtl/>
              </w:rPr>
            </w:pPr>
            <w:r w:rsidRPr="00413CA3">
              <w:rPr>
                <w:color w:val="002060"/>
                <w:rtl/>
                <w:lang w:bidi="ar-SY"/>
              </w:rPr>
              <w:t>تقنية الحشود: التكنولوجيا في إدارة الحشود.</w:t>
            </w:r>
          </w:p>
        </w:tc>
      </w:tr>
      <w:tr w:rsidR="00413CA3" w:rsidTr="00071E4E">
        <w:tc>
          <w:tcPr>
            <w:tcW w:w="2146" w:type="dxa"/>
            <w:vAlign w:val="center"/>
          </w:tcPr>
          <w:p w:rsidR="00413CA3" w:rsidRDefault="00413CA3">
            <w:pPr>
              <w:pStyle w:val="bold"/>
              <w:numPr>
                <w:ilvl w:val="0"/>
                <w:numId w:val="19"/>
              </w:numPr>
              <w:rPr>
                <w:rtl/>
                <w:lang w:bidi="ar-SY"/>
              </w:rPr>
            </w:pPr>
            <w:r>
              <w:rPr>
                <w:rFonts w:hint="cs"/>
                <w:rtl/>
                <w:lang w:bidi="ar-SY"/>
              </w:rPr>
              <w:t>نوع النشاط</w:t>
            </w:r>
          </w:p>
        </w:tc>
        <w:tc>
          <w:tcPr>
            <w:tcW w:w="6793" w:type="dxa"/>
          </w:tcPr>
          <w:p w:rsidR="00413CA3" w:rsidRPr="00806484" w:rsidRDefault="00413CA3" w:rsidP="00071E4E">
            <w:pPr>
              <w:pStyle w:val="NoSpacing"/>
              <w:spacing w:line="360" w:lineRule="auto"/>
              <w:jc w:val="both"/>
              <w:rPr>
                <w:color w:val="002060"/>
                <w:rtl/>
                <w:lang w:bidi="ar-SY"/>
              </w:rPr>
            </w:pPr>
            <w:r w:rsidRPr="00C64A1C">
              <w:rPr>
                <w:rFonts w:hint="cs"/>
                <w:color w:val="002060"/>
                <w:rtl/>
                <w:lang w:bidi="ar-SY"/>
              </w:rPr>
              <w:t>نشاط</w:t>
            </w:r>
            <w:r w:rsidRPr="00C64A1C">
              <w:rPr>
                <w:color w:val="002060"/>
                <w:rtl/>
                <w:lang w:bidi="ar-SY"/>
              </w:rPr>
              <w:t xml:space="preserve"> </w:t>
            </w:r>
            <w:r w:rsidRPr="00C64A1C">
              <w:rPr>
                <w:rFonts w:hint="cs"/>
                <w:color w:val="002060"/>
                <w:rtl/>
                <w:lang w:bidi="ar-SY"/>
              </w:rPr>
              <w:t>تعاوني</w:t>
            </w:r>
            <w:r>
              <w:rPr>
                <w:rFonts w:hint="cs"/>
                <w:color w:val="002060"/>
                <w:rtl/>
                <w:lang w:bidi="ar-SY"/>
              </w:rPr>
              <w:t>.</w:t>
            </w:r>
          </w:p>
        </w:tc>
      </w:tr>
      <w:tr w:rsidR="00413CA3" w:rsidTr="00071E4E">
        <w:tc>
          <w:tcPr>
            <w:tcW w:w="2146" w:type="dxa"/>
            <w:vAlign w:val="center"/>
          </w:tcPr>
          <w:p w:rsidR="00413CA3" w:rsidRDefault="00413CA3">
            <w:pPr>
              <w:pStyle w:val="bold"/>
              <w:numPr>
                <w:ilvl w:val="0"/>
                <w:numId w:val="16"/>
              </w:numPr>
              <w:rPr>
                <w:rtl/>
                <w:lang w:bidi="ar-SY"/>
              </w:rPr>
            </w:pPr>
            <w:r>
              <w:rPr>
                <w:rFonts w:hint="cs"/>
                <w:rtl/>
                <w:lang w:bidi="ar-SY"/>
              </w:rPr>
              <w:t>الأهداف</w:t>
            </w:r>
          </w:p>
        </w:tc>
        <w:tc>
          <w:tcPr>
            <w:tcW w:w="6793" w:type="dxa"/>
          </w:tcPr>
          <w:p w:rsidR="00413CA3" w:rsidRPr="00413CA3" w:rsidRDefault="00413CA3">
            <w:pPr>
              <w:pStyle w:val="ListParagraph"/>
              <w:numPr>
                <w:ilvl w:val="0"/>
                <w:numId w:val="23"/>
              </w:numPr>
              <w:spacing w:line="360" w:lineRule="auto"/>
              <w:rPr>
                <w:rFonts w:ascii="Adobe Arabic" w:eastAsia="Times New Roman" w:hAnsi="Adobe Arabic" w:cs="Adobe Arabic"/>
                <w:b/>
                <w:bCs/>
                <w:color w:val="002060"/>
                <w:sz w:val="36"/>
                <w:szCs w:val="36"/>
              </w:rPr>
            </w:pPr>
            <w:r w:rsidRPr="00413CA3">
              <w:rPr>
                <w:rFonts w:ascii="Adobe Arabic" w:eastAsia="Times New Roman" w:hAnsi="Adobe Arabic" w:cs="Adobe Arabic"/>
                <w:b/>
                <w:bCs/>
                <w:color w:val="002060"/>
                <w:sz w:val="36"/>
                <w:szCs w:val="36"/>
                <w:rtl/>
              </w:rPr>
              <w:t>توعية المشاركين بأهمية توظيف التكنولوجيا في إدارة الحشود.</w:t>
            </w:r>
          </w:p>
          <w:p w:rsidR="00413CA3" w:rsidRPr="00413CA3" w:rsidRDefault="00413CA3">
            <w:pPr>
              <w:pStyle w:val="ListParagraph"/>
              <w:numPr>
                <w:ilvl w:val="0"/>
                <w:numId w:val="23"/>
              </w:numPr>
              <w:spacing w:line="360" w:lineRule="auto"/>
              <w:rPr>
                <w:rFonts w:ascii="Adobe Arabic" w:eastAsia="Times New Roman" w:hAnsi="Adobe Arabic" w:cs="Adobe Arabic"/>
                <w:b/>
                <w:bCs/>
                <w:color w:val="002060"/>
                <w:sz w:val="36"/>
                <w:szCs w:val="36"/>
              </w:rPr>
            </w:pPr>
            <w:r w:rsidRPr="00413CA3">
              <w:rPr>
                <w:rFonts w:ascii="Adobe Arabic" w:eastAsia="Times New Roman" w:hAnsi="Adobe Arabic" w:cs="Adobe Arabic"/>
                <w:b/>
                <w:bCs/>
                <w:color w:val="002060"/>
                <w:sz w:val="36"/>
                <w:szCs w:val="36"/>
                <w:rtl/>
              </w:rPr>
              <w:t>تعريف المشاركين بالأدوات التكنولوجية المختلفة المستخدمة في إدارة الحشود.</w:t>
            </w:r>
          </w:p>
          <w:p w:rsidR="00413CA3" w:rsidRPr="00413CA3" w:rsidRDefault="00413CA3">
            <w:pPr>
              <w:pStyle w:val="ListParagraph"/>
              <w:numPr>
                <w:ilvl w:val="0"/>
                <w:numId w:val="23"/>
              </w:numPr>
              <w:spacing w:line="360" w:lineRule="auto"/>
              <w:rPr>
                <w:rFonts w:ascii="Adobe Arabic" w:eastAsia="Times New Roman" w:hAnsi="Adobe Arabic" w:cs="Adobe Arabic"/>
                <w:sz w:val="40"/>
                <w:szCs w:val="40"/>
                <w:rtl/>
              </w:rPr>
            </w:pPr>
            <w:r w:rsidRPr="00413CA3">
              <w:rPr>
                <w:rFonts w:ascii="Adobe Arabic" w:eastAsia="Times New Roman" w:hAnsi="Adobe Arabic" w:cs="Adobe Arabic"/>
                <w:b/>
                <w:bCs/>
                <w:color w:val="002060"/>
                <w:sz w:val="36"/>
                <w:szCs w:val="36"/>
                <w:rtl/>
              </w:rPr>
              <w:t>تعزيز المهارات التعاونية وتوطيد الروابط بين المشاركين.</w:t>
            </w:r>
          </w:p>
        </w:tc>
      </w:tr>
      <w:tr w:rsidR="00413CA3" w:rsidTr="00071E4E">
        <w:tc>
          <w:tcPr>
            <w:tcW w:w="2146" w:type="dxa"/>
            <w:vAlign w:val="center"/>
          </w:tcPr>
          <w:p w:rsidR="00413CA3" w:rsidRDefault="00413CA3">
            <w:pPr>
              <w:pStyle w:val="bold"/>
              <w:numPr>
                <w:ilvl w:val="0"/>
                <w:numId w:val="17"/>
              </w:numPr>
              <w:rPr>
                <w:rtl/>
                <w:lang w:bidi="ar-SY"/>
              </w:rPr>
            </w:pPr>
            <w:r>
              <w:rPr>
                <w:rFonts w:hint="cs"/>
                <w:rtl/>
                <w:lang w:bidi="ar-SY"/>
              </w:rPr>
              <w:t>الوسائل</w:t>
            </w:r>
          </w:p>
        </w:tc>
        <w:tc>
          <w:tcPr>
            <w:tcW w:w="6793" w:type="dxa"/>
          </w:tcPr>
          <w:p w:rsidR="00413CA3" w:rsidRPr="00413CA3" w:rsidRDefault="00413CA3">
            <w:pPr>
              <w:pStyle w:val="ListParagraph"/>
              <w:numPr>
                <w:ilvl w:val="0"/>
                <w:numId w:val="23"/>
              </w:numPr>
              <w:spacing w:line="360" w:lineRule="auto"/>
              <w:rPr>
                <w:rFonts w:ascii="Adobe Arabic" w:eastAsia="Times New Roman" w:hAnsi="Adobe Arabic" w:cs="Adobe Arabic"/>
                <w:b/>
                <w:bCs/>
                <w:color w:val="002060"/>
                <w:sz w:val="36"/>
                <w:szCs w:val="36"/>
              </w:rPr>
            </w:pPr>
            <w:r w:rsidRPr="00413CA3">
              <w:rPr>
                <w:rFonts w:ascii="Adobe Arabic" w:eastAsia="Times New Roman" w:hAnsi="Adobe Arabic" w:cs="Adobe Arabic"/>
                <w:b/>
                <w:bCs/>
                <w:color w:val="002060"/>
                <w:sz w:val="36"/>
                <w:szCs w:val="36"/>
                <w:rtl/>
              </w:rPr>
              <w:t>أجهزة الكمبيوتر والإنترنت.</w:t>
            </w:r>
          </w:p>
          <w:p w:rsidR="00413CA3" w:rsidRPr="00413CA3" w:rsidRDefault="00413CA3">
            <w:pPr>
              <w:pStyle w:val="ListParagraph"/>
              <w:numPr>
                <w:ilvl w:val="0"/>
                <w:numId w:val="23"/>
              </w:numPr>
              <w:spacing w:line="360" w:lineRule="auto"/>
              <w:rPr>
                <w:rFonts w:ascii="Adobe Arabic" w:eastAsia="Times New Roman" w:hAnsi="Adobe Arabic" w:cs="Adobe Arabic"/>
                <w:b/>
                <w:bCs/>
                <w:color w:val="002060"/>
                <w:sz w:val="36"/>
                <w:szCs w:val="36"/>
              </w:rPr>
            </w:pPr>
            <w:r w:rsidRPr="00413CA3">
              <w:rPr>
                <w:rFonts w:ascii="Adobe Arabic" w:eastAsia="Times New Roman" w:hAnsi="Adobe Arabic" w:cs="Adobe Arabic"/>
                <w:b/>
                <w:bCs/>
                <w:color w:val="002060"/>
                <w:sz w:val="36"/>
                <w:szCs w:val="36"/>
                <w:rtl/>
              </w:rPr>
              <w:t>شاشة وبروجكتور.</w:t>
            </w:r>
          </w:p>
          <w:p w:rsidR="00413CA3" w:rsidRPr="00413CA3" w:rsidRDefault="00413CA3">
            <w:pPr>
              <w:pStyle w:val="ListParagraph"/>
              <w:numPr>
                <w:ilvl w:val="0"/>
                <w:numId w:val="23"/>
              </w:numPr>
              <w:spacing w:line="360" w:lineRule="auto"/>
              <w:rPr>
                <w:rFonts w:ascii="Adobe Arabic" w:eastAsia="Times New Roman" w:hAnsi="Adobe Arabic" w:cs="Adobe Arabic"/>
                <w:sz w:val="40"/>
                <w:szCs w:val="40"/>
                <w:rtl/>
              </w:rPr>
            </w:pPr>
            <w:r w:rsidRPr="00413CA3">
              <w:rPr>
                <w:rFonts w:ascii="Adobe Arabic" w:eastAsia="Times New Roman" w:hAnsi="Adobe Arabic" w:cs="Adobe Arabic"/>
                <w:b/>
                <w:bCs/>
                <w:color w:val="002060"/>
                <w:sz w:val="36"/>
                <w:szCs w:val="36"/>
                <w:rtl/>
              </w:rPr>
              <w:t>مصادر مفيدة حول التكنولوجيا المستخدمة في إدارة الحشود.</w:t>
            </w:r>
          </w:p>
        </w:tc>
      </w:tr>
      <w:tr w:rsidR="00413CA3" w:rsidTr="00071E4E">
        <w:tc>
          <w:tcPr>
            <w:tcW w:w="2146" w:type="dxa"/>
            <w:vAlign w:val="center"/>
          </w:tcPr>
          <w:p w:rsidR="00413CA3" w:rsidRDefault="00413CA3">
            <w:pPr>
              <w:pStyle w:val="bold"/>
              <w:numPr>
                <w:ilvl w:val="0"/>
                <w:numId w:val="21"/>
              </w:numPr>
              <w:rPr>
                <w:rtl/>
                <w:lang w:bidi="ar-SY"/>
              </w:rPr>
            </w:pPr>
            <w:r>
              <w:rPr>
                <w:rFonts w:hint="cs"/>
                <w:rtl/>
                <w:lang w:bidi="ar-SY"/>
              </w:rPr>
              <w:t>الاستراتيجية</w:t>
            </w:r>
          </w:p>
        </w:tc>
        <w:tc>
          <w:tcPr>
            <w:tcW w:w="6793" w:type="dxa"/>
          </w:tcPr>
          <w:p w:rsidR="00413CA3" w:rsidRPr="00413CA3" w:rsidRDefault="00413CA3">
            <w:pPr>
              <w:pStyle w:val="ListParagraph"/>
              <w:numPr>
                <w:ilvl w:val="0"/>
                <w:numId w:val="23"/>
              </w:numPr>
              <w:spacing w:line="360" w:lineRule="auto"/>
              <w:rPr>
                <w:rFonts w:ascii="Adobe Arabic" w:eastAsia="Times New Roman" w:hAnsi="Adobe Arabic" w:cs="Adobe Arabic"/>
                <w:b/>
                <w:bCs/>
                <w:color w:val="002060"/>
                <w:sz w:val="36"/>
                <w:szCs w:val="36"/>
              </w:rPr>
            </w:pPr>
            <w:r w:rsidRPr="00413CA3">
              <w:rPr>
                <w:rFonts w:ascii="Adobe Arabic" w:eastAsia="Times New Roman" w:hAnsi="Adobe Arabic" w:cs="Adobe Arabic"/>
                <w:b/>
                <w:bCs/>
                <w:color w:val="002060"/>
                <w:sz w:val="36"/>
                <w:szCs w:val="36"/>
                <w:rtl/>
              </w:rPr>
              <w:t>تقديم محاضرة قصيرة حول أهمية التكنولوجيا في إدارة الحشود.</w:t>
            </w:r>
          </w:p>
          <w:p w:rsidR="00413CA3" w:rsidRPr="00413CA3" w:rsidRDefault="00413CA3">
            <w:pPr>
              <w:pStyle w:val="ListParagraph"/>
              <w:numPr>
                <w:ilvl w:val="0"/>
                <w:numId w:val="23"/>
              </w:numPr>
              <w:spacing w:line="360" w:lineRule="auto"/>
              <w:rPr>
                <w:rFonts w:ascii="Adobe Arabic" w:eastAsia="Times New Roman" w:hAnsi="Adobe Arabic" w:cs="Adobe Arabic"/>
                <w:b/>
                <w:bCs/>
                <w:color w:val="002060"/>
                <w:sz w:val="36"/>
                <w:szCs w:val="36"/>
              </w:rPr>
            </w:pPr>
            <w:r w:rsidRPr="00413CA3">
              <w:rPr>
                <w:rFonts w:ascii="Adobe Arabic" w:eastAsia="Times New Roman" w:hAnsi="Adobe Arabic" w:cs="Adobe Arabic"/>
                <w:b/>
                <w:bCs/>
                <w:color w:val="002060"/>
                <w:sz w:val="36"/>
                <w:szCs w:val="36"/>
                <w:rtl/>
              </w:rPr>
              <w:t>تقديم نماذج وأمثلة حول الأدوات التكنولوجية المختلفة المستخدمة في إدارة الحشود.</w:t>
            </w:r>
          </w:p>
          <w:p w:rsidR="00413CA3" w:rsidRPr="00413CA3" w:rsidRDefault="00413CA3">
            <w:pPr>
              <w:pStyle w:val="ListParagraph"/>
              <w:numPr>
                <w:ilvl w:val="0"/>
                <w:numId w:val="23"/>
              </w:numPr>
              <w:spacing w:line="360" w:lineRule="auto"/>
              <w:rPr>
                <w:rFonts w:ascii="Adobe Arabic" w:eastAsia="Times New Roman" w:hAnsi="Adobe Arabic" w:cs="Adobe Arabic"/>
                <w:b/>
                <w:bCs/>
                <w:color w:val="002060"/>
                <w:sz w:val="36"/>
                <w:szCs w:val="36"/>
              </w:rPr>
            </w:pPr>
            <w:r w:rsidRPr="00413CA3">
              <w:rPr>
                <w:rFonts w:ascii="Adobe Arabic" w:eastAsia="Times New Roman" w:hAnsi="Adobe Arabic" w:cs="Adobe Arabic"/>
                <w:b/>
                <w:bCs/>
                <w:color w:val="002060"/>
                <w:sz w:val="36"/>
                <w:szCs w:val="36"/>
                <w:rtl/>
              </w:rPr>
              <w:t>تشجيع المشاركين على العمل في مجموعات صغيرة لمناقشة تطبيقات التكنولوجيا في إدارة الحشود.</w:t>
            </w:r>
          </w:p>
          <w:p w:rsidR="00413CA3" w:rsidRPr="00413CA3" w:rsidRDefault="00413CA3">
            <w:pPr>
              <w:pStyle w:val="ListParagraph"/>
              <w:numPr>
                <w:ilvl w:val="0"/>
                <w:numId w:val="23"/>
              </w:numPr>
              <w:spacing w:line="360" w:lineRule="auto"/>
              <w:rPr>
                <w:rFonts w:ascii="Adobe Arabic" w:eastAsia="Times New Roman" w:hAnsi="Adobe Arabic" w:cs="Adobe Arabic"/>
                <w:sz w:val="40"/>
                <w:szCs w:val="40"/>
                <w:rtl/>
              </w:rPr>
            </w:pPr>
            <w:r w:rsidRPr="00413CA3">
              <w:rPr>
                <w:rFonts w:ascii="Adobe Arabic" w:eastAsia="Times New Roman" w:hAnsi="Adobe Arabic" w:cs="Adobe Arabic"/>
                <w:b/>
                <w:bCs/>
                <w:color w:val="002060"/>
                <w:sz w:val="36"/>
                <w:szCs w:val="36"/>
                <w:rtl/>
              </w:rPr>
              <w:t>تشجيع المشاركين على تقديم تقرير عن التطبيقات التكنولوجية المختلفة لإدارة الحشود.</w:t>
            </w:r>
          </w:p>
        </w:tc>
      </w:tr>
      <w:tr w:rsidR="00413CA3" w:rsidTr="00071E4E">
        <w:tc>
          <w:tcPr>
            <w:tcW w:w="2146" w:type="dxa"/>
            <w:vAlign w:val="center"/>
          </w:tcPr>
          <w:p w:rsidR="00413CA3" w:rsidRPr="006F7A5F" w:rsidRDefault="00413CA3">
            <w:pPr>
              <w:pStyle w:val="bold"/>
              <w:numPr>
                <w:ilvl w:val="0"/>
                <w:numId w:val="20"/>
              </w:numPr>
              <w:rPr>
                <w:rFonts w:eastAsia="Times New Roman"/>
                <w:b/>
                <w:color w:val="FF0000"/>
                <w:sz w:val="40"/>
                <w:szCs w:val="40"/>
                <w:rtl/>
                <w:lang w:bidi="ar-SY"/>
              </w:rPr>
            </w:pPr>
            <w:r w:rsidRPr="006F7A5F">
              <w:rPr>
                <w:rtl/>
                <w:lang w:bidi="ar-SY"/>
              </w:rPr>
              <w:lastRenderedPageBreak/>
              <w:t>آلية التنفيذ</w:t>
            </w:r>
            <w:r>
              <w:rPr>
                <w:rFonts w:eastAsia="Times New Roman" w:hint="cs"/>
                <w:b/>
                <w:color w:val="FF0000"/>
                <w:sz w:val="40"/>
                <w:szCs w:val="40"/>
                <w:rtl/>
                <w:lang w:bidi="ar-SY"/>
              </w:rPr>
              <w:t xml:space="preserve"> </w:t>
            </w:r>
            <w:r w:rsidRPr="00C64A1C">
              <w:rPr>
                <w:rFonts w:hint="cs"/>
                <w:rtl/>
                <w:lang w:bidi="ar-SY"/>
              </w:rPr>
              <w:t>المقترحة</w:t>
            </w:r>
          </w:p>
        </w:tc>
        <w:tc>
          <w:tcPr>
            <w:tcW w:w="6793" w:type="dxa"/>
          </w:tcPr>
          <w:p w:rsidR="00413CA3" w:rsidRPr="00413CA3" w:rsidRDefault="00413CA3">
            <w:pPr>
              <w:pStyle w:val="ListParagraph"/>
              <w:numPr>
                <w:ilvl w:val="0"/>
                <w:numId w:val="23"/>
              </w:numPr>
              <w:spacing w:line="360" w:lineRule="auto"/>
              <w:rPr>
                <w:rFonts w:ascii="Adobe Arabic" w:eastAsia="Times New Roman" w:hAnsi="Adobe Arabic" w:cs="Adobe Arabic"/>
                <w:b/>
                <w:bCs/>
                <w:color w:val="002060"/>
                <w:sz w:val="36"/>
                <w:szCs w:val="36"/>
              </w:rPr>
            </w:pPr>
            <w:r w:rsidRPr="00413CA3">
              <w:rPr>
                <w:rFonts w:ascii="Adobe Arabic" w:eastAsia="Times New Roman" w:hAnsi="Adobe Arabic" w:cs="Adobe Arabic"/>
                <w:b/>
                <w:bCs/>
                <w:color w:val="002060"/>
                <w:sz w:val="36"/>
                <w:szCs w:val="36"/>
                <w:rtl/>
              </w:rPr>
              <w:t>يتم تقديم محاضرة قصيرة حول التكنولوجيا في إدارة الحشود.</w:t>
            </w:r>
          </w:p>
          <w:p w:rsidR="00413CA3" w:rsidRPr="00413CA3" w:rsidRDefault="00413CA3">
            <w:pPr>
              <w:pStyle w:val="ListParagraph"/>
              <w:numPr>
                <w:ilvl w:val="0"/>
                <w:numId w:val="23"/>
              </w:numPr>
              <w:spacing w:line="360" w:lineRule="auto"/>
              <w:rPr>
                <w:rFonts w:ascii="Adobe Arabic" w:eastAsia="Times New Roman" w:hAnsi="Adobe Arabic" w:cs="Adobe Arabic"/>
                <w:b/>
                <w:bCs/>
                <w:color w:val="002060"/>
                <w:sz w:val="36"/>
                <w:szCs w:val="36"/>
              </w:rPr>
            </w:pPr>
            <w:r w:rsidRPr="00413CA3">
              <w:rPr>
                <w:rFonts w:ascii="Adobe Arabic" w:eastAsia="Times New Roman" w:hAnsi="Adobe Arabic" w:cs="Adobe Arabic"/>
                <w:b/>
                <w:bCs/>
                <w:color w:val="002060"/>
                <w:sz w:val="36"/>
                <w:szCs w:val="36"/>
                <w:rtl/>
              </w:rPr>
              <w:t>يتم تقديم نماذج وأمثلة حول الأدوات التكنولوجية المختلفة المستخدمة في إدارة الحشود.</w:t>
            </w:r>
          </w:p>
          <w:p w:rsidR="00413CA3" w:rsidRPr="00413CA3" w:rsidRDefault="00413CA3">
            <w:pPr>
              <w:pStyle w:val="ListParagraph"/>
              <w:numPr>
                <w:ilvl w:val="0"/>
                <w:numId w:val="23"/>
              </w:numPr>
              <w:spacing w:line="360" w:lineRule="auto"/>
              <w:rPr>
                <w:rFonts w:ascii="Adobe Arabic" w:eastAsia="Times New Roman" w:hAnsi="Adobe Arabic" w:cs="Adobe Arabic"/>
                <w:b/>
                <w:bCs/>
                <w:color w:val="002060"/>
                <w:sz w:val="36"/>
                <w:szCs w:val="36"/>
              </w:rPr>
            </w:pPr>
            <w:r w:rsidRPr="00413CA3">
              <w:rPr>
                <w:rFonts w:ascii="Adobe Arabic" w:eastAsia="Times New Roman" w:hAnsi="Adobe Arabic" w:cs="Adobe Arabic"/>
                <w:b/>
                <w:bCs/>
                <w:color w:val="002060"/>
                <w:sz w:val="36"/>
                <w:szCs w:val="36"/>
                <w:rtl/>
              </w:rPr>
              <w:t>تشجيع المشاركين على العمل في مجموعات صغيرة لمناقشة تطبيقات التكنولوجيا في إدارة الحشود.</w:t>
            </w:r>
          </w:p>
          <w:p w:rsidR="00413CA3" w:rsidRPr="00413CA3" w:rsidRDefault="00413CA3">
            <w:pPr>
              <w:pStyle w:val="ListParagraph"/>
              <w:numPr>
                <w:ilvl w:val="0"/>
                <w:numId w:val="23"/>
              </w:numPr>
              <w:spacing w:line="360" w:lineRule="auto"/>
              <w:rPr>
                <w:rFonts w:ascii="Adobe Arabic" w:eastAsia="Times New Roman" w:hAnsi="Adobe Arabic" w:cs="Adobe Arabic"/>
                <w:b/>
                <w:bCs/>
                <w:color w:val="002060"/>
                <w:sz w:val="36"/>
                <w:szCs w:val="36"/>
              </w:rPr>
            </w:pPr>
            <w:r w:rsidRPr="00413CA3">
              <w:rPr>
                <w:rFonts w:ascii="Adobe Arabic" w:eastAsia="Times New Roman" w:hAnsi="Adobe Arabic" w:cs="Adobe Arabic"/>
                <w:b/>
                <w:bCs/>
                <w:color w:val="002060"/>
                <w:sz w:val="36"/>
                <w:szCs w:val="36"/>
                <w:rtl/>
              </w:rPr>
              <w:t>تشجيع المشاركين على تقديم تقرير عن التطبيقات التكنولوجية المختلفة لإدارة الحشود.</w:t>
            </w:r>
          </w:p>
          <w:p w:rsidR="00413CA3" w:rsidRPr="00413CA3" w:rsidRDefault="00413CA3">
            <w:pPr>
              <w:pStyle w:val="ListParagraph"/>
              <w:numPr>
                <w:ilvl w:val="0"/>
                <w:numId w:val="23"/>
              </w:numPr>
              <w:spacing w:line="360" w:lineRule="auto"/>
              <w:rPr>
                <w:rFonts w:ascii="Adobe Arabic" w:eastAsia="Times New Roman" w:hAnsi="Adobe Arabic" w:cs="Adobe Arabic"/>
                <w:sz w:val="40"/>
                <w:szCs w:val="40"/>
                <w:rtl/>
              </w:rPr>
            </w:pPr>
            <w:r w:rsidRPr="00413CA3">
              <w:rPr>
                <w:rFonts w:ascii="Adobe Arabic" w:eastAsia="Times New Roman" w:hAnsi="Adobe Arabic" w:cs="Adobe Arabic"/>
                <w:b/>
                <w:bCs/>
                <w:color w:val="002060"/>
                <w:sz w:val="36"/>
                <w:szCs w:val="36"/>
                <w:rtl/>
              </w:rPr>
              <w:t>يتم تقديم تقرير عن النتائج الرئيسية للجميع.</w:t>
            </w:r>
          </w:p>
        </w:tc>
      </w:tr>
      <w:tr w:rsidR="00413CA3" w:rsidTr="00071E4E">
        <w:tc>
          <w:tcPr>
            <w:tcW w:w="2146" w:type="dxa"/>
            <w:vAlign w:val="center"/>
          </w:tcPr>
          <w:p w:rsidR="00413CA3" w:rsidRDefault="00413CA3">
            <w:pPr>
              <w:pStyle w:val="bold"/>
              <w:numPr>
                <w:ilvl w:val="0"/>
                <w:numId w:val="18"/>
              </w:numPr>
              <w:rPr>
                <w:rtl/>
                <w:lang w:bidi="ar-SY"/>
              </w:rPr>
            </w:pPr>
            <w:r>
              <w:rPr>
                <w:rFonts w:hint="cs"/>
                <w:rtl/>
                <w:lang w:bidi="ar-SY"/>
              </w:rPr>
              <w:t>توجيهات للمدرب</w:t>
            </w:r>
          </w:p>
        </w:tc>
        <w:tc>
          <w:tcPr>
            <w:tcW w:w="6793" w:type="dxa"/>
          </w:tcPr>
          <w:p w:rsidR="00413CA3" w:rsidRPr="00413CA3" w:rsidRDefault="00413CA3">
            <w:pPr>
              <w:pStyle w:val="ListParagraph"/>
              <w:numPr>
                <w:ilvl w:val="0"/>
                <w:numId w:val="23"/>
              </w:numPr>
              <w:spacing w:line="360" w:lineRule="auto"/>
              <w:rPr>
                <w:rFonts w:ascii="Adobe Arabic" w:eastAsia="Times New Roman" w:hAnsi="Adobe Arabic" w:cs="Adobe Arabic"/>
                <w:b/>
                <w:bCs/>
                <w:color w:val="002060"/>
                <w:sz w:val="36"/>
                <w:szCs w:val="36"/>
              </w:rPr>
            </w:pPr>
            <w:r w:rsidRPr="00413CA3">
              <w:rPr>
                <w:rFonts w:ascii="Adobe Arabic" w:eastAsia="Times New Roman" w:hAnsi="Adobe Arabic" w:cs="Adobe Arabic"/>
                <w:b/>
                <w:bCs/>
                <w:color w:val="002060"/>
                <w:sz w:val="36"/>
                <w:szCs w:val="36"/>
                <w:rtl/>
              </w:rPr>
              <w:t>يجب توفير مصادر مفيدة حول التكنولوجيا المستخدمة في إدارة الحشود.</w:t>
            </w:r>
          </w:p>
          <w:p w:rsidR="00413CA3" w:rsidRPr="00413CA3" w:rsidRDefault="00413CA3">
            <w:pPr>
              <w:pStyle w:val="ListParagraph"/>
              <w:numPr>
                <w:ilvl w:val="0"/>
                <w:numId w:val="23"/>
              </w:numPr>
              <w:spacing w:line="360" w:lineRule="auto"/>
              <w:rPr>
                <w:rFonts w:ascii="Adobe Arabic" w:eastAsia="Times New Roman" w:hAnsi="Adobe Arabic" w:cs="Adobe Arabic"/>
                <w:b/>
                <w:bCs/>
                <w:color w:val="002060"/>
                <w:sz w:val="36"/>
                <w:szCs w:val="36"/>
              </w:rPr>
            </w:pPr>
            <w:r w:rsidRPr="00413CA3">
              <w:rPr>
                <w:rFonts w:ascii="Adobe Arabic" w:eastAsia="Times New Roman" w:hAnsi="Adobe Arabic" w:cs="Adobe Arabic"/>
                <w:b/>
                <w:bCs/>
                <w:color w:val="002060"/>
                <w:sz w:val="36"/>
                <w:szCs w:val="36"/>
                <w:rtl/>
              </w:rPr>
              <w:t xml:space="preserve"> يجب توجيه المشاركين إلى العمل بشكل مجموعات صغيرة وتشجيعهم على التعاون وتبادل الأفكار والخبرات.</w:t>
            </w:r>
          </w:p>
          <w:p w:rsidR="00413CA3" w:rsidRPr="00413CA3" w:rsidRDefault="00413CA3">
            <w:pPr>
              <w:pStyle w:val="ListParagraph"/>
              <w:numPr>
                <w:ilvl w:val="0"/>
                <w:numId w:val="23"/>
              </w:numPr>
              <w:spacing w:line="360" w:lineRule="auto"/>
              <w:rPr>
                <w:rFonts w:ascii="Adobe Arabic" w:eastAsia="Times New Roman" w:hAnsi="Adobe Arabic" w:cs="Adobe Arabic"/>
                <w:b/>
                <w:bCs/>
                <w:color w:val="002060"/>
                <w:sz w:val="36"/>
                <w:szCs w:val="36"/>
                <w:rtl/>
              </w:rPr>
            </w:pPr>
            <w:r w:rsidRPr="00413CA3">
              <w:rPr>
                <w:rFonts w:ascii="Adobe Arabic" w:eastAsia="Times New Roman" w:hAnsi="Adobe Arabic" w:cs="Adobe Arabic"/>
                <w:b/>
                <w:bCs/>
                <w:color w:val="002060"/>
                <w:sz w:val="36"/>
                <w:szCs w:val="36"/>
                <w:rtl/>
              </w:rPr>
              <w:t xml:space="preserve">يجب التأكد من تحديد مهام واضحة للمشاركين وتحديد المدة الزمنية المناسبة </w:t>
            </w:r>
            <w:r w:rsidRPr="00413CA3">
              <w:rPr>
                <w:rFonts w:ascii="Adobe Arabic" w:eastAsia="Times New Roman" w:hAnsi="Adobe Arabic" w:cs="Adobe Arabic" w:hint="cs"/>
                <w:b/>
                <w:bCs/>
                <w:color w:val="002060"/>
                <w:sz w:val="36"/>
                <w:szCs w:val="36"/>
                <w:rtl/>
              </w:rPr>
              <w:t>للنشاط</w:t>
            </w:r>
            <w:r w:rsidRPr="00413CA3">
              <w:rPr>
                <w:rFonts w:ascii="Adobe Arabic" w:eastAsia="Times New Roman" w:hAnsi="Adobe Arabic" w:cs="Adobe Arabic"/>
                <w:b/>
                <w:bCs/>
                <w:color w:val="002060"/>
                <w:sz w:val="36"/>
                <w:szCs w:val="36"/>
                <w:rtl/>
              </w:rPr>
              <w:t>.</w:t>
            </w:r>
          </w:p>
        </w:tc>
      </w:tr>
      <w:tr w:rsidR="00413CA3" w:rsidTr="00071E4E">
        <w:tc>
          <w:tcPr>
            <w:tcW w:w="8939" w:type="dxa"/>
            <w:gridSpan w:val="2"/>
            <w:vAlign w:val="center"/>
          </w:tcPr>
          <w:p w:rsidR="00413CA3" w:rsidRPr="00EE6CEF" w:rsidRDefault="00413CA3" w:rsidP="00413CA3">
            <w:pPr>
              <w:pStyle w:val="bold"/>
              <w:rPr>
                <w:rtl/>
                <w:lang w:bidi="ar-SY"/>
              </w:rPr>
            </w:pPr>
            <w:r w:rsidRPr="00413CA3">
              <w:rPr>
                <w:rFonts w:hint="cs"/>
                <w:rtl/>
                <w:lang w:bidi="ar-SY"/>
              </w:rPr>
              <w:t>فوائد التكنولوجيا في إدارة الحشود:</w:t>
            </w:r>
          </w:p>
        </w:tc>
      </w:tr>
      <w:tr w:rsidR="00413CA3" w:rsidTr="00071E4E">
        <w:tc>
          <w:tcPr>
            <w:tcW w:w="8939" w:type="dxa"/>
            <w:gridSpan w:val="2"/>
            <w:vAlign w:val="center"/>
          </w:tcPr>
          <w:p w:rsidR="00413CA3" w:rsidRPr="00413CA3" w:rsidRDefault="00413CA3" w:rsidP="00413CA3">
            <w:pPr>
              <w:rPr>
                <w:sz w:val="36"/>
                <w:szCs w:val="36"/>
              </w:rPr>
            </w:pPr>
            <w:r w:rsidRPr="004B2073">
              <w:rPr>
                <w:rtl/>
              </w:rPr>
              <w:t>تكنولوجيا إدارة الحشود هي مجموعة من التقنيات والأدوات التي تستخدم لتحسين إدارة الحشود والأحداث الجماهيرية بطريقة أكثر فاعلية وسلامة. ومن بين الفوائد الرئيسية لاستخدام التكنولوجيا في إدارة الحشود:</w:t>
            </w:r>
          </w:p>
          <w:p w:rsidR="00413CA3" w:rsidRPr="00413CA3" w:rsidRDefault="00413CA3">
            <w:pPr>
              <w:pStyle w:val="ListParagraph"/>
              <w:numPr>
                <w:ilvl w:val="0"/>
                <w:numId w:val="43"/>
              </w:numPr>
              <w:spacing w:line="360" w:lineRule="auto"/>
              <w:jc w:val="both"/>
              <w:rPr>
                <w:rFonts w:ascii="Adobe Arabic" w:eastAsia="Times New Roman" w:hAnsi="Adobe Arabic" w:cs="Adobe Arabic"/>
                <w:color w:val="002060"/>
                <w:sz w:val="36"/>
                <w:szCs w:val="36"/>
              </w:rPr>
            </w:pPr>
            <w:r w:rsidRPr="00413CA3">
              <w:rPr>
                <w:rFonts w:ascii="Adobe Arabic" w:eastAsia="Times New Roman" w:hAnsi="Adobe Arabic" w:cs="Adobe Arabic"/>
                <w:b/>
                <w:bCs/>
                <w:color w:val="C00000"/>
                <w:sz w:val="36"/>
                <w:szCs w:val="36"/>
                <w:rtl/>
              </w:rPr>
              <w:t>تحسين الأمن والسلامة:</w:t>
            </w:r>
            <w:r w:rsidRPr="00413CA3">
              <w:rPr>
                <w:rFonts w:ascii="Adobe Arabic" w:eastAsia="Times New Roman" w:hAnsi="Adobe Arabic" w:cs="Adobe Arabic"/>
                <w:color w:val="C00000"/>
                <w:sz w:val="36"/>
                <w:szCs w:val="36"/>
                <w:rtl/>
              </w:rPr>
              <w:t xml:space="preserve"> </w:t>
            </w:r>
            <w:r w:rsidRPr="00413CA3">
              <w:rPr>
                <w:rFonts w:ascii="Adobe Arabic" w:eastAsia="Times New Roman" w:hAnsi="Adobe Arabic" w:cs="Adobe Arabic"/>
                <w:color w:val="002060"/>
                <w:sz w:val="36"/>
                <w:szCs w:val="36"/>
                <w:rtl/>
              </w:rPr>
              <w:t>تستخدم التكنولوجيا في إدارة الحشود لتحسين السلامة والأمن من خلال استخدام الكاميرات وأنظمة التحكم في الوصول وأجهزة الكشف عن المتفجرات والأسلحة وغيرها.</w:t>
            </w:r>
          </w:p>
          <w:p w:rsidR="00413CA3" w:rsidRPr="00413CA3" w:rsidRDefault="00413CA3">
            <w:pPr>
              <w:pStyle w:val="ListParagraph"/>
              <w:numPr>
                <w:ilvl w:val="0"/>
                <w:numId w:val="43"/>
              </w:numPr>
              <w:spacing w:line="360" w:lineRule="auto"/>
              <w:jc w:val="both"/>
              <w:rPr>
                <w:rFonts w:ascii="Adobe Arabic" w:eastAsia="Times New Roman" w:hAnsi="Adobe Arabic" w:cs="Adobe Arabic"/>
                <w:color w:val="002060"/>
                <w:sz w:val="36"/>
                <w:szCs w:val="36"/>
              </w:rPr>
            </w:pPr>
            <w:r w:rsidRPr="00413CA3">
              <w:rPr>
                <w:rFonts w:ascii="Adobe Arabic" w:eastAsia="Times New Roman" w:hAnsi="Adobe Arabic" w:cs="Adobe Arabic"/>
                <w:b/>
                <w:bCs/>
                <w:color w:val="C00000"/>
                <w:sz w:val="36"/>
                <w:szCs w:val="36"/>
                <w:rtl/>
              </w:rPr>
              <w:t>تقليل الأخطاء البشرية:</w:t>
            </w:r>
            <w:r w:rsidRPr="00413CA3">
              <w:rPr>
                <w:rFonts w:ascii="Adobe Arabic" w:eastAsia="Times New Roman" w:hAnsi="Adobe Arabic" w:cs="Adobe Arabic"/>
                <w:color w:val="002060"/>
                <w:sz w:val="36"/>
                <w:szCs w:val="36"/>
                <w:rtl/>
              </w:rPr>
              <w:t xml:space="preserve"> يمكن استخدام التكنولوجيا في إدارة الحشود للتخفيف من الأخطاء </w:t>
            </w:r>
            <w:r w:rsidRPr="00413CA3">
              <w:rPr>
                <w:rFonts w:ascii="Adobe Arabic" w:eastAsia="Times New Roman" w:hAnsi="Adobe Arabic" w:cs="Adobe Arabic"/>
                <w:color w:val="002060"/>
                <w:sz w:val="36"/>
                <w:szCs w:val="36"/>
                <w:rtl/>
              </w:rPr>
              <w:lastRenderedPageBreak/>
              <w:t xml:space="preserve">البشرية والتأكد من توجيه الحشود عبر المسارات المحددة وتجنب </w:t>
            </w:r>
            <w:r w:rsidRPr="00413CA3">
              <w:rPr>
                <w:rFonts w:ascii="Adobe Arabic" w:eastAsia="Times New Roman" w:hAnsi="Adobe Arabic" w:cs="Adobe Arabic" w:hint="cs"/>
                <w:color w:val="002060"/>
                <w:sz w:val="36"/>
                <w:szCs w:val="36"/>
                <w:rtl/>
              </w:rPr>
              <w:t>الازدحام</w:t>
            </w:r>
            <w:r w:rsidRPr="00413CA3">
              <w:rPr>
                <w:rFonts w:ascii="Adobe Arabic" w:eastAsia="Times New Roman" w:hAnsi="Adobe Arabic" w:cs="Adobe Arabic"/>
                <w:color w:val="002060"/>
                <w:sz w:val="36"/>
                <w:szCs w:val="36"/>
                <w:rtl/>
              </w:rPr>
              <w:t xml:space="preserve"> والتدافعات.</w:t>
            </w:r>
          </w:p>
          <w:p w:rsidR="00413CA3" w:rsidRPr="00413CA3" w:rsidRDefault="00413CA3">
            <w:pPr>
              <w:pStyle w:val="ListParagraph"/>
              <w:numPr>
                <w:ilvl w:val="0"/>
                <w:numId w:val="43"/>
              </w:numPr>
              <w:spacing w:line="360" w:lineRule="auto"/>
              <w:jc w:val="both"/>
              <w:rPr>
                <w:rFonts w:ascii="Adobe Arabic" w:eastAsia="Times New Roman" w:hAnsi="Adobe Arabic" w:cs="Adobe Arabic"/>
                <w:color w:val="002060"/>
                <w:sz w:val="36"/>
                <w:szCs w:val="36"/>
              </w:rPr>
            </w:pPr>
            <w:r w:rsidRPr="00413CA3">
              <w:rPr>
                <w:rFonts w:ascii="Adobe Arabic" w:eastAsia="Times New Roman" w:hAnsi="Adobe Arabic" w:cs="Adobe Arabic"/>
                <w:b/>
                <w:bCs/>
                <w:color w:val="C00000"/>
                <w:sz w:val="36"/>
                <w:szCs w:val="36"/>
                <w:rtl/>
              </w:rPr>
              <w:t>تحسين التنظيم والتخطيط:</w:t>
            </w:r>
            <w:r w:rsidRPr="00413CA3">
              <w:rPr>
                <w:rFonts w:ascii="Adobe Arabic" w:eastAsia="Times New Roman" w:hAnsi="Adobe Arabic" w:cs="Adobe Arabic"/>
                <w:color w:val="002060"/>
                <w:sz w:val="36"/>
                <w:szCs w:val="36"/>
                <w:rtl/>
              </w:rPr>
              <w:t xml:space="preserve"> يمكن استخدام التكنولوجيا الحديثة لإدارة الحشود لتحسين التنظيم والتخطيط الفعال للحدث، وذلك من خلال الإدارة الذكية للموارد والتواصل المستمر بين الفرق المسؤولة عن إدارة الحدث.</w:t>
            </w:r>
          </w:p>
          <w:p w:rsidR="00413CA3" w:rsidRPr="00413CA3" w:rsidRDefault="00413CA3">
            <w:pPr>
              <w:pStyle w:val="ListParagraph"/>
              <w:numPr>
                <w:ilvl w:val="0"/>
                <w:numId w:val="43"/>
              </w:numPr>
              <w:spacing w:line="360" w:lineRule="auto"/>
              <w:jc w:val="both"/>
              <w:rPr>
                <w:rFonts w:ascii="Adobe Arabic" w:eastAsia="Times New Roman" w:hAnsi="Adobe Arabic" w:cs="Adobe Arabic"/>
                <w:color w:val="002060"/>
                <w:sz w:val="36"/>
                <w:szCs w:val="36"/>
              </w:rPr>
            </w:pPr>
            <w:r w:rsidRPr="00413CA3">
              <w:rPr>
                <w:rFonts w:ascii="Adobe Arabic" w:eastAsia="Times New Roman" w:hAnsi="Adobe Arabic" w:cs="Adobe Arabic"/>
                <w:b/>
                <w:bCs/>
                <w:color w:val="C00000"/>
                <w:sz w:val="36"/>
                <w:szCs w:val="36"/>
                <w:rtl/>
              </w:rPr>
              <w:t>تحسين تجربة المستخدم:</w:t>
            </w:r>
            <w:r w:rsidRPr="00413CA3">
              <w:rPr>
                <w:rFonts w:ascii="Adobe Arabic" w:eastAsia="Times New Roman" w:hAnsi="Adobe Arabic" w:cs="Adobe Arabic"/>
                <w:color w:val="002060"/>
                <w:sz w:val="36"/>
                <w:szCs w:val="36"/>
                <w:rtl/>
              </w:rPr>
              <w:t xml:space="preserve"> يمكن استخدام التكنولوجيا في إدارة الحشود لتحسين تجربة المستخدم، وذلك من خلال توفير تطبيقات الهواتف الذكية والخدمات الإلكترونية التي تتيح للمستخدمين الوصول إلى المعلومات والخدمات بشكل أسرع وأسهل.</w:t>
            </w:r>
          </w:p>
          <w:p w:rsidR="00413CA3" w:rsidRPr="00413CA3" w:rsidRDefault="00413CA3">
            <w:pPr>
              <w:pStyle w:val="ListParagraph"/>
              <w:numPr>
                <w:ilvl w:val="0"/>
                <w:numId w:val="43"/>
              </w:numPr>
              <w:spacing w:line="360" w:lineRule="auto"/>
              <w:jc w:val="both"/>
              <w:rPr>
                <w:rFonts w:ascii="Adobe Arabic" w:eastAsia="Times New Roman" w:hAnsi="Adobe Arabic" w:cs="Adobe Arabic"/>
                <w:color w:val="002060"/>
                <w:sz w:val="36"/>
                <w:szCs w:val="36"/>
              </w:rPr>
            </w:pPr>
            <w:r w:rsidRPr="00413CA3">
              <w:rPr>
                <w:rFonts w:ascii="Adobe Arabic" w:eastAsia="Times New Roman" w:hAnsi="Adobe Arabic" w:cs="Adobe Arabic"/>
                <w:b/>
                <w:bCs/>
                <w:color w:val="C00000"/>
                <w:sz w:val="36"/>
                <w:szCs w:val="36"/>
                <w:rtl/>
              </w:rPr>
              <w:t>توفير التقارير والإحصائيات:</w:t>
            </w:r>
            <w:r w:rsidRPr="00413CA3">
              <w:rPr>
                <w:rFonts w:ascii="Adobe Arabic" w:eastAsia="Times New Roman" w:hAnsi="Adobe Arabic" w:cs="Adobe Arabic"/>
                <w:color w:val="002060"/>
                <w:sz w:val="36"/>
                <w:szCs w:val="36"/>
                <w:rtl/>
              </w:rPr>
              <w:t xml:space="preserve"> يمكن استخدام التكنولوجيا في إدارة الحشود لجمع البيانات وإنشاء التقارير والإحصائيات المفيدة لتحليل أداء الحدث، وتحديد المناطق التي تحتاج إلى تحسين أو التي تعمل بشكل جيد.</w:t>
            </w:r>
          </w:p>
          <w:p w:rsidR="00413CA3" w:rsidRPr="00413CA3" w:rsidRDefault="00413CA3">
            <w:pPr>
              <w:pStyle w:val="ListParagraph"/>
              <w:numPr>
                <w:ilvl w:val="0"/>
                <w:numId w:val="43"/>
              </w:numPr>
              <w:spacing w:line="360" w:lineRule="auto"/>
              <w:jc w:val="both"/>
              <w:rPr>
                <w:rFonts w:ascii="Adobe Arabic" w:eastAsia="Times New Roman" w:hAnsi="Adobe Arabic" w:cs="Adobe Arabic"/>
                <w:color w:val="002060"/>
                <w:sz w:val="36"/>
                <w:szCs w:val="36"/>
              </w:rPr>
            </w:pPr>
            <w:r w:rsidRPr="00413CA3">
              <w:rPr>
                <w:rFonts w:ascii="Adobe Arabic" w:eastAsia="Times New Roman" w:hAnsi="Adobe Arabic" w:cs="Adobe Arabic"/>
                <w:b/>
                <w:bCs/>
                <w:color w:val="C00000"/>
                <w:sz w:val="36"/>
                <w:szCs w:val="36"/>
                <w:rtl/>
              </w:rPr>
              <w:t>توفير الوقت والجهد:</w:t>
            </w:r>
            <w:r w:rsidRPr="00413CA3">
              <w:rPr>
                <w:rFonts w:ascii="Adobe Arabic" w:eastAsia="Times New Roman" w:hAnsi="Adobe Arabic" w:cs="Adobe Arabic"/>
                <w:color w:val="002060"/>
                <w:sz w:val="36"/>
                <w:szCs w:val="36"/>
                <w:rtl/>
              </w:rPr>
              <w:t xml:space="preserve"> يمكن استخدام التكنولوجيا في إدارة الحشود لتوفير الوقت والجهد اللازمين للقيام بالمهام، وذلك من خلال الأتمتة وتحسين عمليات الإدارة.</w:t>
            </w:r>
          </w:p>
          <w:p w:rsidR="00413CA3" w:rsidRPr="00413CA3" w:rsidRDefault="00413CA3" w:rsidP="00413CA3">
            <w:pPr>
              <w:rPr>
                <w:rtl/>
              </w:rPr>
            </w:pPr>
            <w:r w:rsidRPr="00413CA3">
              <w:rPr>
                <w:rtl/>
              </w:rPr>
              <w:t>بشكل عام، فإن استخدام التكنولوجيا في إدارة الحشود يحسن من سلامة وأمان الحدث ويوفر الجهد والوقت ويحسن تجربة المستخدم، ويحسن التنظيم والتخطيط ويوفر البيانات والتقارير.</w:t>
            </w:r>
          </w:p>
        </w:tc>
      </w:tr>
    </w:tbl>
    <w:p w:rsidR="00413CA3" w:rsidRDefault="00413CA3" w:rsidP="00413CA3">
      <w:pPr>
        <w:spacing w:line="259" w:lineRule="auto"/>
        <w:rPr>
          <w:rFonts w:ascii="Adobe Arabic" w:eastAsia="Times New Roman" w:hAnsi="Adobe Arabic" w:cs="Adobe Arabic"/>
          <w:sz w:val="40"/>
          <w:szCs w:val="40"/>
          <w:rtl/>
        </w:rPr>
      </w:pPr>
    </w:p>
    <w:p w:rsidR="00413CA3" w:rsidRPr="00BC6615" w:rsidRDefault="00413CA3" w:rsidP="00413CA3">
      <w:pPr>
        <w:jc w:val="center"/>
        <w:rPr>
          <w:rFonts w:ascii="Sakkal Majalla" w:eastAsia="Times New Roman" w:hAnsi="Sakkal Majalla"/>
          <w:b/>
          <w:bCs/>
          <w:sz w:val="34"/>
        </w:rPr>
        <w:sectPr w:rsidR="00413CA3" w:rsidRPr="00BC6615" w:rsidSect="00AA22C9">
          <w:pgSz w:w="11906" w:h="16838" w:code="9"/>
          <w:pgMar w:top="1440" w:right="1440" w:bottom="1440" w:left="1440" w:header="113" w:footer="0" w:gutter="0"/>
          <w:cols w:space="720"/>
          <w:titlePg/>
          <w:docGrid w:linePitch="381"/>
        </w:sectPr>
      </w:pPr>
      <w:r>
        <w:rPr>
          <w:rFonts w:cs="PT Bold Heading"/>
          <w:noProof/>
          <w:sz w:val="52"/>
          <w:szCs w:val="56"/>
        </w:rPr>
        <w:drawing>
          <wp:inline distT="0" distB="0" distL="0" distR="0" wp14:anchorId="09C070CC" wp14:editId="2865F5C8">
            <wp:extent cx="1801504" cy="1801504"/>
            <wp:effectExtent l="0" t="0" r="0" b="8255"/>
            <wp:docPr id="1761672218" name="صورة 176167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803041" cy="1803041"/>
                    </a:xfrm>
                    <a:prstGeom prst="rect">
                      <a:avLst/>
                    </a:prstGeom>
                    <a:noFill/>
                    <a:ln>
                      <a:noFill/>
                    </a:ln>
                  </pic:spPr>
                </pic:pic>
              </a:graphicData>
            </a:graphic>
          </wp:inline>
        </w:drawing>
      </w:r>
    </w:p>
    <w:p w:rsidR="00986395" w:rsidRDefault="009F5DE0" w:rsidP="009F5DE0">
      <w:pPr>
        <w:ind w:left="1440"/>
        <w:rPr>
          <w:b/>
          <w:bCs/>
          <w:sz w:val="36"/>
          <w:szCs w:val="36"/>
          <w:rtl/>
          <w:lang w:bidi="ar-SY"/>
        </w:rPr>
      </w:pPr>
      <w:r w:rsidRPr="009F5DE0">
        <w:rPr>
          <w:b/>
          <w:bCs/>
          <w:noProof/>
          <w:sz w:val="36"/>
          <w:szCs w:val="36"/>
        </w:rPr>
        <w:lastRenderedPageBreak/>
        <mc:AlternateContent>
          <mc:Choice Requires="wpg">
            <w:drawing>
              <wp:inline distT="0" distB="0" distL="0" distR="0" wp14:anchorId="1EAB97B2" wp14:editId="6A92C58E">
                <wp:extent cx="5379324" cy="700901"/>
                <wp:effectExtent l="0" t="0" r="0" b="4445"/>
                <wp:docPr id="1037" name="مجموعة 103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3D7B031-B968-0793-4A97-E8AE673A4737}"/>
                    </a:ext>
                  </a:extLst>
                </wp:docPr>
                <wp:cNvGraphicFramePr/>
                <a:graphic xmlns:a="http://schemas.openxmlformats.org/drawingml/2006/main">
                  <a:graphicData uri="http://schemas.microsoft.com/office/word/2010/wordprocessingGroup">
                    <wpg:wgp>
                      <wpg:cNvGrpSpPr/>
                      <wpg:grpSpPr>
                        <a:xfrm>
                          <a:off x="0" y="0"/>
                          <a:ext cx="5379324" cy="700901"/>
                          <a:chOff x="-461175" y="0"/>
                          <a:chExt cx="5379324" cy="700901"/>
                        </a:xfrm>
                      </wpg:grpSpPr>
                      <wps:wsp>
                        <wps:cNvPr id="1929337769" name="مربع نص 103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2F525A6-38E5-26C2-2272-01D507D1CBAC}"/>
                            </a:ext>
                          </a:extLst>
                        </wps:cNvPr>
                        <wps:cNvSpPr txBox="1"/>
                        <wps:spPr>
                          <a:xfrm>
                            <a:off x="-461175" y="171676"/>
                            <a:ext cx="4119880" cy="458470"/>
                          </a:xfrm>
                          <a:prstGeom prst="rect">
                            <a:avLst/>
                          </a:prstGeom>
                          <a:noFill/>
                        </wps:spPr>
                        <wps:txbx>
                          <w:txbxContent>
                            <w:p w:rsidR="009F5DE0" w:rsidRDefault="009F5DE0" w:rsidP="009F5DE0">
                              <w:pPr>
                                <w:spacing w:after="160" w:line="256" w:lineRule="auto"/>
                                <w:rPr>
                                  <w:rFonts w:eastAsia="Calibri" w:hAnsi="Adobe Arabic" w:cs="Adobe Arabic"/>
                                  <w:b/>
                                  <w:bCs/>
                                  <w:color w:val="C00000"/>
                                  <w:kern w:val="24"/>
                                  <w:sz w:val="36"/>
                                  <w:szCs w:val="36"/>
                                  <w:lang w:bidi="ar-SY"/>
                                </w:rPr>
                              </w:pPr>
                              <w:r>
                                <w:rPr>
                                  <w:rFonts w:eastAsia="Calibri" w:hAnsi="Adobe Arabic" w:cs="Adobe Arabic" w:hint="cs"/>
                                  <w:b/>
                                  <w:bCs/>
                                  <w:color w:val="C00000"/>
                                  <w:kern w:val="24"/>
                                  <w:sz w:val="36"/>
                                  <w:szCs w:val="36"/>
                                  <w:rtl/>
                                  <w:lang w:bidi="ar-SY"/>
                                </w:rPr>
                                <w:t>الخاتمة</w:t>
                              </w:r>
                            </w:p>
                          </w:txbxContent>
                        </wps:txbx>
                        <wps:bodyPr wrap="square">
                          <a:spAutoFit/>
                        </wps:bodyPr>
                      </wps:wsp>
                      <pic:pic xmlns:pic="http://schemas.openxmlformats.org/drawingml/2006/picture">
                        <pic:nvPicPr>
                          <pic:cNvPr id="1051701957" name="صورة 1051701957">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2DB1147-3DBC-AB8C-16DB-D865AA4FC576}"/>
                              </a:ext>
                            </a:extLst>
                          </pic:cNvPr>
                          <pic:cNvPicPr>
                            <a:picLocks noChangeAspect="1"/>
                          </pic:cNvPicPr>
                        </pic:nvPicPr>
                        <pic:blipFill>
                          <a:blip r:embed="rId123" cstate="print">
                            <a:extLst>
                              <a:ext uri="{28A0092B-C50C-407E-A947-70E740481C1C}">
                                <a14:useLocalDpi xmlns:a14="http://schemas.microsoft.com/office/drawing/2010/main" val="0"/>
                              </a:ext>
                            </a:extLst>
                          </a:blip>
                          <a:stretch>
                            <a:fillRect/>
                          </a:stretch>
                        </pic:blipFill>
                        <pic:spPr>
                          <a:xfrm>
                            <a:off x="4217248" y="0"/>
                            <a:ext cx="700901" cy="700901"/>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EAB97B2" id="مجموعة 1036" o:spid="_x0000_s3012" style="width:423.55pt;height:55.2pt;mso-position-horizontal-relative:char;mso-position-vertical-relative:line" coordorigin="-4611" coordsize="53793,70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">
                <v:shape id="مربع نص 1030" o:spid="_x0000_s3013" type="#_x0000_t202" style="position:absolute;left:-4611;top:1716;width:41198;height:4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" filled="f" stroked="f">
                  <v:textbox style="mso-fit-shape-to-text:t">
                    <w:txbxContent>
                      <w:p w14:paraId="0BE4B35C" w14:textId="3931B68B" w:rsidR="009F5DE0" w:rsidRDefault="009F5DE0" w:rsidP="009F5DE0">
                        <w:pPr>
                          <w:spacing w:after="160" w:line="256" w:lineRule="auto"/>
                          <w:rPr>
                            <w:rFonts w:eastAsia="Calibri" w:hAnsi="Adobe Arabic" w:cs="Adobe Arabic"/>
                            <w:b/>
                            <w:bCs/>
                            <w:color w:val="C00000"/>
                            <w:kern w:val="24"/>
                            <w:sz w:val="36"/>
                            <w:szCs w:val="36"/>
                            <w:lang w:bidi="ar-SY"/>
                          </w:rPr>
                        </w:pPr>
                        <w:r>
                          <w:rPr>
                            <w:rFonts w:eastAsia="Calibri" w:hAnsi="Adobe Arabic" w:cs="Adobe Arabic" w:hint="cs"/>
                            <w:b/>
                            <w:bCs/>
                            <w:color w:val="C00000"/>
                            <w:kern w:val="24"/>
                            <w:sz w:val="36"/>
                            <w:szCs w:val="36"/>
                            <w:rtl/>
                            <w:lang w:bidi="ar-SY"/>
                          </w:rPr>
                          <w:t>الخاتمة</w:t>
                        </w:r>
                      </w:p>
                    </w:txbxContent>
                  </v:textbox>
                </v:shape>
                <v:shape id="صورة 1051701957" o:spid="_x0000_s3014" type="#_x0000_t75" style="position:absolute;left:42172;width:7009;height:7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">
                  <v:imagedata r:id="rId124" o:title=""/>
                </v:shape>
                <w10:anchorlock/>
              </v:group>
            </w:pict>
          </mc:Fallback>
        </mc:AlternateContent>
      </w:r>
    </w:p>
    <w:p w:rsidR="009F5DE0" w:rsidRDefault="009F5DE0" w:rsidP="009F5DE0">
      <w:pPr>
        <w:ind w:left="1440"/>
        <w:rPr>
          <w:b/>
          <w:bCs/>
          <w:sz w:val="36"/>
          <w:szCs w:val="36"/>
          <w:rtl/>
          <w:lang w:bidi="ar-SY"/>
        </w:rPr>
      </w:pPr>
      <w:r w:rsidRPr="00560172">
        <w:rPr>
          <w:rFonts w:ascii="Sakkal Majalla" w:eastAsia="Times New Roman" w:hAnsi="Sakkal Majalla"/>
          <w:b/>
          <w:bCs/>
          <w:noProof/>
          <w:sz w:val="34"/>
        </w:rPr>
        <mc:AlternateContent>
          <mc:Choice Requires="wps">
            <w:drawing>
              <wp:anchor distT="0" distB="0" distL="114300" distR="114300" simplePos="0" relativeHeight="252744704" behindDoc="0" locked="0" layoutInCell="1" allowOverlap="1" wp14:anchorId="43A440D0" wp14:editId="1BB1D8DE">
                <wp:simplePos x="0" y="0"/>
                <wp:positionH relativeFrom="margin">
                  <wp:align>left</wp:align>
                </wp:positionH>
                <wp:positionV relativeFrom="paragraph">
                  <wp:posOffset>186994</wp:posOffset>
                </wp:positionV>
                <wp:extent cx="5731510" cy="43815"/>
                <wp:effectExtent l="0" t="0" r="21590" b="13335"/>
                <wp:wrapNone/>
                <wp:docPr id="1663261547" name="شكل حر 182"/>
                <wp:cNvGraphicFramePr/>
                <a:graphic xmlns:a="http://schemas.openxmlformats.org/drawingml/2006/main">
                  <a:graphicData uri="http://schemas.microsoft.com/office/word/2010/wordprocessingShape">
                    <wps:wsp>
                      <wps:cNvSpPr/>
                      <wps:spPr>
                        <a:xfrm flipV="1">
                          <a:off x="0" y="0"/>
                          <a:ext cx="5731510" cy="43815"/>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2B5474"/>
                        </a:solid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0D01947" id="شكل حر 182" o:spid="_x0000_s1026" style="position:absolute;margin-left:0;margin-top:14.7pt;width:451.3pt;height:3.45pt;flip:y;z-index:252744704;visibility:visible;mso-wrap-style:square;mso-wrap-distance-left:9pt;mso-wrap-distance-top:0;mso-wrap-distance-right:9pt;mso-wrap-distance-bottom:0;mso-position-horizontal:left;mso-position-horizontal-relative:margin;mso-position-vertical:absolute;mso-position-vertical-relative:text;v-text-anchor:middle" coordsize="2941719,45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" path="m,l2934101,v4207,,7618,3411,7618,7618l2941719,38089v,4207,-3411,7618,-7618,7618l,45707,,xe" fillcolor="#2b5474" strokecolor="#2b5474" strokeweight="1pt">
                <v:stroke joinstyle="miter"/>
                <v:path arrowok="t" o:connecttype="custom" o:connectlocs="0,0;5716667,0;5731510,7303;5731510,36512;5716667,43815;0,43815;0,0" o:connectangles="0,0,0,0,0,0,0"/>
                <w10:wrap anchorx="margin"/>
              </v:shape>
            </w:pict>
          </mc:Fallback>
        </mc:AlternateContent>
      </w:r>
    </w:p>
    <w:p w:rsidR="00E113FA" w:rsidRPr="00E113FA" w:rsidRDefault="00E113FA">
      <w:pPr>
        <w:pStyle w:val="ListParagraph"/>
        <w:numPr>
          <w:ilvl w:val="0"/>
          <w:numId w:val="44"/>
        </w:numPr>
        <w:jc w:val="both"/>
        <w:rPr>
          <w:rFonts w:ascii="Sakkal Majalla" w:hAnsi="Sakkal Majalla" w:cs="Sakkal Majalla"/>
          <w:sz w:val="34"/>
          <w:szCs w:val="34"/>
        </w:rPr>
      </w:pPr>
      <w:r w:rsidRPr="00E113FA">
        <w:rPr>
          <w:rFonts w:ascii="Sakkal Majalla" w:hAnsi="Sakkal Majalla" w:cs="Sakkal Majalla"/>
          <w:sz w:val="34"/>
          <w:szCs w:val="34"/>
          <w:rtl/>
        </w:rPr>
        <w:t xml:space="preserve">بعد الانتهاء من هذه الحقيبة التدريبية، نأمل أن تكونوا قادرين على فهم أهمية إدارة الحشود والجماهير وأن تكونوا مجهزين بالمهارات والأدوات اللازمة للتعامل معها بشكل فعال. </w:t>
      </w:r>
    </w:p>
    <w:p w:rsidR="00E113FA" w:rsidRPr="00E113FA" w:rsidRDefault="00E113FA">
      <w:pPr>
        <w:pStyle w:val="ListParagraph"/>
        <w:numPr>
          <w:ilvl w:val="0"/>
          <w:numId w:val="44"/>
        </w:numPr>
        <w:jc w:val="both"/>
        <w:rPr>
          <w:rFonts w:ascii="Sakkal Majalla" w:hAnsi="Sakkal Majalla" w:cs="Sakkal Majalla"/>
          <w:sz w:val="34"/>
          <w:szCs w:val="34"/>
          <w:rtl/>
        </w:rPr>
      </w:pPr>
      <w:r w:rsidRPr="00E113FA">
        <w:rPr>
          <w:rFonts w:ascii="Sakkal Majalla" w:hAnsi="Sakkal Majalla" w:cs="Sakkal Majalla"/>
          <w:sz w:val="34"/>
          <w:szCs w:val="34"/>
          <w:rtl/>
        </w:rPr>
        <w:t xml:space="preserve">تعتبر إدارة الحشود والجماهير أمراً حيوياً في العديد من الأحداث والمواقع، وتتطلب الكثير من الخبرة والمعرفة والمهارات الفعالة. </w:t>
      </w:r>
    </w:p>
    <w:p w:rsidR="00E113FA" w:rsidRPr="00E113FA" w:rsidRDefault="00E113FA">
      <w:pPr>
        <w:pStyle w:val="ListParagraph"/>
        <w:numPr>
          <w:ilvl w:val="0"/>
          <w:numId w:val="44"/>
        </w:numPr>
        <w:jc w:val="both"/>
        <w:rPr>
          <w:rFonts w:ascii="Sakkal Majalla" w:hAnsi="Sakkal Majalla" w:cs="Sakkal Majalla"/>
          <w:sz w:val="34"/>
          <w:szCs w:val="34"/>
        </w:rPr>
      </w:pPr>
      <w:r w:rsidRPr="00E113FA">
        <w:rPr>
          <w:rFonts w:ascii="Sakkal Majalla" w:hAnsi="Sakkal Majalla" w:cs="Sakkal Majalla"/>
          <w:sz w:val="34"/>
          <w:szCs w:val="34"/>
          <w:rtl/>
        </w:rPr>
        <w:t>ومن خلال تنفيذ النصائح والتوصيات التي تم تقديمها في هذه الحقيبة التدريبية، يمكن للمشاركين تحسين الأمن والسلامة وتحديد السلوكيات التي يمكن أن تؤدي إلى الاضطرابات والحوادث.</w:t>
      </w:r>
    </w:p>
    <w:p w:rsidR="00E113FA" w:rsidRPr="00E113FA" w:rsidRDefault="00E113FA">
      <w:pPr>
        <w:pStyle w:val="ListParagraph"/>
        <w:numPr>
          <w:ilvl w:val="0"/>
          <w:numId w:val="44"/>
        </w:numPr>
        <w:jc w:val="both"/>
        <w:rPr>
          <w:rFonts w:ascii="Sakkal Majalla" w:hAnsi="Sakkal Majalla" w:cs="Sakkal Majalla"/>
          <w:sz w:val="34"/>
          <w:szCs w:val="34"/>
        </w:rPr>
      </w:pPr>
      <w:r w:rsidRPr="00E113FA">
        <w:rPr>
          <w:rFonts w:ascii="Sakkal Majalla" w:hAnsi="Sakkal Majalla" w:cs="Sakkal Majalla"/>
          <w:sz w:val="34"/>
          <w:szCs w:val="34"/>
          <w:rtl/>
        </w:rPr>
        <w:t>نود أيضاً أن نشكر جميع المشاركين الذين شاركوا في هذه الحقيبة التدريبية وأعربوا عن اهتمامهم بإدارة الحشود والجماهير. ونشكر أيضاً المدرب الذي قام بتوجيه هذه الحقيبة التدريبية بطريقة شيقة وفعالة.</w:t>
      </w:r>
    </w:p>
    <w:p w:rsidR="00E113FA" w:rsidRPr="00E113FA" w:rsidRDefault="00E113FA">
      <w:pPr>
        <w:pStyle w:val="ListParagraph"/>
        <w:numPr>
          <w:ilvl w:val="0"/>
          <w:numId w:val="44"/>
        </w:numPr>
        <w:jc w:val="both"/>
        <w:rPr>
          <w:rFonts w:ascii="Sakkal Majalla" w:hAnsi="Sakkal Majalla" w:cs="Sakkal Majalla"/>
          <w:sz w:val="34"/>
          <w:szCs w:val="34"/>
          <w:rtl/>
        </w:rPr>
      </w:pPr>
      <w:r w:rsidRPr="00E113FA">
        <w:rPr>
          <w:rFonts w:ascii="Sakkal Majalla" w:hAnsi="Sakkal Majalla" w:cs="Sakkal Majalla"/>
          <w:sz w:val="34"/>
          <w:szCs w:val="34"/>
          <w:rtl/>
        </w:rPr>
        <w:t xml:space="preserve">وفي النهاية، نوصي جميع المشاركين بمواصلة تطوير مهاراتهم في إدارة الحشود والجماهير وتطبيق التوصيات والنصائح المقدمة في هذه الحقيبة التدريبية. </w:t>
      </w:r>
    </w:p>
    <w:p w:rsidR="009F5DE0" w:rsidRPr="00E113FA" w:rsidRDefault="00E113FA" w:rsidP="00E113FA">
      <w:pPr>
        <w:pStyle w:val="bold"/>
        <w:spacing w:line="360" w:lineRule="auto"/>
      </w:pPr>
      <w:r w:rsidRPr="00E113FA">
        <w:rPr>
          <w:rtl/>
        </w:rPr>
        <w:t>ونتمنى لكم جميعاً النجاح في المستقبل في تطبيق مهارات إدارة الحشود والجماهير بشكل فعال. شكراً لكم جميعاً.</w:t>
      </w:r>
    </w:p>
    <w:p w:rsidR="009F5DE0" w:rsidRDefault="009F5DE0" w:rsidP="009F5DE0">
      <w:pPr>
        <w:spacing w:after="160" w:line="259" w:lineRule="auto"/>
        <w:jc w:val="center"/>
        <w:rPr>
          <w:b/>
          <w:bCs/>
          <w:sz w:val="36"/>
          <w:szCs w:val="36"/>
          <w:lang w:bidi="ar-SY"/>
        </w:rPr>
      </w:pPr>
    </w:p>
    <w:p w:rsidR="009F5DE0" w:rsidRDefault="009F5DE0" w:rsidP="00E113FA">
      <w:pPr>
        <w:spacing w:after="160" w:line="259" w:lineRule="auto"/>
        <w:rPr>
          <w:b/>
          <w:bCs/>
          <w:sz w:val="36"/>
          <w:szCs w:val="36"/>
          <w:lang w:bidi="ar-SY"/>
        </w:rPr>
      </w:pPr>
    </w:p>
    <w:p w:rsidR="009F5DE0" w:rsidRDefault="009F5DE0" w:rsidP="009F5DE0">
      <w:pPr>
        <w:spacing w:after="160" w:line="259" w:lineRule="auto"/>
        <w:jc w:val="center"/>
        <w:rPr>
          <w:b/>
          <w:bCs/>
          <w:sz w:val="36"/>
          <w:szCs w:val="36"/>
          <w:lang w:bidi="ar-SY"/>
        </w:rPr>
      </w:pPr>
    </w:p>
    <w:p w:rsidR="00986395" w:rsidRDefault="009F5DE0" w:rsidP="009F5DE0">
      <w:pPr>
        <w:spacing w:after="160" w:line="259" w:lineRule="auto"/>
        <w:jc w:val="center"/>
        <w:rPr>
          <w:b/>
          <w:bCs/>
          <w:sz w:val="36"/>
          <w:szCs w:val="36"/>
          <w:lang w:bidi="ar-SY"/>
        </w:rPr>
      </w:pPr>
      <w:r>
        <w:rPr>
          <w:rFonts w:ascii="Sakkal Majalla" w:eastAsia="Times New Roman" w:hAnsi="Sakkal Majalla"/>
          <w:b/>
          <w:bCs/>
          <w:noProof/>
          <w:sz w:val="34"/>
        </w:rPr>
        <w:drawing>
          <wp:inline distT="0" distB="0" distL="0" distR="0" wp14:anchorId="3ED507D4" wp14:editId="10D96EEE">
            <wp:extent cx="1208598" cy="1244220"/>
            <wp:effectExtent l="0" t="0" r="0" b="0"/>
            <wp:docPr id="1965277454" name="صورة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8167" r="26028" b="3876"/>
                    <a:stretch/>
                  </pic:blipFill>
                  <pic:spPr bwMode="auto">
                    <a:xfrm>
                      <a:off x="0" y="0"/>
                      <a:ext cx="1211632" cy="1247344"/>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b/>
          <w:bCs/>
          <w:sz w:val="36"/>
          <w:szCs w:val="36"/>
          <w:rtl/>
          <w:lang w:bidi="ar-SY"/>
        </w:rPr>
        <w:br w:type="page"/>
      </w:r>
    </w:p>
    <w:p w:rsidR="008317F7" w:rsidRDefault="006C7F2F" w:rsidP="008317F7">
      <w:pPr>
        <w:bidi w:val="0"/>
        <w:spacing w:after="160" w:line="259" w:lineRule="auto"/>
        <w:jc w:val="left"/>
        <w:rPr>
          <w:sz w:val="40"/>
          <w:szCs w:val="44"/>
          <w:rtl/>
          <w:lang w:bidi="ar-SY"/>
        </w:rPr>
      </w:pPr>
      <w:r w:rsidRPr="006C7F2F">
        <w:rPr>
          <w:noProof/>
          <w:sz w:val="40"/>
          <w:szCs w:val="44"/>
        </w:rPr>
        <w:lastRenderedPageBreak/>
        <mc:AlternateContent>
          <mc:Choice Requires="wpg">
            <w:drawing>
              <wp:inline distT="0" distB="0" distL="0" distR="0" wp14:anchorId="44BD3B2A" wp14:editId="00814F5F">
                <wp:extent cx="4919127" cy="623471"/>
                <wp:effectExtent l="0" t="0" r="0" b="5715"/>
                <wp:docPr id="1034" name="مجموعة 103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9771224-B65E-9955-EA7B-B7467CAED97A}"/>
                    </a:ext>
                  </a:extLst>
                </wp:docPr>
                <wp:cNvGraphicFramePr/>
                <a:graphic xmlns:a="http://schemas.openxmlformats.org/drawingml/2006/main">
                  <a:graphicData uri="http://schemas.microsoft.com/office/word/2010/wordprocessingGroup">
                    <wpg:wgp>
                      <wpg:cNvGrpSpPr/>
                      <wpg:grpSpPr>
                        <a:xfrm>
                          <a:off x="0" y="0"/>
                          <a:ext cx="4919127" cy="623471"/>
                          <a:chOff x="0" y="0"/>
                          <a:chExt cx="4919127" cy="623471"/>
                        </a:xfrm>
                      </wpg:grpSpPr>
                      <wps:wsp>
                        <wps:cNvPr id="1142065" name="مربع نص 103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2F525A6-38E5-26C2-2272-01D507D1CBAC}"/>
                            </a:ext>
                          </a:extLst>
                        </wps:cNvPr>
                        <wps:cNvSpPr txBox="1"/>
                        <wps:spPr>
                          <a:xfrm>
                            <a:off x="0" y="90071"/>
                            <a:ext cx="4119245" cy="533400"/>
                          </a:xfrm>
                          <a:prstGeom prst="rect">
                            <a:avLst/>
                          </a:prstGeom>
                          <a:noFill/>
                        </wps:spPr>
                        <wps:txbx>
                          <w:txbxContent>
                            <w:p w:rsidR="006C7F2F" w:rsidRDefault="006C7F2F" w:rsidP="006C7F2F">
                              <w:pPr>
                                <w:spacing w:after="160" w:line="256" w:lineRule="auto"/>
                                <w:rPr>
                                  <w:rFonts w:eastAsia="Calibri" w:hAnsi="Adobe Arabic" w:cs="Adobe Arabic"/>
                                  <w:b/>
                                  <w:bCs/>
                                  <w:color w:val="C00000"/>
                                  <w:kern w:val="24"/>
                                  <w:sz w:val="36"/>
                                  <w:szCs w:val="36"/>
                                  <w:lang w:bidi="ar-SY"/>
                                </w:rPr>
                              </w:pPr>
                              <w:r>
                                <w:rPr>
                                  <w:rFonts w:eastAsia="Calibri" w:hAnsi="Adobe Arabic" w:cs="Adobe Arabic" w:hint="cs"/>
                                  <w:b/>
                                  <w:bCs/>
                                  <w:color w:val="C00000"/>
                                  <w:kern w:val="24"/>
                                  <w:sz w:val="36"/>
                                  <w:szCs w:val="36"/>
                                  <w:rtl/>
                                  <w:lang w:bidi="ar-SY"/>
                                </w:rPr>
                                <w:t xml:space="preserve">ما هو تقييمك </w:t>
                              </w:r>
                              <w:r w:rsidRPr="006C7F2F">
                                <w:rPr>
                                  <w:rFonts w:eastAsia="Calibri" w:hAnsi="Adobe Arabic" w:cs="Adobe Arabic" w:hint="cs"/>
                                  <w:b/>
                                  <w:bCs/>
                                  <w:color w:val="C00000"/>
                                  <w:kern w:val="24"/>
                                  <w:sz w:val="36"/>
                                  <w:szCs w:val="36"/>
                                  <w:rtl/>
                                  <w:lang w:bidi="ar-SY"/>
                                </w:rPr>
                                <w:t>لهذا البرنامج التدريبي</w:t>
                              </w:r>
                              <w:r>
                                <w:rPr>
                                  <w:rFonts w:eastAsia="Calibri" w:hAnsi="Sakkal Majalla"/>
                                  <w:b/>
                                  <w:bCs/>
                                  <w:color w:val="C00000"/>
                                  <w:kern w:val="24"/>
                                  <w:sz w:val="36"/>
                                  <w:szCs w:val="36"/>
                                  <w:rtl/>
                                  <w:lang w:bidi="ar-SY"/>
                                </w:rPr>
                                <w:t xml:space="preserve"> ؟ </w:t>
                              </w:r>
                            </w:p>
                          </w:txbxContent>
                        </wps:txbx>
                        <wps:bodyPr wrap="square">
                          <a:spAutoFit/>
                        </wps:bodyPr>
                      </wps:wsp>
                      <pic:pic xmlns:pic="http://schemas.openxmlformats.org/drawingml/2006/picture">
                        <pic:nvPicPr>
                          <pic:cNvPr id="1204006633" name="Picture 8">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47527B1-46F8-95DC-E457-A718AF6EE5AC}"/>
                              </a:ext>
                            </a:extLst>
                          </pic:cNvPr>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4313445" y="0"/>
                            <a:ext cx="605682" cy="60568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4BD3B2A" id="مجموعة 1033" o:spid="_x0000_s3015" style="width:387.35pt;height:49.1pt;mso-position-horizontal-relative:char;mso-position-vertical-relative:line" coordsize="49191,62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">
                <v:shape id="مربع نص 1030" o:spid="_x0000_s3016" type="#_x0000_t202" style="position:absolute;top:900;width:41192;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" filled="f" stroked="f">
                  <v:textbox style="mso-fit-shape-to-text:t">
                    <w:txbxContent>
                      <w:p w14:paraId="408D66D4" w14:textId="2F95B5C3" w:rsidR="006C7F2F" w:rsidRDefault="006C7F2F" w:rsidP="006C7F2F">
                        <w:pPr>
                          <w:spacing w:after="160" w:line="256" w:lineRule="auto"/>
                          <w:rPr>
                            <w:rFonts w:eastAsia="Calibri" w:hAnsi="Adobe Arabic" w:cs="Adobe Arabic"/>
                            <w:b/>
                            <w:bCs/>
                            <w:color w:val="C00000"/>
                            <w:kern w:val="24"/>
                            <w:sz w:val="36"/>
                            <w:szCs w:val="36"/>
                            <w:lang w:bidi="ar-SY"/>
                          </w:rPr>
                        </w:pPr>
                        <w:r>
                          <w:rPr>
                            <w:rFonts w:eastAsia="Calibri" w:hAnsi="Adobe Arabic" w:cs="Adobe Arabic" w:hint="cs"/>
                            <w:b/>
                            <w:bCs/>
                            <w:color w:val="C00000"/>
                            <w:kern w:val="24"/>
                            <w:sz w:val="36"/>
                            <w:szCs w:val="36"/>
                            <w:rtl/>
                            <w:lang w:bidi="ar-SY"/>
                          </w:rPr>
                          <w:t xml:space="preserve">ما هو تقييمك </w:t>
                        </w:r>
                        <w:r w:rsidRPr="006C7F2F">
                          <w:rPr>
                            <w:rFonts w:eastAsia="Calibri" w:hAnsi="Adobe Arabic" w:cs="Adobe Arabic" w:hint="cs"/>
                            <w:b/>
                            <w:bCs/>
                            <w:color w:val="C00000"/>
                            <w:kern w:val="24"/>
                            <w:sz w:val="36"/>
                            <w:szCs w:val="36"/>
                            <w:rtl/>
                            <w:lang w:bidi="ar-SY"/>
                          </w:rPr>
                          <w:t>لهذا البرنامج التدريبي</w:t>
                        </w:r>
                        <w:r>
                          <w:rPr>
                            <w:rFonts w:eastAsia="Calibri" w:hAnsi="Sakkal Majalla"/>
                            <w:b/>
                            <w:bCs/>
                            <w:color w:val="C00000"/>
                            <w:kern w:val="24"/>
                            <w:sz w:val="36"/>
                            <w:szCs w:val="36"/>
                            <w:rtl/>
                            <w:lang w:bidi="ar-SY"/>
                          </w:rPr>
                          <w:t xml:space="preserve"> ؟ </w:t>
                        </w:r>
                      </w:p>
                    </w:txbxContent>
                  </v:textbox>
                </v:shape>
                <v:shape id="Picture 8" o:spid="_x0000_s3017" type="#_x0000_t75" style="position:absolute;left:43134;width:6057;height:6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">
                  <v:imagedata r:id="rId127" o:title=""/>
                </v:shape>
                <w10:anchorlock/>
              </v:group>
            </w:pict>
          </mc:Fallback>
        </mc:AlternateContent>
      </w:r>
    </w:p>
    <w:p w:rsidR="009F5DE0" w:rsidRDefault="009F5DE0" w:rsidP="009F5DE0">
      <w:pPr>
        <w:spacing w:after="160" w:line="259" w:lineRule="auto"/>
        <w:rPr>
          <w:sz w:val="40"/>
          <w:szCs w:val="44"/>
          <w:rtl/>
          <w:lang w:bidi="ar-SY"/>
        </w:rPr>
      </w:pPr>
      <w:r w:rsidRPr="00560172">
        <w:rPr>
          <w:rFonts w:ascii="Sakkal Majalla" w:eastAsia="Times New Roman" w:hAnsi="Sakkal Majalla"/>
          <w:b/>
          <w:bCs/>
          <w:noProof/>
          <w:sz w:val="34"/>
        </w:rPr>
        <mc:AlternateContent>
          <mc:Choice Requires="wps">
            <w:drawing>
              <wp:anchor distT="0" distB="0" distL="114300" distR="114300" simplePos="0" relativeHeight="252742656" behindDoc="0" locked="0" layoutInCell="1" allowOverlap="1" wp14:anchorId="61C68B2B" wp14:editId="7BCE97BF">
                <wp:simplePos x="0" y="0"/>
                <wp:positionH relativeFrom="margin">
                  <wp:align>left</wp:align>
                </wp:positionH>
                <wp:positionV relativeFrom="paragraph">
                  <wp:posOffset>42021</wp:posOffset>
                </wp:positionV>
                <wp:extent cx="5731510" cy="43815"/>
                <wp:effectExtent l="0" t="0" r="21590" b="13335"/>
                <wp:wrapNone/>
                <wp:docPr id="564728773" name="شكل حر 182"/>
                <wp:cNvGraphicFramePr/>
                <a:graphic xmlns:a="http://schemas.openxmlformats.org/drawingml/2006/main">
                  <a:graphicData uri="http://schemas.microsoft.com/office/word/2010/wordprocessingShape">
                    <wps:wsp>
                      <wps:cNvSpPr/>
                      <wps:spPr>
                        <a:xfrm flipV="1">
                          <a:off x="0" y="0"/>
                          <a:ext cx="5731510" cy="43815"/>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2B5474"/>
                        </a:solid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7A16E3D" id="شكل حر 182" o:spid="_x0000_s1026" style="position:absolute;margin-left:0;margin-top:3.3pt;width:451.3pt;height:3.45pt;flip:y;z-index:252742656;visibility:visible;mso-wrap-style:square;mso-wrap-distance-left:9pt;mso-wrap-distance-top:0;mso-wrap-distance-right:9pt;mso-wrap-distance-bottom:0;mso-position-horizontal:left;mso-position-horizontal-relative:margin;mso-position-vertical:absolute;mso-position-vertical-relative:text;v-text-anchor:middle" coordsize="2941719,45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" path="m,l2934101,v4207,,7618,3411,7618,7618l2941719,38089v,4207,-3411,7618,-7618,7618l,45707,,xe" fillcolor="#2b5474" strokecolor="#2b5474" strokeweight="1pt">
                <v:stroke joinstyle="miter"/>
                <v:path arrowok="t" o:connecttype="custom" o:connectlocs="0,0;5716667,0;5731510,7303;5731510,36512;5716667,43815;0,43815;0,0" o:connectangles="0,0,0,0,0,0,0"/>
                <w10:wrap anchorx="margin"/>
              </v:shape>
            </w:pict>
          </mc:Fallback>
        </mc:AlternateContent>
      </w:r>
    </w:p>
    <w:tbl>
      <w:tblPr>
        <w:tblStyle w:val="TableGrid"/>
        <w:bidiVisual/>
        <w:tblW w:w="0" w:type="auto"/>
        <w:tblBorders>
          <w:top w:val="triple" w:sz="4" w:space="0" w:color="8EAADB" w:themeColor="accent1" w:themeTint="99"/>
          <w:left w:val="triple" w:sz="4" w:space="0" w:color="8EAADB" w:themeColor="accent1" w:themeTint="99"/>
          <w:bottom w:val="triple" w:sz="4" w:space="0" w:color="8EAADB" w:themeColor="accent1" w:themeTint="99"/>
          <w:right w:val="trip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4508"/>
        <w:gridCol w:w="4508"/>
      </w:tblGrid>
      <w:tr w:rsidR="009F5DE0" w:rsidTr="009F5DE0">
        <w:tc>
          <w:tcPr>
            <w:tcW w:w="4508" w:type="dxa"/>
            <w:vAlign w:val="center"/>
          </w:tcPr>
          <w:p w:rsidR="009F5DE0" w:rsidRPr="009F5DE0" w:rsidRDefault="009F5DE0" w:rsidP="009F5DE0">
            <w:pPr>
              <w:spacing w:after="160" w:line="259" w:lineRule="auto"/>
              <w:jc w:val="center"/>
              <w:rPr>
                <w:b/>
                <w:bCs/>
                <w:color w:val="002060"/>
                <w:sz w:val="40"/>
                <w:szCs w:val="44"/>
                <w:rtl/>
                <w:lang w:bidi="ar-SY"/>
              </w:rPr>
            </w:pPr>
            <w:bookmarkStart w:id="6" w:name="_Hlk139743306"/>
            <w:r w:rsidRPr="009F5DE0">
              <w:rPr>
                <w:rFonts w:ascii="Adobe Arabic" w:hAnsi="Adobe Arabic" w:cs="Adobe Arabic" w:hint="cs"/>
                <w:b/>
                <w:bCs/>
                <w:color w:val="002060"/>
                <w:sz w:val="40"/>
                <w:szCs w:val="40"/>
                <w:rtl/>
                <w:lang w:bidi="ar-SY"/>
              </w:rPr>
              <w:t>النقاط الإيجابية</w:t>
            </w:r>
          </w:p>
        </w:tc>
        <w:tc>
          <w:tcPr>
            <w:tcW w:w="4508" w:type="dxa"/>
            <w:vAlign w:val="center"/>
          </w:tcPr>
          <w:p w:rsidR="009F5DE0" w:rsidRPr="009F5DE0" w:rsidRDefault="009F5DE0" w:rsidP="009F5DE0">
            <w:pPr>
              <w:spacing w:after="160" w:line="259" w:lineRule="auto"/>
              <w:jc w:val="center"/>
              <w:rPr>
                <w:b/>
                <w:bCs/>
                <w:color w:val="002060"/>
                <w:sz w:val="40"/>
                <w:szCs w:val="44"/>
                <w:rtl/>
                <w:lang w:bidi="ar-SY"/>
              </w:rPr>
            </w:pPr>
            <w:r w:rsidRPr="009F5DE0">
              <w:rPr>
                <w:rFonts w:ascii="Adobe Arabic" w:hAnsi="Adobe Arabic" w:cs="Adobe Arabic" w:hint="cs"/>
                <w:b/>
                <w:bCs/>
                <w:color w:val="002060"/>
                <w:sz w:val="40"/>
                <w:szCs w:val="40"/>
                <w:rtl/>
                <w:lang w:bidi="ar-SY"/>
              </w:rPr>
              <w:t>النقاط التي تحتاج إلى تطوير</w:t>
            </w:r>
          </w:p>
        </w:tc>
      </w:tr>
      <w:tr w:rsidR="009F5DE0" w:rsidTr="009F5DE0">
        <w:trPr>
          <w:trHeight w:val="8647"/>
        </w:trPr>
        <w:tc>
          <w:tcPr>
            <w:tcW w:w="4508" w:type="dxa"/>
          </w:tcPr>
          <w:p w:rsidR="009F5DE0" w:rsidRDefault="009F5DE0" w:rsidP="008317F7">
            <w:pPr>
              <w:spacing w:after="160" w:line="259" w:lineRule="auto"/>
              <w:jc w:val="center"/>
              <w:rPr>
                <w:sz w:val="40"/>
                <w:szCs w:val="44"/>
                <w:rtl/>
                <w:lang w:bidi="ar-SY"/>
              </w:rPr>
            </w:pPr>
          </w:p>
        </w:tc>
        <w:tc>
          <w:tcPr>
            <w:tcW w:w="4508" w:type="dxa"/>
          </w:tcPr>
          <w:p w:rsidR="009F5DE0" w:rsidRDefault="009F5DE0" w:rsidP="008317F7">
            <w:pPr>
              <w:spacing w:after="160" w:line="259" w:lineRule="auto"/>
              <w:jc w:val="center"/>
              <w:rPr>
                <w:sz w:val="40"/>
                <w:szCs w:val="44"/>
                <w:rtl/>
                <w:lang w:bidi="ar-SY"/>
              </w:rPr>
            </w:pPr>
          </w:p>
        </w:tc>
      </w:tr>
      <w:bookmarkEnd w:id="6"/>
    </w:tbl>
    <w:p w:rsidR="008317F7" w:rsidRDefault="00986395" w:rsidP="008317F7">
      <w:pPr>
        <w:spacing w:after="160" w:line="259" w:lineRule="auto"/>
        <w:jc w:val="center"/>
        <w:rPr>
          <w:sz w:val="40"/>
          <w:szCs w:val="44"/>
          <w:lang w:bidi="ar-SY"/>
        </w:rPr>
      </w:pPr>
      <w:r>
        <w:rPr>
          <w:sz w:val="40"/>
          <w:szCs w:val="44"/>
          <w:rtl/>
          <w:lang w:bidi="ar-SY"/>
        </w:rPr>
        <w:br w:type="page"/>
      </w:r>
    </w:p>
    <w:p w:rsidR="00691535" w:rsidRDefault="00691535" w:rsidP="00F40E57">
      <w:pPr>
        <w:spacing w:after="160" w:line="259" w:lineRule="auto"/>
        <w:jc w:val="center"/>
        <w:rPr>
          <w:sz w:val="48"/>
          <w:szCs w:val="52"/>
          <w:rtl/>
          <w:lang w:bidi="ar-SY"/>
          <w14:glow w14:rad="63500">
            <w14:schemeClr w14:val="accent1">
              <w14:alpha w14:val="60000"/>
              <w14:satMod w14:val="175000"/>
            </w14:schemeClr>
          </w14:glow>
        </w:rPr>
      </w:pPr>
      <w:r w:rsidRPr="006016A3">
        <w:rPr>
          <w:rFonts w:hint="cs"/>
          <w:sz w:val="48"/>
          <w:szCs w:val="52"/>
          <w:rtl/>
          <w:lang w:bidi="ar-SY"/>
          <w14:glow w14:rad="63500">
            <w14:schemeClr w14:val="accent1">
              <w14:alpha w14:val="60000"/>
              <w14:satMod w14:val="175000"/>
            </w14:schemeClr>
          </w14:glow>
        </w:rPr>
        <w:lastRenderedPageBreak/>
        <w:t>المراجع</w:t>
      </w:r>
    </w:p>
    <w:p w:rsidR="00E113FA" w:rsidRPr="00E113FA" w:rsidRDefault="00E113FA">
      <w:pPr>
        <w:pStyle w:val="ListParagraph"/>
        <w:numPr>
          <w:ilvl w:val="0"/>
          <w:numId w:val="45"/>
        </w:numPr>
        <w:jc w:val="both"/>
        <w:rPr>
          <w:rFonts w:ascii="Sakkal Majalla" w:hAnsi="Sakkal Majalla" w:cs="Sakkal Majalla"/>
          <w:sz w:val="34"/>
          <w:szCs w:val="34"/>
        </w:rPr>
      </w:pPr>
      <w:r w:rsidRPr="00E113FA">
        <w:rPr>
          <w:rFonts w:ascii="Sakkal Majalla" w:hAnsi="Sakkal Majalla" w:cs="Sakkal Majalla"/>
          <w:sz w:val="34"/>
          <w:szCs w:val="34"/>
          <w:rtl/>
        </w:rPr>
        <w:t>"إدارة الحشود والجماهير في الأحداث الرياضية"، للدكتور محمد الشافعي، 2019، دار الكتاب العربي، القاهرة، مصر، الطبعة الأولى.</w:t>
      </w:r>
    </w:p>
    <w:p w:rsidR="00E113FA" w:rsidRPr="00E113FA" w:rsidRDefault="00E113FA">
      <w:pPr>
        <w:pStyle w:val="ListParagraph"/>
        <w:numPr>
          <w:ilvl w:val="0"/>
          <w:numId w:val="45"/>
        </w:numPr>
        <w:jc w:val="both"/>
        <w:rPr>
          <w:rFonts w:ascii="Sakkal Majalla" w:hAnsi="Sakkal Majalla" w:cs="Sakkal Majalla"/>
          <w:sz w:val="34"/>
          <w:szCs w:val="34"/>
        </w:rPr>
      </w:pPr>
      <w:r w:rsidRPr="00E113FA">
        <w:rPr>
          <w:rFonts w:ascii="Sakkal Majalla" w:hAnsi="Sakkal Majalla" w:cs="Sakkal Majalla"/>
          <w:sz w:val="34"/>
          <w:szCs w:val="34"/>
          <w:rtl/>
        </w:rPr>
        <w:t>"إدارة الحشود البشرية وضبط الأمن في المنشآت الحيوية"، للدكتور خالد الشهري، 2018، دار الأمير للنشر والتوزيع، الرياض، السعودية، الطبعة الأولى.</w:t>
      </w:r>
    </w:p>
    <w:p w:rsidR="00E113FA" w:rsidRPr="00E113FA" w:rsidRDefault="00E113FA">
      <w:pPr>
        <w:pStyle w:val="ListParagraph"/>
        <w:numPr>
          <w:ilvl w:val="0"/>
          <w:numId w:val="45"/>
        </w:numPr>
        <w:jc w:val="both"/>
        <w:rPr>
          <w:rFonts w:ascii="Sakkal Majalla" w:hAnsi="Sakkal Majalla" w:cs="Sakkal Majalla"/>
          <w:sz w:val="34"/>
          <w:szCs w:val="34"/>
        </w:rPr>
      </w:pPr>
      <w:r w:rsidRPr="00E113FA">
        <w:rPr>
          <w:rFonts w:ascii="Sakkal Majalla" w:hAnsi="Sakkal Majalla" w:cs="Sakkal Majalla"/>
          <w:sz w:val="34"/>
          <w:szCs w:val="34"/>
          <w:rtl/>
        </w:rPr>
        <w:t>"إدارة الحشود والجماهير"، للدكتور طارق البيك، 2017، دار الحضارة للنشر والتوزيع، بيروت، لبنان، الطبعة الأولى.</w:t>
      </w:r>
    </w:p>
    <w:p w:rsidR="00E113FA" w:rsidRPr="00E113FA" w:rsidRDefault="00E113FA">
      <w:pPr>
        <w:pStyle w:val="ListParagraph"/>
        <w:numPr>
          <w:ilvl w:val="0"/>
          <w:numId w:val="45"/>
        </w:numPr>
        <w:jc w:val="both"/>
        <w:rPr>
          <w:rFonts w:ascii="Sakkal Majalla" w:hAnsi="Sakkal Majalla" w:cs="Sakkal Majalla"/>
          <w:sz w:val="34"/>
          <w:szCs w:val="34"/>
        </w:rPr>
      </w:pPr>
      <w:r w:rsidRPr="00E113FA">
        <w:rPr>
          <w:rFonts w:ascii="Sakkal Majalla" w:hAnsi="Sakkal Majalla" w:cs="Sakkal Majalla"/>
          <w:sz w:val="34"/>
          <w:szCs w:val="34"/>
          <w:rtl/>
        </w:rPr>
        <w:t>"إدارة الحشود البشرية في المنشآت الرياضية"، للدكتور عبدالرحمن السميري، 2016، دار الريان للنشر، الدمام، السعودية، الطبعة الثانية.</w:t>
      </w:r>
    </w:p>
    <w:p w:rsidR="006016A3" w:rsidRPr="00E113FA" w:rsidRDefault="00E113FA">
      <w:pPr>
        <w:pStyle w:val="ListParagraph"/>
        <w:numPr>
          <w:ilvl w:val="0"/>
          <w:numId w:val="45"/>
        </w:numPr>
        <w:jc w:val="both"/>
        <w:rPr>
          <w:rFonts w:ascii="Sakkal Majalla" w:hAnsi="Sakkal Majalla" w:cs="Sakkal Majalla"/>
          <w:sz w:val="34"/>
          <w:szCs w:val="34"/>
          <w:rtl/>
        </w:rPr>
      </w:pPr>
      <w:r w:rsidRPr="00E113FA">
        <w:rPr>
          <w:rFonts w:ascii="Sakkal Majalla" w:hAnsi="Sakkal Majalla" w:cs="Sakkal Majalla"/>
          <w:sz w:val="34"/>
          <w:szCs w:val="34"/>
          <w:rtl/>
        </w:rPr>
        <w:t>"إدارة الحشود والجماهير في الأحداث الثقافية والفنية"، للدكتور سعد الحريري، 2015، دار الأفق العربي للنشر، دمشق، سوريا، الطبعة الأولى.</w:t>
      </w:r>
    </w:p>
    <w:p w:rsidR="008741E1" w:rsidRPr="00F40E57" w:rsidRDefault="00F40E57" w:rsidP="00F40E57">
      <w:pPr>
        <w:jc w:val="center"/>
        <w:rPr>
          <w:rFonts w:asciiTheme="majorBidi" w:hAnsiTheme="majorBidi" w:cstheme="majorBidi"/>
          <w:szCs w:val="28"/>
          <w:lang w:bidi="ar-SY"/>
        </w:rPr>
      </w:pPr>
      <w:r>
        <w:rPr>
          <w:rFonts w:asciiTheme="majorBidi" w:hAnsiTheme="majorBidi" w:cstheme="majorBidi"/>
          <w:noProof/>
          <w:szCs w:val="28"/>
          <w:rtl/>
        </w:rPr>
        <w:drawing>
          <wp:inline distT="0" distB="0" distL="0" distR="0" wp14:anchorId="11837655" wp14:editId="7B5F48A8">
            <wp:extent cx="3699074" cy="3356654"/>
            <wp:effectExtent l="0" t="0" r="0" b="0"/>
            <wp:docPr id="178" name="صورة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Editorial commision-rafiki.png"/>
                    <pic:cNvPicPr/>
                  </pic:nvPicPr>
                  <pic:blipFill rotWithShape="1">
                    <a:blip r:embed="rId128" cstate="print">
                      <a:extLst>
                        <a:ext uri="{28A0092B-C50C-407E-A947-70E740481C1C}">
                          <a14:useLocalDpi xmlns:a14="http://schemas.microsoft.com/office/drawing/2010/main" val="0"/>
                        </a:ext>
                      </a:extLst>
                    </a:blip>
                    <a:srcRect l="5716" t="9763" r="9255" b="13079"/>
                    <a:stretch/>
                  </pic:blipFill>
                  <pic:spPr bwMode="auto">
                    <a:xfrm>
                      <a:off x="0" y="0"/>
                      <a:ext cx="3702760" cy="3359999"/>
                    </a:xfrm>
                    <a:prstGeom prst="rect">
                      <a:avLst/>
                    </a:prstGeom>
                    <a:ln>
                      <a:noFill/>
                    </a:ln>
                    <a:extLst>
                      <a:ext uri="{53640926-AAD7-44D8-BBD7-CCE9431645EC}">
                        <a14:shadowObscured xmlns:a14="http://schemas.microsoft.com/office/drawing/2010/main"/>
                      </a:ext>
                    </a:extLst>
                  </pic:spPr>
                </pic:pic>
              </a:graphicData>
            </a:graphic>
          </wp:inline>
        </w:drawing>
      </w:r>
    </w:p>
    <w:sectPr w:rsidR="008741E1" w:rsidRPr="00F40E57" w:rsidSect="00E113FA">
      <w:pgSz w:w="11906" w:h="16838" w:code="9"/>
      <w:pgMar w:top="1440" w:right="1440" w:bottom="1440" w:left="1440" w:header="113" w:footer="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07E69" w:rsidRDefault="00B07E69" w:rsidP="00F53D08">
      <w:pPr>
        <w:spacing w:line="240" w:lineRule="auto"/>
      </w:pPr>
      <w:r>
        <w:separator/>
      </w:r>
    </w:p>
  </w:endnote>
  <w:endnote w:type="continuationSeparator" w:id="0">
    <w:p w:rsidR="00B07E69" w:rsidRDefault="00B07E69"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80002003" w:usb1="80002042" w:usb2="00000008" w:usb3="00000000" w:csb0="00000041" w:csb1="00000000"/>
  </w:font>
  <w:font w:name="Adobe Arabic">
    <w:panose1 w:val="02040503050201020203"/>
    <w:charset w:val="00"/>
    <w:family w:val="roman"/>
    <w:notTrueType/>
    <w:pitch w:val="variable"/>
    <w:sig w:usb0="8000202F" w:usb1="8000A04A" w:usb2="00000008" w:usb3="00000000" w:csb0="0000004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ubai">
    <w:altName w:val="Yakout Linotype Light"/>
    <w:charset w:val="00"/>
    <w:family w:val="swiss"/>
    <w:pitch w:val="variable"/>
    <w:sig w:usb0="00000000" w:usb1="80000000" w:usb2="00000008" w:usb3="00000000" w:csb0="00000041" w:csb1="00000000"/>
  </w:font>
  <w:font w:name="PT Bold Heading">
    <w:panose1 w:val="02010400000000000000"/>
    <w:charset w:val="B2"/>
    <w:family w:val="auto"/>
    <w:pitch w:val="variable"/>
    <w:sig w:usb0="00002001" w:usb1="80000000" w:usb2="00000008" w:usb3="00000000" w:csb0="00000040" w:csb1="00000000"/>
  </w:font>
  <w:font w:name="Open Sans">
    <w:altName w:val="Arial"/>
    <w:charset w:val="00"/>
    <w:family w:val="swiss"/>
    <w:pitch w:val="variable"/>
    <w:sig w:usb0="00000001" w:usb1="4000205B" w:usb2="00000028" w:usb3="00000000" w:csb0="0000019F" w:csb1="00000000"/>
  </w:font>
  <w:font w:name="Simplified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Pr="00BF1E10" w:rsidRDefault="00F9337C" w:rsidP="00F9337C">
    <w:pPr>
      <w:pStyle w:val="Footer"/>
      <w:tabs>
        <w:tab w:val="clear" w:pos="4680"/>
        <w:tab w:val="clear" w:pos="9360"/>
      </w:tabs>
      <w:bidi w:val="0"/>
      <w:ind w:left="720"/>
      <w:rPr>
        <w:color w:val="FFFFFF" w:themeColor="background1"/>
        <w:sz w:val="32"/>
        <w:szCs w:val="32"/>
      </w:rPr>
    </w:pPr>
    <w:r w:rsidRPr="00F9337C">
      <w:rPr>
        <w:color w:val="FFFFFF" w:themeColor="background1"/>
        <w:sz w:val="32"/>
        <w:szCs w:val="32"/>
        <w:rtl/>
      </w:rPr>
      <mc:AlternateContent>
        <mc:Choice Requires="wps">
          <w:drawing>
            <wp:anchor distT="0" distB="0" distL="114300" distR="114300" simplePos="0" relativeHeight="251845631" behindDoc="0" locked="0" layoutInCell="1" allowOverlap="1" wp14:anchorId="78AE4A7B" wp14:editId="516C3C81">
              <wp:simplePos x="0" y="0"/>
              <wp:positionH relativeFrom="column">
                <wp:posOffset>5041900</wp:posOffset>
              </wp:positionH>
              <wp:positionV relativeFrom="paragraph">
                <wp:posOffset>635</wp:posOffset>
              </wp:positionV>
              <wp:extent cx="1562100"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9337C" w:rsidRPr="009F0BE2" w:rsidRDefault="00F9337C" w:rsidP="00F9337C">
                          <w:pPr>
                            <w:jc w:val="center"/>
                            <w:rPr>
                              <w:rFonts w:ascii="Sakkal Majalla" w:hAnsi="Sakkal Majalla"/>
                              <w:b/>
                              <w:bCs/>
                              <w:color w:val="A8D08D" w:themeColor="accent6" w:themeTint="99"/>
                              <w:sz w:val="20"/>
                              <w:szCs w:val="24"/>
                              <w:lang w:bidi="ar-JO"/>
                            </w:rPr>
                          </w:pPr>
                          <w:r w:rsidRPr="009F0BE2">
                            <w:rPr>
                              <w:rFonts w:ascii="Sakkal Majalla" w:hAnsi="Sakkal Majalla"/>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3" o:spid="_x0000_s3024" type="#_x0000_t202" style="position:absolute;left:0;text-align:left;margin-left:397pt;margin-top:.05pt;width:123pt;height:24pt;z-index:2518456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" filled="f" stroked="f" strokeweight=".5pt">
              <v:textbox>
                <w:txbxContent>
                  <w:p w:rsidR="00F9337C" w:rsidRPr="009F0BE2" w:rsidRDefault="00F9337C" w:rsidP="00F9337C">
                    <w:pPr>
                      <w:jc w:val="center"/>
                      <w:rPr>
                        <w:rFonts w:ascii="Sakkal Majalla" w:hAnsi="Sakkal Majalla"/>
                        <w:b/>
                        <w:bCs/>
                        <w:color w:val="A8D08D" w:themeColor="accent6" w:themeTint="99"/>
                        <w:sz w:val="20"/>
                        <w:szCs w:val="24"/>
                        <w:lang w:bidi="ar-JO"/>
                      </w:rPr>
                    </w:pPr>
                    <w:r w:rsidRPr="009F0BE2">
                      <w:rPr>
                        <w:rFonts w:ascii="Sakkal Majalla" w:hAnsi="Sakkal Majalla"/>
                        <w:b/>
                        <w:bCs/>
                        <w:color w:val="A8D08D" w:themeColor="accent6" w:themeTint="99"/>
                        <w:sz w:val="20"/>
                        <w:szCs w:val="24"/>
                        <w:rtl/>
                        <w:lang w:bidi="ar-JO"/>
                      </w:rPr>
                      <w:t>مركز أبحاث الدولية للتدريب</w:t>
                    </w:r>
                  </w:p>
                </w:txbxContent>
              </v:textbox>
            </v:shape>
          </w:pict>
        </mc:Fallback>
      </mc:AlternateContent>
    </w:r>
    <w:r w:rsidRPr="00F9337C">
      <w:rPr>
        <w:color w:val="FFFFFF" w:themeColor="background1"/>
        <w:sz w:val="32"/>
        <w:szCs w:val="32"/>
        <w:rtl/>
      </w:rPr>
      <mc:AlternateContent>
        <mc:Choice Requires="wps">
          <w:drawing>
            <wp:anchor distT="0" distB="0" distL="114300" distR="114300" simplePos="0" relativeHeight="251846655" behindDoc="0" locked="0" layoutInCell="1" allowOverlap="1" wp14:anchorId="7BAB3A3B" wp14:editId="72E5E5D0">
              <wp:simplePos x="0" y="0"/>
              <wp:positionH relativeFrom="column">
                <wp:posOffset>5086350</wp:posOffset>
              </wp:positionH>
              <wp:positionV relativeFrom="paragraph">
                <wp:posOffset>210185</wp:posOffset>
              </wp:positionV>
              <wp:extent cx="1419225" cy="304800"/>
              <wp:effectExtent l="0" t="0" r="0" b="0"/>
              <wp:wrapNone/>
              <wp:docPr id="2" name="مستطيل 2"/>
              <wp:cNvGraphicFramePr/>
              <a:graphic xmlns:a="http://schemas.openxmlformats.org/drawingml/2006/main">
                <a:graphicData uri="http://schemas.microsoft.com/office/word/2010/wordprocessingShape">
                  <wps:wsp>
                    <wps:cNvSpPr/>
                    <wps:spPr>
                      <a:xfrm>
                        <a:off x="0" y="0"/>
                        <a:ext cx="141922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F9337C" w:rsidRPr="00F9337C" w:rsidRDefault="00F9337C" w:rsidP="00F9337C">
                          <w:pPr>
                            <w:bidi w:val="0"/>
                            <w:spacing w:line="240" w:lineRule="auto"/>
                            <w:rPr>
                              <w:rFonts w:ascii="Sakkal Majalla" w:hAnsi="Sakkal Majalla"/>
                              <w:color w:val="538135" w:themeColor="accent6" w:themeShade="BF"/>
                              <w:sz w:val="24"/>
                              <w:szCs w:val="32"/>
                            </w:rPr>
                          </w:pPr>
                          <w:r w:rsidRPr="00F9337C">
                            <w:rPr>
                              <w:rFonts w:ascii="Sakkal Majalla" w:hAnsi="Sakkal Majalla"/>
                              <w:color w:val="538135" w:themeColor="accent6" w:themeShade="BF"/>
                              <w:sz w:val="24"/>
                              <w:szCs w:val="32"/>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3025" style="position:absolute;left:0;text-align:left;margin-left:400.5pt;margin-top:16.55pt;width:111.75pt;height:24pt;z-index:2518466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" filled="f" stroked="f" strokeweight="1pt">
              <v:textbox>
                <w:txbxContent>
                  <w:p w:rsidR="00F9337C" w:rsidRPr="00F9337C" w:rsidRDefault="00F9337C" w:rsidP="00F9337C">
                    <w:pPr>
                      <w:bidi w:val="0"/>
                      <w:spacing w:line="240" w:lineRule="auto"/>
                      <w:rPr>
                        <w:rFonts w:ascii="Sakkal Majalla" w:hAnsi="Sakkal Majalla"/>
                        <w:color w:val="538135" w:themeColor="accent6" w:themeShade="BF"/>
                        <w:sz w:val="24"/>
                        <w:szCs w:val="32"/>
                      </w:rPr>
                    </w:pPr>
                    <w:r w:rsidRPr="00F9337C">
                      <w:rPr>
                        <w:rFonts w:ascii="Sakkal Majalla" w:hAnsi="Sakkal Majalla"/>
                        <w:color w:val="538135" w:themeColor="accent6" w:themeShade="BF"/>
                        <w:sz w:val="24"/>
                        <w:szCs w:val="32"/>
                      </w:rPr>
                      <w:t>www.dawliatraining.com</w:t>
                    </w:r>
                  </w:p>
                </w:txbxContent>
              </v:textbox>
            </v:rect>
          </w:pict>
        </mc:Fallback>
      </mc:AlternateContent>
    </w:r>
    <w:r w:rsidR="005E14CE" w:rsidRPr="008F10A6">
      <w:rPr>
        <w:noProof/>
        <w:color w:val="FFFFFF" w:themeColor="background1"/>
        <w:sz w:val="40"/>
        <w:szCs w:val="40"/>
      </w:rPr>
      <mc:AlternateContent>
        <mc:Choice Requires="wpg">
          <w:drawing>
            <wp:anchor distT="0" distB="0" distL="114300" distR="114300" simplePos="0" relativeHeight="251831295" behindDoc="1" locked="0" layoutInCell="1" allowOverlap="1" wp14:anchorId="014A6ECE" wp14:editId="1F8991E8">
              <wp:simplePos x="0" y="0"/>
              <wp:positionH relativeFrom="page">
                <wp:posOffset>4385945</wp:posOffset>
              </wp:positionH>
              <wp:positionV relativeFrom="paragraph">
                <wp:posOffset>-853960</wp:posOffset>
              </wp:positionV>
              <wp:extent cx="3152140" cy="1451610"/>
              <wp:effectExtent l="38100" t="19050" r="10160" b="15240"/>
              <wp:wrapNone/>
              <wp:docPr id="769888" name="مجموعة 23"/>
              <wp:cNvGraphicFramePr/>
              <a:graphic xmlns:a="http://schemas.openxmlformats.org/drawingml/2006/main">
                <a:graphicData uri="http://schemas.microsoft.com/office/word/2010/wordprocessingGroup">
                  <wpg:wgp>
                    <wpg:cNvGrpSpPr/>
                    <wpg:grpSpPr>
                      <a:xfrm>
                        <a:off x="0" y="0"/>
                        <a:ext cx="3152140" cy="1451610"/>
                        <a:chOff x="0" y="0"/>
                        <a:chExt cx="3152140" cy="1451756"/>
                      </a:xfrm>
                    </wpg:grpSpPr>
                    <wps:wsp>
                      <wps:cNvPr id="769889" name="شكل حر 769889"/>
                      <wps:cNvSpPr/>
                      <wps:spPr>
                        <a:xfrm rot="16200000" flipH="1">
                          <a:off x="1135665" y="-366848"/>
                          <a:ext cx="677401" cy="2948731"/>
                        </a:xfrm>
                        <a:custGeom>
                          <a:avLst/>
                          <a:gdLst>
                            <a:gd name="connsiteX0" fmla="*/ 0 w 506198"/>
                            <a:gd name="connsiteY0" fmla="*/ 1073701 h 2657943"/>
                            <a:gd name="connsiteX1" fmla="*/ 0 w 506198"/>
                            <a:gd name="connsiteY1" fmla="*/ 2657943 h 2657943"/>
                            <a:gd name="connsiteX2" fmla="*/ 506198 w 506198"/>
                            <a:gd name="connsiteY2" fmla="*/ 1584241 h 2657943"/>
                            <a:gd name="connsiteX3" fmla="*/ 506198 w 506198"/>
                            <a:gd name="connsiteY3" fmla="*/ 0 h 2657943"/>
                            <a:gd name="connsiteX4" fmla="*/ 0 w 506198"/>
                            <a:gd name="connsiteY4" fmla="*/ 1073701 h 26579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06198" h="2657943">
                              <a:moveTo>
                                <a:pt x="0" y="1073701"/>
                              </a:moveTo>
                              <a:lnTo>
                                <a:pt x="0" y="2657943"/>
                              </a:lnTo>
                              <a:lnTo>
                                <a:pt x="506198" y="1584241"/>
                              </a:lnTo>
                              <a:lnTo>
                                <a:pt x="506198" y="0"/>
                              </a:lnTo>
                              <a:lnTo>
                                <a:pt x="0" y="1073701"/>
                              </a:lnTo>
                              <a:close/>
                            </a:path>
                          </a:pathLst>
                        </a:custGeom>
                        <a:solidFill>
                          <a:srgbClr val="083754"/>
                        </a:solidFill>
                        <a:ln>
                          <a:solidFill>
                            <a:srgbClr val="083754"/>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9891" name="شكل حر 769891"/>
                      <wps:cNvSpPr/>
                      <wps:spPr>
                        <a:xfrm rot="16200000" flipH="1">
                          <a:off x="1149852" y="-550532"/>
                          <a:ext cx="1451756" cy="2552820"/>
                        </a:xfrm>
                        <a:custGeom>
                          <a:avLst/>
                          <a:gdLst>
                            <a:gd name="connsiteX0" fmla="*/ 0 w 1084845"/>
                            <a:gd name="connsiteY0" fmla="*/ 2301075 h 2301075"/>
                            <a:gd name="connsiteX1" fmla="*/ 1084845 w 1084845"/>
                            <a:gd name="connsiteY1" fmla="*/ 2301075 h 2301075"/>
                            <a:gd name="connsiteX2" fmla="*/ 1084845 w 1084845"/>
                            <a:gd name="connsiteY2" fmla="*/ 0 h 2301075"/>
                            <a:gd name="connsiteX3" fmla="*/ 0 w 1084845"/>
                            <a:gd name="connsiteY3" fmla="*/ 2301075 h 2301075"/>
                          </a:gdLst>
                          <a:ahLst/>
                          <a:cxnLst>
                            <a:cxn ang="0">
                              <a:pos x="connsiteX0" y="connsiteY0"/>
                            </a:cxn>
                            <a:cxn ang="0">
                              <a:pos x="connsiteX1" y="connsiteY1"/>
                            </a:cxn>
                            <a:cxn ang="0">
                              <a:pos x="connsiteX2" y="connsiteY2"/>
                            </a:cxn>
                            <a:cxn ang="0">
                              <a:pos x="connsiteX3" y="connsiteY3"/>
                            </a:cxn>
                          </a:cxnLst>
                          <a:rect l="l" t="t" r="r" b="b"/>
                          <a:pathLst>
                            <a:path w="1084845" h="2301075">
                              <a:moveTo>
                                <a:pt x="0" y="2301075"/>
                              </a:moveTo>
                              <a:lnTo>
                                <a:pt x="1084845" y="2301075"/>
                              </a:lnTo>
                              <a:lnTo>
                                <a:pt x="1084845" y="0"/>
                              </a:lnTo>
                              <a:lnTo>
                                <a:pt x="0" y="2301075"/>
                              </a:lnTo>
                              <a:close/>
                            </a:path>
                          </a:pathLst>
                        </a:custGeom>
                        <a:solidFill>
                          <a:srgbClr val="256D85"/>
                        </a:solidFill>
                        <a:ln>
                          <a:solidFill>
                            <a:srgbClr val="256D85"/>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9892" name="شكل حر 769892"/>
                      <wps:cNvSpPr/>
                      <wps:spPr>
                        <a:xfrm rot="16200000" flipH="1">
                          <a:off x="1841027" y="140643"/>
                          <a:ext cx="950621" cy="1671605"/>
                        </a:xfrm>
                        <a:custGeom>
                          <a:avLst/>
                          <a:gdLst>
                            <a:gd name="connsiteX0" fmla="*/ 0 w 710364"/>
                            <a:gd name="connsiteY0" fmla="*/ 1506760 h 1506760"/>
                            <a:gd name="connsiteX1" fmla="*/ 710364 w 710364"/>
                            <a:gd name="connsiteY1" fmla="*/ 1506760 h 1506760"/>
                            <a:gd name="connsiteX2" fmla="*/ 710364 w 710364"/>
                            <a:gd name="connsiteY2" fmla="*/ 0 h 1506760"/>
                            <a:gd name="connsiteX3" fmla="*/ 0 w 710364"/>
                            <a:gd name="connsiteY3" fmla="*/ 1506760 h 1506760"/>
                          </a:gdLst>
                          <a:ahLst/>
                          <a:cxnLst>
                            <a:cxn ang="0">
                              <a:pos x="connsiteX0" y="connsiteY0"/>
                            </a:cxn>
                            <a:cxn ang="0">
                              <a:pos x="connsiteX1" y="connsiteY1"/>
                            </a:cxn>
                            <a:cxn ang="0">
                              <a:pos x="connsiteX2" y="connsiteY2"/>
                            </a:cxn>
                            <a:cxn ang="0">
                              <a:pos x="connsiteX3" y="connsiteY3"/>
                            </a:cxn>
                          </a:cxnLst>
                          <a:rect l="l" t="t" r="r" b="b"/>
                          <a:pathLst>
                            <a:path w="710364" h="1506760">
                              <a:moveTo>
                                <a:pt x="0" y="1506760"/>
                              </a:moveTo>
                              <a:lnTo>
                                <a:pt x="710364" y="1506760"/>
                              </a:lnTo>
                              <a:lnTo>
                                <a:pt x="710364" y="0"/>
                              </a:lnTo>
                              <a:lnTo>
                                <a:pt x="0" y="1506760"/>
                              </a:lnTo>
                              <a:close/>
                            </a:path>
                          </a:pathLst>
                        </a:custGeom>
                        <a:solidFill>
                          <a:srgbClr val="47B5FF"/>
                        </a:solidFill>
                        <a:ln>
                          <a:solidFill>
                            <a:srgbClr val="47B5FF"/>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A4AD10D" id="مجموعة 23" o:spid="_x0000_s1026" style="position:absolute;left:0;text-align:left;margin-left:345.35pt;margin-top:-67.25pt;width:248.2pt;height:114.3pt;z-index:-251485185;mso-position-horizontal-relative:page" coordsize="31521,145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">
              <v:shape id="شكل حر 769889" o:spid="_x0000_s1027" style="position:absolute;left:11357;top:-3669;width:6774;height:29487;rotation:90;flip:x;visibility:visible;mso-wrap-style:square;v-text-anchor:middle" coordsize="506198,2657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" path="m,1073701l,2657943,506198,1584241,506198,,,1073701xe" fillcolor="#083754" strokecolor="#083754" strokeweight="1pt">
                <v:stroke joinstyle="miter"/>
                <v:path arrowok="t" o:connecttype="custom" o:connectlocs="0,1191168;0,2948731;677401,1757562;677401,0;0,1191168" o:connectangles="0,0,0,0,0"/>
              </v:shape>
              <v:shape id="شكل حر 769891" o:spid="_x0000_s1028" style="position:absolute;left:11498;top:-5505;width:14517;height:25528;rotation:90;flip:x;visibility:visible;mso-wrap-style:square;v-text-anchor:middle" coordsize="1084845,2301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" path="m,2301075r1084845,l1084845,,,2301075xe" fillcolor="#256d85" strokecolor="#256d85" strokeweight="1pt">
                <v:stroke joinstyle="miter"/>
                <v:path arrowok="t" o:connecttype="custom" o:connectlocs="0,2552820;1451756,2552820;1451756,0;0,2552820" o:connectangles="0,0,0,0"/>
              </v:shape>
              <v:shape id="شكل حر 769892" o:spid="_x0000_s1029" style="position:absolute;left:18410;top:1406;width:9506;height:16716;rotation:90;flip:x;visibility:visible;mso-wrap-style:square;v-text-anchor:middle" coordsize="710364,1506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" path="m,1506760r710364,l710364,,,1506760xe" fillcolor="#47b5ff" strokecolor="#47b5ff" strokeweight="1pt">
                <v:stroke joinstyle="miter"/>
                <v:path arrowok="t" o:connecttype="custom" o:connectlocs="0,1671605;950621,1671605;950621,0;0,1671605" o:connectangles="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sz w:val="32"/>
          <w:szCs w:val="32"/>
        </w:rPr>
      </w:sdtEndPr>
      <w:sdtContent>
        <w:r w:rsidR="005E14CE" w:rsidRPr="00BF1E10">
          <w:rPr>
            <w:color w:val="FFFFFF" w:themeColor="background1"/>
            <w:sz w:val="32"/>
            <w:szCs w:val="32"/>
          </w:rPr>
          <w:fldChar w:fldCharType="begin"/>
        </w:r>
        <w:r w:rsidR="005E14CE" w:rsidRPr="00BF1E10">
          <w:rPr>
            <w:color w:val="FFFFFF" w:themeColor="background1"/>
            <w:sz w:val="32"/>
            <w:szCs w:val="32"/>
          </w:rPr>
          <w:instrText>PAGE   \* MERGEFORMAT</w:instrText>
        </w:r>
        <w:r w:rsidR="005E14CE" w:rsidRPr="00BF1E10">
          <w:rPr>
            <w:color w:val="FFFFFF" w:themeColor="background1"/>
            <w:sz w:val="32"/>
            <w:szCs w:val="32"/>
          </w:rPr>
          <w:fldChar w:fldCharType="separate"/>
        </w:r>
        <w:r w:rsidRPr="00F9337C">
          <w:rPr>
            <w:noProof/>
            <w:color w:val="FFFFFF" w:themeColor="background1"/>
            <w:sz w:val="32"/>
            <w:szCs w:val="32"/>
            <w:lang w:val="ar-SA"/>
          </w:rPr>
          <w:t>81</w:t>
        </w:r>
        <w:r w:rsidR="005E14CE" w:rsidRPr="00BF1E10">
          <w:rPr>
            <w:color w:val="FFFFFF" w:themeColor="background1"/>
            <w:sz w:val="32"/>
            <w:szCs w:val="32"/>
          </w:rPr>
          <w:fldChar w:fldCharType="end"/>
        </w:r>
      </w:sdtContent>
    </w:sdt>
  </w:p>
  <w:p w:rsidR="005E14CE" w:rsidRDefault="00F9337C">
    <w:pPr>
      <w:pStyle w:val="Footer"/>
      <w:rPr>
        <w:rFonts w:hint="cs"/>
        <w:lang w:bidi="ar-JO"/>
      </w:rPr>
    </w:pPr>
    <w:r>
      <w:rPr>
        <w:rFonts w:ascii="Sakkal Majalla" w:hAnsi="Sakkal Majalla"/>
        <w:b/>
        <w:bCs/>
        <w:noProof/>
        <w:color w:val="002060"/>
        <w:sz w:val="34"/>
        <w:rtl/>
      </w:rPr>
      <mc:AlternateContent>
        <mc:Choice Requires="wps">
          <w:drawing>
            <wp:anchor distT="0" distB="0" distL="114300" distR="114300" simplePos="0" relativeHeight="251843583" behindDoc="0" locked="0" layoutInCell="1" allowOverlap="1" wp14:anchorId="7BAF262E" wp14:editId="0958A132">
              <wp:simplePos x="0" y="0"/>
              <wp:positionH relativeFrom="column">
                <wp:posOffset>739775</wp:posOffset>
              </wp:positionH>
              <wp:positionV relativeFrom="paragraph">
                <wp:posOffset>121920</wp:posOffset>
              </wp:positionV>
              <wp:extent cx="2374265" cy="1402715"/>
              <wp:effectExtent l="0" t="0" r="0" b="0"/>
              <wp:wrapNone/>
              <wp:docPr id="7"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9337C" w:rsidRPr="00DC31A5" w:rsidRDefault="00F9337C" w:rsidP="00F9337C">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F9337C" w:rsidRPr="00DC31A5" w:rsidRDefault="00F9337C" w:rsidP="00F9337C">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rsidR="00F9337C" w:rsidRPr="00DC31A5" w:rsidRDefault="00F9337C" w:rsidP="00F9337C">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F9337C" w:rsidRPr="00DC31A5" w:rsidRDefault="00F9337C" w:rsidP="00F9337C">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F9337C" w:rsidRDefault="00F9337C" w:rsidP="00F9337C">
                          <w:pPr>
                            <w:spacing w:line="240" w:lineRule="auto"/>
                            <w:jc w:val="center"/>
                            <w:rPr>
                              <w:rFonts w:ascii="Sakkal Majalla" w:hAnsi="Sakkal Majalla"/>
                              <w:b/>
                              <w:bCs/>
                              <w:rtl/>
                            </w:rPr>
                          </w:pPr>
                          <w:r w:rsidRPr="00DC31A5">
                            <w:rPr>
                              <w:rFonts w:ascii="Sakkal Majalla" w:hAnsi="Sakkal Majalla"/>
                              <w:b/>
                              <w:bCs/>
                            </w:rPr>
                            <w:t>00962779222666</w:t>
                          </w:r>
                        </w:p>
                        <w:p w:rsidR="00F9337C" w:rsidRPr="00DC31A5" w:rsidRDefault="00F9337C" w:rsidP="00F9337C">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3026" style="position:absolute;left:0;text-align:left;margin-left:58.25pt;margin-top:9.6pt;width:186.95pt;height:110.45pt;z-index:2518435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" filled="f" stroked="f" strokeweight="1pt">
              <v:textbox>
                <w:txbxContent>
                  <w:p w:rsidR="00F9337C" w:rsidRPr="00DC31A5" w:rsidRDefault="00F9337C" w:rsidP="00F9337C">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F9337C" w:rsidRPr="00DC31A5" w:rsidRDefault="00F9337C" w:rsidP="00F9337C">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rsidR="00F9337C" w:rsidRPr="00DC31A5" w:rsidRDefault="00F9337C" w:rsidP="00F9337C">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F9337C" w:rsidRPr="00DC31A5" w:rsidRDefault="00F9337C" w:rsidP="00F9337C">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F9337C" w:rsidRDefault="00F9337C" w:rsidP="00F9337C">
                    <w:pPr>
                      <w:spacing w:line="240" w:lineRule="auto"/>
                      <w:jc w:val="center"/>
                      <w:rPr>
                        <w:rFonts w:ascii="Sakkal Majalla" w:hAnsi="Sakkal Majalla"/>
                        <w:b/>
                        <w:bCs/>
                        <w:rtl/>
                      </w:rPr>
                    </w:pPr>
                    <w:r w:rsidRPr="00DC31A5">
                      <w:rPr>
                        <w:rFonts w:ascii="Sakkal Majalla" w:hAnsi="Sakkal Majalla"/>
                        <w:b/>
                        <w:bCs/>
                      </w:rPr>
                      <w:t>00962779222666</w:t>
                    </w:r>
                  </w:p>
                  <w:p w:rsidR="00F9337C" w:rsidRPr="00DC31A5" w:rsidRDefault="00F9337C" w:rsidP="00F9337C">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E" w:rsidRDefault="000D082E">
    <w:pPr>
      <w:pStyle w:val="Footer"/>
    </w:pPr>
    <w:r w:rsidRPr="000B753D">
      <w:rPr>
        <w:noProof/>
      </w:rPr>
      <mc:AlternateContent>
        <mc:Choice Requires="wpg">
          <w:drawing>
            <wp:anchor distT="0" distB="0" distL="114300" distR="114300" simplePos="0" relativeHeight="251839487" behindDoc="0" locked="0" layoutInCell="1" allowOverlap="1" wp14:anchorId="1D24005C" wp14:editId="092E9B3F">
              <wp:simplePos x="0" y="0"/>
              <wp:positionH relativeFrom="page">
                <wp:posOffset>-36122</wp:posOffset>
              </wp:positionH>
              <wp:positionV relativeFrom="paragraph">
                <wp:posOffset>0</wp:posOffset>
              </wp:positionV>
              <wp:extent cx="9688195" cy="273050"/>
              <wp:effectExtent l="0" t="0" r="27305" b="12700"/>
              <wp:wrapNone/>
              <wp:docPr id="2069631300" name="مجموعة 14"/>
              <wp:cNvGraphicFramePr/>
              <a:graphic xmlns:a="http://schemas.openxmlformats.org/drawingml/2006/main">
                <a:graphicData uri="http://schemas.microsoft.com/office/word/2010/wordprocessingGroup">
                  <wpg:wgp>
                    <wpg:cNvGrpSpPr/>
                    <wpg:grpSpPr>
                      <a:xfrm>
                        <a:off x="0" y="0"/>
                        <a:ext cx="9688195" cy="273050"/>
                        <a:chOff x="0" y="0"/>
                        <a:chExt cx="9688670" cy="1682066"/>
                      </a:xfrm>
                      <a:effectLst/>
                    </wpg:grpSpPr>
                    <wps:wsp>
                      <wps:cNvPr id="193109428" name="مستطيل 193109428"/>
                      <wps:cNvSpPr/>
                      <wps:spPr>
                        <a:xfrm rot="5400000">
                          <a:off x="5415616" y="-2720543"/>
                          <a:ext cx="1528448" cy="7017660"/>
                        </a:xfrm>
                        <a:prstGeom prst="rect">
                          <a:avLst/>
                        </a:prstGeom>
                        <a:solidFill>
                          <a:srgbClr val="47B5FF"/>
                        </a:solidFill>
                        <a:ln>
                          <a:solidFill>
                            <a:srgbClr val="47B5FF"/>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39889883" name="مستطيل 1039889883"/>
                      <wps:cNvSpPr/>
                      <wps:spPr>
                        <a:xfrm rot="5400000">
                          <a:off x="1991371" y="-1991371"/>
                          <a:ext cx="1682066" cy="5664808"/>
                        </a:xfrm>
                        <a:prstGeom prst="rect">
                          <a:avLst/>
                        </a:prstGeom>
                        <a:solidFill>
                          <a:srgbClr val="083754"/>
                        </a:solidFill>
                        <a:ln>
                          <a:solidFill>
                            <a:srgbClr val="083754"/>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5B40568" id="مجموعة 14" o:spid="_x0000_s1026" style="position:absolute;left:0;text-align:left;margin-left:-2.85pt;margin-top:0;width:762.85pt;height:21.5pt;z-index:251839487;mso-position-horizontal-relative:page" coordsize="96886,16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">
              <v:rect id="مستطيل 193109428" o:spid="_x0000_s1027" style="position:absolute;left:54155;top:-27205;width:15285;height:7017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" fillcolor="#47b5ff" strokecolor="#47b5ff" strokeweight="1pt"/>
              <v:rect id="مستطيل 1039889883" o:spid="_x0000_s1028" style="position:absolute;left:19914;top:-19914;width:16820;height:566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" fillcolor="#083754" strokecolor="#083754" strokeweight="1pt"/>
              <w10:wrap anchorx="page"/>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07E69" w:rsidRDefault="00B07E69" w:rsidP="00F53D08">
      <w:pPr>
        <w:spacing w:line="240" w:lineRule="auto"/>
      </w:pPr>
      <w:r>
        <w:separator/>
      </w:r>
    </w:p>
  </w:footnote>
  <w:footnote w:type="continuationSeparator" w:id="0">
    <w:p w:rsidR="00B07E69" w:rsidRDefault="00B07E69" w:rsidP="00F53D0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Default="005E14CE">
    <w:pPr>
      <w:pStyle w:val="Header"/>
    </w:pPr>
    <w:r>
      <w:rPr>
        <w:noProof/>
      </w:rPr>
      <mc:AlternateContent>
        <mc:Choice Requires="wps">
          <w:drawing>
            <wp:anchor distT="0" distB="0" distL="114300" distR="114300" simplePos="0" relativeHeight="251686912" behindDoc="0" locked="0" layoutInCell="1" allowOverlap="1" wp14:anchorId="1A594E48" wp14:editId="6F1CDC3F">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Pr="00715D92" w:rsidRDefault="005E14CE" w:rsidP="00E07133">
    <w:pPr>
      <w:pStyle w:val="Header"/>
      <w:tabs>
        <w:tab w:val="clear" w:pos="4680"/>
        <w:tab w:val="clear" w:pos="9360"/>
        <w:tab w:val="left" w:pos="1925"/>
      </w:tabs>
      <w:rPr>
        <w:rFonts w:ascii="Dubai" w:hAnsi="Dubai" w:cs="Dubai"/>
        <w:color w:val="FF0000"/>
        <w:sz w:val="32"/>
        <w:rtl/>
        <w:lang w:bidi="ar-EG"/>
      </w:rPr>
    </w:pPr>
    <w:r w:rsidRPr="000B753D">
      <w:rPr>
        <w:rFonts w:ascii="Dubai" w:hAnsi="Dubai" w:cs="Dubai"/>
        <w:noProof/>
        <w:color w:val="FFFFFF" w:themeColor="background1"/>
        <w:sz w:val="34"/>
      </w:rPr>
      <mc:AlternateContent>
        <mc:Choice Requires="wpg">
          <w:drawing>
            <wp:anchor distT="0" distB="0" distL="114300" distR="114300" simplePos="0" relativeHeight="251829247" behindDoc="0" locked="0" layoutInCell="1" allowOverlap="1" wp14:anchorId="50C5F8F9" wp14:editId="55ED3F86">
              <wp:simplePos x="0" y="0"/>
              <wp:positionH relativeFrom="column">
                <wp:posOffset>-900430</wp:posOffset>
              </wp:positionH>
              <wp:positionV relativeFrom="paragraph">
                <wp:posOffset>-60798</wp:posOffset>
              </wp:positionV>
              <wp:extent cx="7847330" cy="683895"/>
              <wp:effectExtent l="0" t="0" r="20320" b="20955"/>
              <wp:wrapNone/>
              <wp:docPr id="769905" name="مجموعة 17"/>
              <wp:cNvGraphicFramePr/>
              <a:graphic xmlns:a="http://schemas.openxmlformats.org/drawingml/2006/main">
                <a:graphicData uri="http://schemas.microsoft.com/office/word/2010/wordprocessingGroup">
                  <wpg:wgp>
                    <wpg:cNvGrpSpPr/>
                    <wpg:grpSpPr>
                      <a:xfrm>
                        <a:off x="0" y="0"/>
                        <a:ext cx="7847330" cy="683895"/>
                        <a:chOff x="0" y="0"/>
                        <a:chExt cx="7847330" cy="683895"/>
                      </a:xfrm>
                    </wpg:grpSpPr>
                    <wps:wsp>
                      <wps:cNvPr id="769906" name="شكل حر 769906"/>
                      <wps:cNvSpPr/>
                      <wps:spPr>
                        <a:xfrm>
                          <a:off x="1"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14CE" w:rsidRPr="00E113FA" w:rsidRDefault="00E113FA" w:rsidP="00E113FA">
                            <w:pPr>
                              <w:spacing w:after="240" w:line="240" w:lineRule="auto"/>
                              <w:jc w:val="center"/>
                              <w:rPr>
                                <w:rFonts w:ascii="Adobe Arabic" w:hAnsi="Adobe Arabic" w:cs="Adobe Arabic"/>
                                <w:color w:val="002060"/>
                                <w:sz w:val="40"/>
                                <w:szCs w:val="40"/>
                                <w:rtl/>
                              </w:rPr>
                            </w:pPr>
                            <w:r w:rsidRPr="00E113FA">
                              <w:rPr>
                                <w:rFonts w:ascii="Sakkal Majalla" w:eastAsia="Calibri" w:hAnsi="Sakkal Majalla" w:hint="cs"/>
                                <w:color w:val="FFFFFF"/>
                                <w:kern w:val="24"/>
                                <w:sz w:val="36"/>
                                <w:szCs w:val="36"/>
                                <w:rtl/>
                                <w:lang w:val="en-AU" w:bidi="ar-SY"/>
                              </w:rPr>
                              <w:t>إدارة الحشود "الجماهير"</w:t>
                            </w:r>
                            <w:r w:rsidR="00BF1E10">
                              <w:rPr>
                                <w:rFonts w:ascii="Adobe Arabic" w:hAnsi="Adobe Arabic" w:cs="Adobe Arabic" w:hint="cs"/>
                                <w:color w:val="002060"/>
                                <w:sz w:val="40"/>
                                <w:szCs w:val="40"/>
                                <w:rtl/>
                              </w:rPr>
                              <w:t xml:space="preserve">  </w:t>
                            </w:r>
                            <w:r w:rsidR="00BF1E10" w:rsidRPr="00BF1E10">
                              <w:rPr>
                                <w:rFonts w:ascii="Adobe Arabic" w:hAnsi="Adobe Arabic" w:cs="Adobe Arabic" w:hint="cs"/>
                                <w:color w:val="FFFFFF" w:themeColor="background1"/>
                                <w:sz w:val="40"/>
                                <w:szCs w:val="40"/>
                                <w:rtl/>
                              </w:rPr>
                              <w:t>-</w:t>
                            </w:r>
                            <w:r w:rsidR="00935C0E" w:rsidRPr="00BF1E10">
                              <w:rPr>
                                <w:rFonts w:ascii="Sakkal Majalla" w:eastAsia="Calibri" w:hAnsi="Sakkal Majalla"/>
                                <w:color w:val="FFFFFF" w:themeColor="background1"/>
                                <w:kern w:val="24"/>
                                <w:sz w:val="36"/>
                                <w:szCs w:val="36"/>
                                <w:rtl/>
                                <w:lang w:val="en-AU" w:bidi="ar-SY"/>
                              </w:rPr>
                              <w:t xml:space="preserve"> </w:t>
                            </w:r>
                            <w:r w:rsidR="00935C0E" w:rsidRPr="00935C0E">
                              <w:rPr>
                                <w:rFonts w:ascii="Sakkal Majalla" w:eastAsia="Calibri" w:hAnsi="Sakkal Majalla"/>
                                <w:color w:val="FFFFFF"/>
                                <w:kern w:val="24"/>
                                <w:sz w:val="36"/>
                                <w:szCs w:val="36"/>
                                <w:rtl/>
                                <w:lang w:val="en-AU" w:bidi="ar-SY"/>
                              </w:rPr>
                              <w:t>دليل المدرب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769907" name="شكل حر 769907"/>
                      <wps:cNvSpPr/>
                      <wps:spPr>
                        <a:xfrm>
                          <a:off x="2" y="400282"/>
                          <a:ext cx="6903036" cy="168089"/>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rgbClr val="47B5FF"/>
                        </a:solidFill>
                        <a:ln>
                          <a:solidFill>
                            <a:srgbClr val="47B5FF"/>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9908" name="شكل حر 769908"/>
                      <wps:cNvSpPr/>
                      <wps:spPr>
                        <a:xfrm>
                          <a:off x="0" y="567023"/>
                          <a:ext cx="7207496" cy="116872"/>
                        </a:xfrm>
                        <a:custGeom>
                          <a:avLst/>
                          <a:gdLst>
                            <a:gd name="connsiteX0" fmla="*/ 0 w 6935714"/>
                            <a:gd name="connsiteY0" fmla="*/ 0 h 283210"/>
                            <a:gd name="connsiteX1" fmla="*/ 6935714 w 6935714"/>
                            <a:gd name="connsiteY1" fmla="*/ 0 h 283210"/>
                            <a:gd name="connsiteX2" fmla="*/ 6864912 w 6935714"/>
                            <a:gd name="connsiteY2" fmla="*/ 283210 h 283210"/>
                            <a:gd name="connsiteX3" fmla="*/ 557742 w 6935714"/>
                            <a:gd name="connsiteY3" fmla="*/ 283210 h 283210"/>
                            <a:gd name="connsiteX4" fmla="*/ 487285 w 6935714"/>
                            <a:gd name="connsiteY4" fmla="*/ 1380 h 283210"/>
                            <a:gd name="connsiteX5" fmla="*/ 0 w 6935714"/>
                            <a:gd name="connsiteY5" fmla="*/ 1380 h 283210"/>
                            <a:gd name="connsiteX6" fmla="*/ 0 w 6935714"/>
                            <a:gd name="connsiteY6" fmla="*/ 0 h 2832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935714" h="283210">
                              <a:moveTo>
                                <a:pt x="0" y="0"/>
                              </a:moveTo>
                              <a:lnTo>
                                <a:pt x="6935714" y="0"/>
                              </a:lnTo>
                              <a:lnTo>
                                <a:pt x="6864912" y="283210"/>
                              </a:lnTo>
                              <a:lnTo>
                                <a:pt x="557742" y="283210"/>
                              </a:lnTo>
                              <a:lnTo>
                                <a:pt x="487285" y="1380"/>
                              </a:lnTo>
                              <a:lnTo>
                                <a:pt x="0" y="1380"/>
                              </a:lnTo>
                              <a:lnTo>
                                <a:pt x="0" y="0"/>
                              </a:lnTo>
                              <a:close/>
                            </a:path>
                          </a:pathLst>
                        </a:custGeom>
                        <a:solidFill>
                          <a:schemeClr val="bg1">
                            <a:lumMod val="75000"/>
                          </a:schemeClr>
                        </a:solidFill>
                        <a:ln>
                          <a:solidFill>
                            <a:schemeClr val="bg1">
                              <a:lumMod val="7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9909" name="شكل حر 769909"/>
                      <wps:cNvSpPr/>
                      <wps:spPr>
                        <a:xfrm>
                          <a:off x="422425" y="556436"/>
                          <a:ext cx="3501241" cy="116872"/>
                        </a:xfrm>
                        <a:custGeom>
                          <a:avLst/>
                          <a:gdLst>
                            <a:gd name="connsiteX0" fmla="*/ 0 w 3369215"/>
                            <a:gd name="connsiteY0" fmla="*/ 0 h 283210"/>
                            <a:gd name="connsiteX1" fmla="*/ 3369215 w 3369215"/>
                            <a:gd name="connsiteY1" fmla="*/ 0 h 283210"/>
                            <a:gd name="connsiteX2" fmla="*/ 3298413 w 3369215"/>
                            <a:gd name="connsiteY2" fmla="*/ 283210 h 283210"/>
                            <a:gd name="connsiteX3" fmla="*/ 81207 w 3369215"/>
                            <a:gd name="connsiteY3" fmla="*/ 283210 h 283210"/>
                            <a:gd name="connsiteX4" fmla="*/ 10750 w 3369215"/>
                            <a:gd name="connsiteY4" fmla="*/ 1380 h 283210"/>
                            <a:gd name="connsiteX5" fmla="*/ 345 w 3369215"/>
                            <a:gd name="connsiteY5" fmla="*/ 1380 h 283210"/>
                            <a:gd name="connsiteX6" fmla="*/ 0 w 3369215"/>
                            <a:gd name="connsiteY6" fmla="*/ 0 h 2832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369215" h="283210">
                              <a:moveTo>
                                <a:pt x="0" y="0"/>
                              </a:moveTo>
                              <a:lnTo>
                                <a:pt x="3369215" y="0"/>
                              </a:lnTo>
                              <a:lnTo>
                                <a:pt x="3298413" y="283210"/>
                              </a:lnTo>
                              <a:lnTo>
                                <a:pt x="81207" y="283210"/>
                              </a:lnTo>
                              <a:lnTo>
                                <a:pt x="10750" y="1380"/>
                              </a:lnTo>
                              <a:lnTo>
                                <a:pt x="345" y="1380"/>
                              </a:lnTo>
                              <a:lnTo>
                                <a:pt x="0" y="0"/>
                              </a:lnTo>
                              <a:close/>
                            </a:path>
                          </a:pathLst>
                        </a:custGeom>
                        <a:solidFill>
                          <a:srgbClr val="256D85"/>
                        </a:solidFill>
                        <a:ln>
                          <a:solidFill>
                            <a:srgbClr val="256D85"/>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9910" name="شكل حر 769910"/>
                      <wps:cNvSpPr/>
                      <wps:spPr>
                        <a:xfrm>
                          <a:off x="1695726" y="369194"/>
                          <a:ext cx="1500855" cy="179235"/>
                        </a:xfrm>
                        <a:custGeom>
                          <a:avLst/>
                          <a:gdLst>
                            <a:gd name="connsiteX0" fmla="*/ 0 w 1500855"/>
                            <a:gd name="connsiteY0" fmla="*/ 0 h 179235"/>
                            <a:gd name="connsiteX1" fmla="*/ 1500855 w 1500855"/>
                            <a:gd name="connsiteY1" fmla="*/ 0 h 179235"/>
                            <a:gd name="connsiteX2" fmla="*/ 1342508 w 1500855"/>
                            <a:gd name="connsiteY2" fmla="*/ 179235 h 179235"/>
                            <a:gd name="connsiteX3" fmla="*/ 158347 w 1500855"/>
                            <a:gd name="connsiteY3" fmla="*/ 179235 h 179235"/>
                            <a:gd name="connsiteX4" fmla="*/ 0 w 1500855"/>
                            <a:gd name="connsiteY4" fmla="*/ 0 h 17923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00855" h="179235">
                              <a:moveTo>
                                <a:pt x="0" y="0"/>
                              </a:moveTo>
                              <a:lnTo>
                                <a:pt x="1500855" y="0"/>
                              </a:lnTo>
                              <a:lnTo>
                                <a:pt x="1342508" y="179235"/>
                              </a:lnTo>
                              <a:lnTo>
                                <a:pt x="158347" y="179235"/>
                              </a:lnTo>
                              <a:lnTo>
                                <a:pt x="0"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_x0000_s3018" style="position:absolute;left:0;text-align:left;margin-left:-70.9pt;margin-top:-4.8pt;width:617.9pt;height:53.85pt;z-index:251829247;mso-position-horizontal-relative:text;mso-position-vertical-relative:text" coordsize="78473,6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">
              <v:shape id="شكل حر 769906" o:spid="_x0000_s3019" style="position:absolute;width:78473;height:5611;visibility:visible;mso-wrap-style:square;v-text-anchor:middle" coordsize="7551420,9455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rvv8gA&#10;AADfAAAADwAAAGRycy9kb3ducmV2LnhtbESPwW7CMBBE70j9B2uRegOHHlJIYxBFatVyQCrwAUu8&#10;iSPidWQbkv59XalSj6OZeaMpN6PtxJ18aB0rWMwzEMSV0y03Cs6nt9kSRIjIGjvHpOCbAmzWD5MS&#10;C+0G/qL7MTYiQTgUqMDE2BdShsqQxTB3PXHyauctxiR9I7XHIcFtJ5+yLJcWW04LBnvaGaqux5tV&#10;8G4Ot9fzUO0vfve5v4759lRfGqUep+P2BUSkMf6H/9ofWsFzvlplOfz+SV9Ar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Cu+/yAAAAN8AAAAPAAAAAAAAAAAAAAAAAJgCAABk&#10;cnMvZG93bnJldi54bWxQSwUGAAAAAAQABAD1AAAAjQMAAAAA&#10;" adj="-11796480,,5400" path="m,l7551420,r,945515l,945515,,xe" fillcolor="#083754" strokecolor="#083754" strokeweight="1pt">
                <v:stroke joinstyle="miter"/>
                <v:formulas/>
                <v:path arrowok="t" o:connecttype="custom" o:connectlocs="0,0;7847329,0;7847329,561176;0,561176;0,0" o:connectangles="0,0,0,0,0" textboxrect="0,0,7551420,945515"/>
                <v:textbox>
                  <w:txbxContent>
                    <w:p w:rsidR="005E14CE" w:rsidRPr="00E113FA" w:rsidRDefault="00E113FA" w:rsidP="00E113FA">
                      <w:pPr>
                        <w:spacing w:after="240" w:line="240" w:lineRule="auto"/>
                        <w:jc w:val="center"/>
                        <w:rPr>
                          <w:rFonts w:ascii="Adobe Arabic" w:hAnsi="Adobe Arabic" w:cs="Adobe Arabic"/>
                          <w:color w:val="002060"/>
                          <w:sz w:val="40"/>
                          <w:szCs w:val="40"/>
                          <w:rtl/>
                        </w:rPr>
                      </w:pPr>
                      <w:r w:rsidRPr="00E113FA">
                        <w:rPr>
                          <w:rFonts w:ascii="Sakkal Majalla" w:eastAsia="Calibri" w:hAnsi="Sakkal Majalla" w:hint="cs"/>
                          <w:color w:val="FFFFFF"/>
                          <w:kern w:val="24"/>
                          <w:sz w:val="36"/>
                          <w:szCs w:val="36"/>
                          <w:rtl/>
                          <w:lang w:val="en-AU" w:bidi="ar-SY"/>
                        </w:rPr>
                        <w:t>إدارة الحشود "الجماهير"</w:t>
                      </w:r>
                      <w:r w:rsidR="00BF1E10">
                        <w:rPr>
                          <w:rFonts w:ascii="Adobe Arabic" w:hAnsi="Adobe Arabic" w:cs="Adobe Arabic" w:hint="cs"/>
                          <w:color w:val="002060"/>
                          <w:sz w:val="40"/>
                          <w:szCs w:val="40"/>
                          <w:rtl/>
                        </w:rPr>
                        <w:t xml:space="preserve">  </w:t>
                      </w:r>
                      <w:r w:rsidR="00BF1E10" w:rsidRPr="00BF1E10">
                        <w:rPr>
                          <w:rFonts w:ascii="Adobe Arabic" w:hAnsi="Adobe Arabic" w:cs="Adobe Arabic" w:hint="cs"/>
                          <w:color w:val="FFFFFF" w:themeColor="background1"/>
                          <w:sz w:val="40"/>
                          <w:szCs w:val="40"/>
                          <w:rtl/>
                        </w:rPr>
                        <w:t>-</w:t>
                      </w:r>
                      <w:r w:rsidR="00935C0E" w:rsidRPr="00BF1E10">
                        <w:rPr>
                          <w:rFonts w:ascii="Sakkal Majalla" w:eastAsia="Calibri" w:hAnsi="Sakkal Majalla"/>
                          <w:color w:val="FFFFFF" w:themeColor="background1"/>
                          <w:kern w:val="24"/>
                          <w:sz w:val="36"/>
                          <w:szCs w:val="36"/>
                          <w:rtl/>
                          <w:lang w:val="en-AU" w:bidi="ar-SY"/>
                        </w:rPr>
                        <w:t xml:space="preserve"> </w:t>
                      </w:r>
                      <w:r w:rsidR="00935C0E" w:rsidRPr="00935C0E">
                        <w:rPr>
                          <w:rFonts w:ascii="Sakkal Majalla" w:eastAsia="Calibri" w:hAnsi="Sakkal Majalla"/>
                          <w:color w:val="FFFFFF"/>
                          <w:kern w:val="24"/>
                          <w:sz w:val="36"/>
                          <w:szCs w:val="36"/>
                          <w:rtl/>
                          <w:lang w:val="en-AU" w:bidi="ar-SY"/>
                        </w:rPr>
                        <w:t>دليل المدرب</w:t>
                      </w:r>
                    </w:p>
                  </w:txbxContent>
                </v:textbox>
              </v:shape>
              <v:shape id="شكل حر 769907" o:spid="_x0000_s3020" style="position:absolute;top:4002;width:69030;height:1681;visibility:visible;mso-wrap-style:square;v-text-anchor:middle" coordsize="6642735,283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jFZMcA&#10;AADfAAAADwAAAGRycy9kb3ducmV2LnhtbESPT2vCQBTE74LfYXmF3nTT4p+auglSKRV60VTb6yP7&#10;mgSzb8PuVuO3d4WCx2FmfsMs89604kTON5YVPI0TEMSl1Q1XCvZf76MXED4ga2wtk4ILeciz4WCJ&#10;qbZn3tGpCJWIEPYpKqhD6FIpfVmTQT+2HXH0fq0zGKJ0ldQOzxFuWvmcJDNpsOG4UGNHbzWVx+LP&#10;KKBvvz4Uk+nnh/txTTdt9XZFQanHh371CiJQH+7h//ZGK5jPFotkDrc/8QvI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YxWTHAAAA3wAAAA8AAAAAAAAAAAAAAAAAmAIAAGRy&#10;cy9kb3ducmV2LnhtbFBLBQYAAAAABAAEAPUAAACMAwAAAAA=&#10;" path="m,l6642735,r-70802,283210l,283210,,xe" fillcolor="#47b5ff" strokecolor="#47b5ff" strokeweight="1pt">
                <v:stroke joinstyle="miter"/>
                <v:path arrowok="t" o:connecttype="custom" o:connectlocs="0,0;6903036,0;6829460,168089;0,168089;0,0" o:connectangles="0,0,0,0,0"/>
              </v:shape>
              <v:shape id="شكل حر 769908" o:spid="_x0000_s3021" style="position:absolute;top:5670;width:72074;height:1168;visibility:visible;mso-wrap-style:square;v-text-anchor:middle" coordsize="6935714,283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ehGMQA&#10;AADfAAAADwAAAGRycy9kb3ducmV2LnhtbERPTU8CMRC9m/AfmiHxJi0aUVYKMaCBqAdBE6+Tdtgu&#10;bKebbV2Wf08PJh5f3vds0ftadNTGKrCG8UiBIDbBVlxq+P56vXkEEROyxTowaThThMV8cDXDwoYT&#10;b6nbpVLkEI4FanApNYWU0TjyGEehIc7cPrQeU4ZtKW2Lpxzua3mr1ER6rDg3OGxo6cgcd79ewxvd&#10;vaSt/1D4+XNY33cr49690fp62D8/gUjUp3/xn3tjNTxMplOVB+c/+QvI+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3oRjEAAAA3wAAAA8AAAAAAAAAAAAAAAAAmAIAAGRycy9k&#10;b3ducmV2LnhtbFBLBQYAAAAABAAEAPUAAACJAwAAAAA=&#10;" path="m,l6935714,r-70802,283210l557742,283210,487285,1380,,1380,,xe" fillcolor="#bfbfbf [2412]" strokecolor="#bfbfbf [2412]" strokeweight="1pt">
                <v:stroke joinstyle="miter"/>
                <v:path arrowok="t" o:connecttype="custom" o:connectlocs="0,0;7207496,0;7133920,116872;579598,116872;506380,569;0,569;0,0" o:connectangles="0,0,0,0,0,0,0"/>
              </v:shape>
              <v:shape id="شكل حر 769909" o:spid="_x0000_s3022" style="position:absolute;left:4224;top:5564;width:35012;height:1169;visibility:visible;mso-wrap-style:square;v-text-anchor:middle" coordsize="3369215,283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z1cYA&#10;AADfAAAADwAAAGRycy9kb3ducmV2LnhtbESPQWvCQBSE7wX/w/IEb3VXQW1SV1FBFG9Ne/D4yL4m&#10;odm3Mbua+O9dQehxmJlvmOW6t7W4UesrxxomYwWCOHem4kLDz/f+/QOED8gGa8ek4U4e1qvB2xJT&#10;4zr+olsWChEh7FPUUIbQpFL6vCSLfuwa4uj9utZiiLItpGmxi3Bby6lSc2mx4rhQYkO7kvK/7Go1&#10;HMJi23d8kbOJapJzfjqfiuyo9WjYbz5BBOrDf/jVPhoNi3mSqASef+IXkK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z1cYAAADfAAAADwAAAAAAAAAAAAAAAACYAgAAZHJz&#10;L2Rvd25yZXYueG1sUEsFBgAAAAAEAAQA9QAAAIsDAAAAAA==&#10;" path="m,l3369215,r-70802,283210l81207,283210,10750,1380r-10405,l,xe" fillcolor="#256d85" strokecolor="#256d85" strokeweight="1pt">
                <v:stroke joinstyle="miter"/>
                <v:path arrowok="t" o:connecttype="custom" o:connectlocs="0,0;3501241,0;3427665,116872;84389,116872;11171,569;359,569;0,0" o:connectangles="0,0,0,0,0,0,0"/>
              </v:shape>
              <v:shape id="شكل حر 769910" o:spid="_x0000_s3023" style="position:absolute;left:16957;top:3691;width:15008;height:1793;visibility:visible;mso-wrap-style:square;v-text-anchor:middle" coordsize="1500855,179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ORRMcA&#10;AADfAAAADwAAAGRycy9kb3ducmV2LnhtbESPy2rCQBSG9wXfYTiCuzpRqTXRUWxpoauCl6jLQ+aY&#10;BDNnwsw0xrfvLApd/vw3vtWmN43oyPnasoLJOAFBXFhdc6ngePh8XoDwAVljY5kUPMjDZj14WmGm&#10;7Z131O1DKeII+wwVVCG0mZS+qMigH9uWOHpX6wyGKF0ptcN7HDeNnCbJXBqsOT5U2NJ7RcVt/2MU&#10;nC/WfSxmeW1e8u8tP7rd6UJvSo2G/XYJIlAf/sN/7S+t4HWeppNIEHkiC8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TkUTHAAAA3wAAAA8AAAAAAAAAAAAAAAAAmAIAAGRy&#10;cy9kb3ducmV2LnhtbFBLBQYAAAAABAAEAPUAAACMAwAAAAA=&#10;" path="m,l1500855,,1342508,179235r-1184161,l,xe" fillcolor="#083754" strokecolor="#083754" strokeweight="1pt">
                <v:stroke joinstyle="miter"/>
                <v:path arrowok="t" o:connecttype="custom" o:connectlocs="0,0;1500855,0;1342508,179235;158347,179235;0,0" o:connectangles="0,0,0,0,0"/>
              </v:shap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E" w:rsidRDefault="00A2091E">
    <w:pPr>
      <w:pStyle w:val="Header"/>
      <w:rPr>
        <w:lang w:bidi="ar-EG"/>
      </w:rPr>
    </w:pPr>
    <w:r>
      <w:rPr>
        <w:noProof/>
      </w:rPr>
      <w:drawing>
        <wp:anchor distT="0" distB="0" distL="114300" distR="114300" simplePos="0" relativeHeight="251841535" behindDoc="0" locked="0" layoutInCell="1" allowOverlap="1" wp14:anchorId="0173D854" wp14:editId="05C42EFE">
          <wp:simplePos x="0" y="0"/>
          <wp:positionH relativeFrom="margin">
            <wp:posOffset>303367</wp:posOffset>
          </wp:positionH>
          <wp:positionV relativeFrom="paragraph">
            <wp:posOffset>2146023</wp:posOffset>
          </wp:positionV>
          <wp:extent cx="1520526" cy="1168842"/>
          <wp:effectExtent l="0" t="0" r="0" b="0"/>
          <wp:wrapNone/>
          <wp:docPr id="1511631271"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20526" cy="116884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082E" w:rsidRPr="00152A8A">
      <w:rPr>
        <w:noProof/>
      </w:rPr>
      <mc:AlternateContent>
        <mc:Choice Requires="wpg">
          <w:drawing>
            <wp:anchor distT="0" distB="0" distL="114300" distR="114300" simplePos="0" relativeHeight="251837439" behindDoc="0" locked="0" layoutInCell="1" allowOverlap="1" wp14:anchorId="40E7C392" wp14:editId="164686CB">
              <wp:simplePos x="0" y="0"/>
              <wp:positionH relativeFrom="page">
                <wp:posOffset>-198514</wp:posOffset>
              </wp:positionH>
              <wp:positionV relativeFrom="paragraph">
                <wp:posOffset>-1124585</wp:posOffset>
              </wp:positionV>
              <wp:extent cx="8204200" cy="6361430"/>
              <wp:effectExtent l="0" t="0" r="0" b="2954020"/>
              <wp:wrapNone/>
              <wp:docPr id="1431768658" name="مجموعة 1"/>
              <wp:cNvGraphicFramePr/>
              <a:graphic xmlns:a="http://schemas.openxmlformats.org/drawingml/2006/main">
                <a:graphicData uri="http://schemas.microsoft.com/office/word/2010/wordprocessingGroup">
                  <wpg:wgp>
                    <wpg:cNvGrpSpPr/>
                    <wpg:grpSpPr>
                      <a:xfrm>
                        <a:off x="0" y="0"/>
                        <a:ext cx="8204200" cy="6361430"/>
                        <a:chOff x="0" y="0"/>
                        <a:chExt cx="8204274" cy="6361430"/>
                      </a:xfrm>
                    </wpg:grpSpPr>
                    <wpg:grpSp>
                      <wpg:cNvPr id="565800091" name="مجموعة 565800091"/>
                      <wpg:cNvGrpSpPr/>
                      <wpg:grpSpPr>
                        <a:xfrm>
                          <a:off x="154379" y="0"/>
                          <a:ext cx="8049895" cy="6361430"/>
                          <a:chOff x="154379" y="0"/>
                          <a:chExt cx="8049897" cy="6361430"/>
                        </a:xfrm>
                      </wpg:grpSpPr>
                      <wpg:grpSp>
                        <wpg:cNvPr id="1086520660" name="مجموعة 1086520660"/>
                        <wpg:cNvGrpSpPr/>
                        <wpg:grpSpPr>
                          <a:xfrm>
                            <a:off x="1126564" y="0"/>
                            <a:ext cx="7077712" cy="6361430"/>
                            <a:chOff x="1126564" y="0"/>
                            <a:chExt cx="7078127" cy="6362064"/>
                          </a:xfrm>
                          <a:effectLst>
                            <a:outerShdw blurRad="50800" dist="38100" dir="5400000" algn="t" rotWithShape="0">
                              <a:prstClr val="black">
                                <a:alpha val="40000"/>
                              </a:prstClr>
                            </a:outerShdw>
                            <a:reflection blurRad="6350" stA="10000" endPos="92000" dist="101600" dir="5400000" sy="-100000" algn="bl" rotWithShape="0"/>
                          </a:effectLst>
                        </wpg:grpSpPr>
                        <wps:wsp>
                          <wps:cNvPr id="1577851586" name="شكل حر 159"/>
                          <wps:cNvSpPr>
                            <a:spLocks noChangeAspect="1"/>
                          </wps:cNvSpPr>
                          <wps:spPr>
                            <a:xfrm rot="3960000">
                              <a:off x="2061778" y="324580"/>
                              <a:ext cx="6027334" cy="6047634"/>
                            </a:xfrm>
                            <a:custGeom>
                              <a:avLst/>
                              <a:gdLst>
                                <a:gd name="connsiteX0" fmla="*/ 3555108 w 6027930"/>
                                <a:gd name="connsiteY0" fmla="*/ 0 h 6048163"/>
                                <a:gd name="connsiteX1" fmla="*/ 6027930 w 6027930"/>
                                <a:gd name="connsiteY1" fmla="*/ 1100971 h 6048163"/>
                                <a:gd name="connsiteX2" fmla="*/ 681992 w 6027930"/>
                                <a:gd name="connsiteY2" fmla="*/ 6048163 h 6048163"/>
                                <a:gd name="connsiteX3" fmla="*/ 0 w 6027930"/>
                                <a:gd name="connsiteY3" fmla="*/ 5744521 h 6048163"/>
                                <a:gd name="connsiteX4" fmla="*/ 0 w 6027930"/>
                                <a:gd name="connsiteY4" fmla="*/ 3740272 h 6048163"/>
                                <a:gd name="connsiteX5" fmla="*/ 341002 w 6027930"/>
                                <a:gd name="connsiteY5" fmla="*/ 2974369 h 6048163"/>
                                <a:gd name="connsiteX6" fmla="*/ 3555108 w 6027930"/>
                                <a:gd name="connsiteY6" fmla="*/ 0 h 60481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027930" h="6048163">
                                  <a:moveTo>
                                    <a:pt x="3555108" y="0"/>
                                  </a:moveTo>
                                  <a:lnTo>
                                    <a:pt x="6027930" y="1100971"/>
                                  </a:lnTo>
                                  <a:lnTo>
                                    <a:pt x="681992" y="6048163"/>
                                  </a:lnTo>
                                  <a:lnTo>
                                    <a:pt x="0" y="5744521"/>
                                  </a:lnTo>
                                  <a:lnTo>
                                    <a:pt x="0" y="3740272"/>
                                  </a:lnTo>
                                  <a:lnTo>
                                    <a:pt x="341002" y="2974369"/>
                                  </a:lnTo>
                                  <a:lnTo>
                                    <a:pt x="3555108"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477887" name="شكل حر 160"/>
                          <wps:cNvSpPr/>
                          <wps:spPr>
                            <a:xfrm rot="3960000">
                              <a:off x="4759669" y="-231235"/>
                              <a:ext cx="3213788" cy="3676257"/>
                            </a:xfrm>
                            <a:custGeom>
                              <a:avLst/>
                              <a:gdLst>
                                <a:gd name="connsiteX0" fmla="*/ 1636918 w 3214106"/>
                                <a:gd name="connsiteY0" fmla="*/ 0 h 3676578"/>
                                <a:gd name="connsiteX1" fmla="*/ 3214106 w 3214106"/>
                                <a:gd name="connsiteY1" fmla="*/ 702209 h 3676578"/>
                                <a:gd name="connsiteX2" fmla="*/ 0 w 3214106"/>
                                <a:gd name="connsiteY2" fmla="*/ 3676578 h 3676578"/>
                                <a:gd name="connsiteX3" fmla="*/ 1636918 w 3214106"/>
                                <a:gd name="connsiteY3" fmla="*/ 0 h 3676578"/>
                              </a:gdLst>
                              <a:ahLst/>
                              <a:cxnLst>
                                <a:cxn ang="0">
                                  <a:pos x="connsiteX0" y="connsiteY0"/>
                                </a:cxn>
                                <a:cxn ang="0">
                                  <a:pos x="connsiteX1" y="connsiteY1"/>
                                </a:cxn>
                                <a:cxn ang="0">
                                  <a:pos x="connsiteX2" y="connsiteY2"/>
                                </a:cxn>
                                <a:cxn ang="0">
                                  <a:pos x="connsiteX3" y="connsiteY3"/>
                                </a:cxn>
                              </a:cxnLst>
                              <a:rect l="l" t="t" r="r" b="b"/>
                              <a:pathLst>
                                <a:path w="3214106" h="3676578">
                                  <a:moveTo>
                                    <a:pt x="1636918" y="0"/>
                                  </a:moveTo>
                                  <a:lnTo>
                                    <a:pt x="3214106" y="702209"/>
                                  </a:lnTo>
                                  <a:lnTo>
                                    <a:pt x="0" y="3676578"/>
                                  </a:lnTo>
                                  <a:lnTo>
                                    <a:pt x="1636918" y="0"/>
                                  </a:lnTo>
                                  <a:close/>
                                </a:path>
                              </a:pathLst>
                            </a:custGeom>
                            <a:solidFill>
                              <a:srgbClr val="47B5FF"/>
                            </a:solidFill>
                            <a:ln>
                              <a:solidFill>
                                <a:srgbClr val="47B5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6139691" name="شكل حر 161"/>
                          <wps:cNvSpPr/>
                          <wps:spPr>
                            <a:xfrm rot="3960000">
                              <a:off x="1756276" y="-48065"/>
                              <a:ext cx="744650" cy="2004074"/>
                            </a:xfrm>
                            <a:custGeom>
                              <a:avLst/>
                              <a:gdLst>
                                <a:gd name="connsiteX0" fmla="*/ 744724 w 744724"/>
                                <a:gd name="connsiteY0" fmla="*/ 0 h 2004249"/>
                                <a:gd name="connsiteX1" fmla="*/ 744724 w 744724"/>
                                <a:gd name="connsiteY1" fmla="*/ 2004249 h 2004249"/>
                                <a:gd name="connsiteX2" fmla="*/ 0 w 744724"/>
                                <a:gd name="connsiteY2" fmla="*/ 1672677 h 2004249"/>
                                <a:gd name="connsiteX3" fmla="*/ 744724 w 744724"/>
                                <a:gd name="connsiteY3" fmla="*/ 0 h 2004249"/>
                              </a:gdLst>
                              <a:ahLst/>
                              <a:cxnLst>
                                <a:cxn ang="0">
                                  <a:pos x="connsiteX0" y="connsiteY0"/>
                                </a:cxn>
                                <a:cxn ang="0">
                                  <a:pos x="connsiteX1" y="connsiteY1"/>
                                </a:cxn>
                                <a:cxn ang="0">
                                  <a:pos x="connsiteX2" y="connsiteY2"/>
                                </a:cxn>
                                <a:cxn ang="0">
                                  <a:pos x="connsiteX3" y="connsiteY3"/>
                                </a:cxn>
                              </a:cxnLst>
                              <a:rect l="l" t="t" r="r" b="b"/>
                              <a:pathLst>
                                <a:path w="744724" h="2004249">
                                  <a:moveTo>
                                    <a:pt x="744724" y="0"/>
                                  </a:moveTo>
                                  <a:lnTo>
                                    <a:pt x="744724" y="2004249"/>
                                  </a:lnTo>
                                  <a:lnTo>
                                    <a:pt x="0" y="1672677"/>
                                  </a:lnTo>
                                  <a:lnTo>
                                    <a:pt x="744724" y="0"/>
                                  </a:lnTo>
                                  <a:close/>
                                </a:path>
                              </a:pathLst>
                            </a:custGeom>
                            <a:solidFill>
                              <a:srgbClr val="47B5FF"/>
                            </a:solidFill>
                            <a:ln>
                              <a:solidFill>
                                <a:srgbClr val="47B5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5236310" name="شكل حر 162"/>
                          <wps:cNvSpPr/>
                          <wps:spPr>
                            <a:xfrm rot="1380000">
                              <a:off x="5871382" y="3688560"/>
                              <a:ext cx="2303805" cy="159391"/>
                            </a:xfrm>
                            <a:custGeom>
                              <a:avLst/>
                              <a:gdLst>
                                <a:gd name="connsiteX0" fmla="*/ 2236342 w 2304006"/>
                                <a:gd name="connsiteY0" fmla="*/ 0 h 159407"/>
                                <a:gd name="connsiteX1" fmla="*/ 2304006 w 2304006"/>
                                <a:gd name="connsiteY1" fmla="*/ 159407 h 159407"/>
                                <a:gd name="connsiteX2" fmla="*/ 0 w 2304006"/>
                                <a:gd name="connsiteY2" fmla="*/ 159407 h 159407"/>
                                <a:gd name="connsiteX3" fmla="*/ 0 w 2304006"/>
                                <a:gd name="connsiteY3" fmla="*/ 0 h 159407"/>
                                <a:gd name="connsiteX4" fmla="*/ 2236342 w 2304006"/>
                                <a:gd name="connsiteY4" fmla="*/ 0 h 15940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04006" h="159407">
                                  <a:moveTo>
                                    <a:pt x="2236342" y="0"/>
                                  </a:moveTo>
                                  <a:lnTo>
                                    <a:pt x="2304006" y="159407"/>
                                  </a:lnTo>
                                  <a:lnTo>
                                    <a:pt x="0" y="159407"/>
                                  </a:lnTo>
                                  <a:lnTo>
                                    <a:pt x="0" y="0"/>
                                  </a:lnTo>
                                  <a:lnTo>
                                    <a:pt x="2236342" y="0"/>
                                  </a:lnTo>
                                  <a:close/>
                                </a:path>
                              </a:pathLst>
                            </a:custGeom>
                            <a:solidFill>
                              <a:schemeClr val="bg1">
                                <a:lumMod val="65000"/>
                              </a:schemeClr>
                            </a:solidFill>
                            <a:ln>
                              <a:solidFill>
                                <a:schemeClr val="bg1">
                                  <a:lumMod val="65000"/>
                                </a:schemeClr>
                              </a:solidFill>
                            </a:ln>
                            <a:effectLst>
                              <a:innerShdw blurRad="114300">
                                <a:prstClr val="black"/>
                              </a:inn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19732190" name="شكل حر 163"/>
                          <wps:cNvSpPr/>
                          <wps:spPr>
                            <a:xfrm rot="1380000">
                              <a:off x="5773930" y="3928465"/>
                              <a:ext cx="2405291" cy="159391"/>
                            </a:xfrm>
                            <a:custGeom>
                              <a:avLst/>
                              <a:gdLst>
                                <a:gd name="connsiteX0" fmla="*/ 2337838 w 2405501"/>
                                <a:gd name="connsiteY0" fmla="*/ 0 h 159407"/>
                                <a:gd name="connsiteX1" fmla="*/ 2405501 w 2405501"/>
                                <a:gd name="connsiteY1" fmla="*/ 159407 h 159407"/>
                                <a:gd name="connsiteX2" fmla="*/ 0 w 2405501"/>
                                <a:gd name="connsiteY2" fmla="*/ 159406 h 159407"/>
                                <a:gd name="connsiteX3" fmla="*/ 0 w 2405501"/>
                                <a:gd name="connsiteY3" fmla="*/ 0 h 159407"/>
                                <a:gd name="connsiteX4" fmla="*/ 2337838 w 2405501"/>
                                <a:gd name="connsiteY4" fmla="*/ 0 h 15940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405501" h="159407">
                                  <a:moveTo>
                                    <a:pt x="2337838" y="0"/>
                                  </a:moveTo>
                                  <a:lnTo>
                                    <a:pt x="2405501" y="159407"/>
                                  </a:lnTo>
                                  <a:lnTo>
                                    <a:pt x="0" y="159406"/>
                                  </a:lnTo>
                                  <a:lnTo>
                                    <a:pt x="0" y="0"/>
                                  </a:lnTo>
                                  <a:lnTo>
                                    <a:pt x="2337838" y="0"/>
                                  </a:lnTo>
                                  <a:close/>
                                </a:path>
                              </a:pathLst>
                            </a:custGeom>
                            <a:solidFill>
                              <a:schemeClr val="bg1">
                                <a:lumMod val="65000"/>
                              </a:schemeClr>
                            </a:solidFill>
                            <a:ln>
                              <a:solidFill>
                                <a:schemeClr val="bg1">
                                  <a:lumMod val="65000"/>
                                </a:schemeClr>
                              </a:solidFill>
                            </a:ln>
                            <a:effectLst>
                              <a:innerShdw blurRad="114300">
                                <a:prstClr val="black"/>
                              </a:inn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4713916" name="شكل حر 164"/>
                        <wps:cNvSpPr/>
                        <wps:spPr>
                          <a:xfrm>
                            <a:off x="159898" y="1048385"/>
                            <a:ext cx="1256665" cy="814705"/>
                          </a:xfrm>
                          <a:custGeom>
                            <a:avLst/>
                            <a:gdLst>
                              <a:gd name="connsiteX0" fmla="*/ 0 w 1257176"/>
                              <a:gd name="connsiteY0" fmla="*/ 0 h 814810"/>
                              <a:gd name="connsiteX1" fmla="*/ 1257096 w 1257176"/>
                              <a:gd name="connsiteY1" fmla="*/ 124 h 814810"/>
                              <a:gd name="connsiteX2" fmla="*/ 1257176 w 1257176"/>
                              <a:gd name="connsiteY2" fmla="*/ 814810 h 814810"/>
                              <a:gd name="connsiteX3" fmla="*/ 0 w 1257176"/>
                              <a:gd name="connsiteY3" fmla="*/ 255080 h 814810"/>
                              <a:gd name="connsiteX4" fmla="*/ 0 w 1257176"/>
                              <a:gd name="connsiteY4" fmla="*/ 0 h 8148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57176" h="814810">
                                <a:moveTo>
                                  <a:pt x="0" y="0"/>
                                </a:moveTo>
                                <a:lnTo>
                                  <a:pt x="1257096" y="124"/>
                                </a:lnTo>
                                <a:lnTo>
                                  <a:pt x="1257176" y="814810"/>
                                </a:lnTo>
                                <a:lnTo>
                                  <a:pt x="0" y="255080"/>
                                </a:lnTo>
                                <a:lnTo>
                                  <a:pt x="0" y="0"/>
                                </a:lnTo>
                                <a:close/>
                              </a:path>
                            </a:pathLst>
                          </a:custGeom>
                          <a:solidFill>
                            <a:srgbClr val="47B5FF"/>
                          </a:solidFill>
                          <a:ln>
                            <a:solidFill>
                              <a:srgbClr val="47B5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13202786" name="شكل حر 165"/>
                        <wps:cNvSpPr/>
                        <wps:spPr>
                          <a:xfrm>
                            <a:off x="154379" y="1102360"/>
                            <a:ext cx="1282065" cy="1866900"/>
                          </a:xfrm>
                          <a:custGeom>
                            <a:avLst/>
                            <a:gdLst>
                              <a:gd name="connsiteX0" fmla="*/ 0 w 1282571"/>
                              <a:gd name="connsiteY0" fmla="*/ 0 h 1867459"/>
                              <a:gd name="connsiteX1" fmla="*/ 1282537 w 1282571"/>
                              <a:gd name="connsiteY1" fmla="*/ 571022 h 1867459"/>
                              <a:gd name="connsiteX2" fmla="*/ 1282571 w 1282571"/>
                              <a:gd name="connsiteY2" fmla="*/ 1317350 h 1867459"/>
                              <a:gd name="connsiteX3" fmla="*/ 0 w 1282571"/>
                              <a:gd name="connsiteY3" fmla="*/ 1867459 h 1867459"/>
                              <a:gd name="connsiteX4" fmla="*/ 0 w 1282571"/>
                              <a:gd name="connsiteY4" fmla="*/ 0 h 186745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2571" h="1867459">
                                <a:moveTo>
                                  <a:pt x="0" y="0"/>
                                </a:moveTo>
                                <a:lnTo>
                                  <a:pt x="1282537" y="571022"/>
                                </a:lnTo>
                                <a:lnTo>
                                  <a:pt x="1282571" y="1317350"/>
                                </a:lnTo>
                                <a:lnTo>
                                  <a:pt x="0" y="1867459"/>
                                </a:lnTo>
                                <a:lnTo>
                                  <a:pt x="0"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52474093" name="شكل حر 169"/>
                      <wps:cNvSpPr/>
                      <wps:spPr>
                        <a:xfrm>
                          <a:off x="0" y="1163782"/>
                          <a:ext cx="1282065" cy="1866900"/>
                        </a:xfrm>
                        <a:custGeom>
                          <a:avLst/>
                          <a:gdLst>
                            <a:gd name="connsiteX0" fmla="*/ 0 w 1282571"/>
                            <a:gd name="connsiteY0" fmla="*/ 0 h 1867459"/>
                            <a:gd name="connsiteX1" fmla="*/ 1282537 w 1282571"/>
                            <a:gd name="connsiteY1" fmla="*/ 571022 h 1867459"/>
                            <a:gd name="connsiteX2" fmla="*/ 1282571 w 1282571"/>
                            <a:gd name="connsiteY2" fmla="*/ 1317350 h 1867459"/>
                            <a:gd name="connsiteX3" fmla="*/ 0 w 1282571"/>
                            <a:gd name="connsiteY3" fmla="*/ 1867459 h 1867459"/>
                            <a:gd name="connsiteX4" fmla="*/ 0 w 1282571"/>
                            <a:gd name="connsiteY4" fmla="*/ 0 h 186745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2571" h="1867459">
                              <a:moveTo>
                                <a:pt x="0" y="0"/>
                              </a:moveTo>
                              <a:lnTo>
                                <a:pt x="1282537" y="571022"/>
                              </a:lnTo>
                              <a:lnTo>
                                <a:pt x="1282571" y="1317350"/>
                              </a:lnTo>
                              <a:lnTo>
                                <a:pt x="0" y="1867459"/>
                              </a:lnTo>
                              <a:lnTo>
                                <a:pt x="0"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25510339" name="شكل حر 174"/>
                      <wps:cNvSpPr/>
                      <wps:spPr>
                        <a:xfrm>
                          <a:off x="0" y="1033153"/>
                          <a:ext cx="1282065" cy="1866900"/>
                        </a:xfrm>
                        <a:custGeom>
                          <a:avLst/>
                          <a:gdLst>
                            <a:gd name="connsiteX0" fmla="*/ 0 w 1282571"/>
                            <a:gd name="connsiteY0" fmla="*/ 0 h 1867459"/>
                            <a:gd name="connsiteX1" fmla="*/ 1282537 w 1282571"/>
                            <a:gd name="connsiteY1" fmla="*/ 571022 h 1867459"/>
                            <a:gd name="connsiteX2" fmla="*/ 1282571 w 1282571"/>
                            <a:gd name="connsiteY2" fmla="*/ 1317350 h 1867459"/>
                            <a:gd name="connsiteX3" fmla="*/ 0 w 1282571"/>
                            <a:gd name="connsiteY3" fmla="*/ 1867459 h 1867459"/>
                            <a:gd name="connsiteX4" fmla="*/ 0 w 1282571"/>
                            <a:gd name="connsiteY4" fmla="*/ 0 h 186745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2571" h="1867459">
                              <a:moveTo>
                                <a:pt x="0" y="0"/>
                              </a:moveTo>
                              <a:lnTo>
                                <a:pt x="1282537" y="571022"/>
                              </a:lnTo>
                              <a:lnTo>
                                <a:pt x="1282571" y="1317350"/>
                              </a:lnTo>
                              <a:lnTo>
                                <a:pt x="0" y="1867459"/>
                              </a:lnTo>
                              <a:lnTo>
                                <a:pt x="0"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C0C9FE1" id="مجموعة 1" o:spid="_x0000_s1026" style="position:absolute;left:0;text-align:left;margin-left:-15.65pt;margin-top:-88.55pt;width:646pt;height:500.9pt;z-index:251837439;mso-position-horizontal-relative:page" coordsize="82042,63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">
              <v:group id="مجموعة 565800091" o:spid="_x0000_s1027" style="position:absolute;left:1543;width:80499;height:63614" coordorigin="1543" coordsize="80498,63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">
                <v:group id="مجموعة 1086520660" o:spid="_x0000_s1028" style="position:absolute;left:11265;width:70777;height:63614" coordorigin="11265" coordsize="70781,6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">
                  <v:shape id="شكل حر 159" o:spid="_x0000_s1029" style="position:absolute;left:20617;top:3246;width:60273;height:60476;rotation:66;visibility:visible;mso-wrap-style:square;v-text-anchor:middle" coordsize="6027930,6048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" path="m3555108,l6027930,1100971,681992,6048163,,5744521,,3740272,341002,2974369,3555108,xe" fillcolor="#083754" strokecolor="#083754" strokeweight="1pt">
                    <v:stroke joinstyle="miter"/>
                    <v:path arrowok="t" o:connecttype="custom" o:connectlocs="3554756,0;6027334,1100875;681925,6047634;0,5744019;0,3739945;340968,2974109;3554756,0" o:connectangles="0,0,0,0,0,0,0"/>
                    <o:lock v:ext="edit" aspectratio="t"/>
                  </v:shape>
                  <v:shape id="شكل حر 160" o:spid="_x0000_s1030" style="position:absolute;left:47596;top:-2312;width:32137;height:36762;rotation:66;visibility:visible;mso-wrap-style:square;v-text-anchor:middle" coordsize="3214106,3676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" path="m1636918,l3214106,702209,,3676578,1636918,xe" fillcolor="#47b5ff" strokecolor="#47b5ff" strokeweight="1pt">
                    <v:stroke joinstyle="miter"/>
                    <v:path arrowok="t" o:connecttype="custom" o:connectlocs="1636756,0;3213788,702148;0,3676257;1636756,0" o:connectangles="0,0,0,0"/>
                  </v:shape>
                  <v:shape id="شكل حر 161" o:spid="_x0000_s1031" style="position:absolute;left:17563;top:-482;width:7446;height:20041;rotation:66;visibility:visible;mso-wrap-style:square;v-text-anchor:middle" coordsize="744724,2004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" path="m744724,r,2004249l,1672677,744724,xe" fillcolor="#47b5ff" strokecolor="#47b5ff" strokeweight="1pt">
                    <v:stroke joinstyle="miter"/>
                    <v:path arrowok="t" o:connecttype="custom" o:connectlocs="744650,0;744650,2004074;0,1672531;744650,0" o:connectangles="0,0,0,0"/>
                  </v:shape>
                  <v:shape id="شكل حر 162" o:spid="_x0000_s1032" style="position:absolute;left:58713;top:36885;width:23038;height:1594;rotation:23;visibility:visible;mso-wrap-style:square;v-text-anchor:middle" coordsize="2304006,159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" path="m2236342,r67664,159407l,159407,,,2236342,xe" fillcolor="#a5a5a5 [2092]" strokecolor="#a5a5a5 [2092]" strokeweight="1pt">
                    <v:stroke joinstyle="miter"/>
                    <v:path arrowok="t" o:connecttype="custom" o:connectlocs="2236147,0;2303805,159391;0,159391;0,0;2236147,0" o:connectangles="0,0,0,0,0"/>
                  </v:shape>
                  <v:shape id="شكل حر 163" o:spid="_x0000_s1033" style="position:absolute;left:57739;top:39284;width:24053;height:1594;rotation:23;visibility:visible;mso-wrap-style:square;v-text-anchor:middle" coordsize="2405501,159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" path="m2337838,r67663,159407l,159406,,,2337838,xe" fillcolor="#a5a5a5 [2092]" strokecolor="#a5a5a5 [2092]" strokeweight="1pt">
                    <v:stroke joinstyle="miter"/>
                    <v:path arrowok="t" o:connecttype="custom" o:connectlocs="2337634,0;2405291,159391;0,159390;0,0;2337634,0" o:connectangles="0,0,0,0,0"/>
                  </v:shape>
                </v:group>
                <v:shape id="شكل حر 164" o:spid="_x0000_s1034" style="position:absolute;left:1598;top:10483;width:12567;height:8147;visibility:visible;mso-wrap-style:square;v-text-anchor:middle" coordsize="1257176,814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" path="m,l1257096,124r80,814686l,255080,,xe" fillcolor="#47b5ff" strokecolor="#47b5ff" strokeweight="1pt">
                  <v:stroke joinstyle="miter"/>
                  <v:path arrowok="t" o:connecttype="custom" o:connectlocs="0,0;1256585,124;1256665,814705;0,255047;0,0" o:connectangles="0,0,0,0,0"/>
                </v:shape>
                <v:shape id="شكل حر 165" o:spid="_x0000_s1035" style="position:absolute;left:1543;top:11023;width:12821;height:18669;visibility:visible;mso-wrap-style:square;v-text-anchor:middle" coordsize="1282571,1867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" path="m,l1282537,571022r34,746328l,1867459,,xe" fillcolor="#083754" strokecolor="#083754" strokeweight="1pt">
                  <v:stroke joinstyle="miter"/>
                  <v:path arrowok="t" o:connecttype="custom" o:connectlocs="0,0;1282031,570851;1282065,1316956;0,1866900;0,0" o:connectangles="0,0,0,0,0"/>
                </v:shape>
              </v:group>
              <v:shape id="شكل حر 169" o:spid="_x0000_s1036" style="position:absolute;top:11637;width:12820;height:18669;visibility:visible;mso-wrap-style:square;v-text-anchor:middle" coordsize="1282571,1867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" path="m,l1282537,571022r34,746328l,1867459,,xe" fillcolor="#083754" strokecolor="#083754" strokeweight="1pt">
                <v:stroke joinstyle="miter"/>
                <v:path arrowok="t" o:connecttype="custom" o:connectlocs="0,0;1282031,570851;1282065,1316956;0,1866900;0,0" o:connectangles="0,0,0,0,0"/>
              </v:shape>
              <v:shape id="شكل حر 174" o:spid="_x0000_s1037" style="position:absolute;top:10331;width:12820;height:18669;visibility:visible;mso-wrap-style:square;v-text-anchor:middle" coordsize="1282571,1867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" path="m,l1282537,571022r34,746328l,1867459,,xe" fillcolor="#083754" strokecolor="#083754" strokeweight="1pt">
                <v:stroke joinstyle="miter"/>
                <v:path arrowok="t" o:connecttype="custom" o:connectlocs="0,0;1282031,570851;1282065,1316956;0,1866900;0,0" o:connectangles="0,0,0,0,0"/>
              </v:shape>
              <w10:wrap anchorx="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46" type="#_x0000_t75" style="width:204.8pt;height:204.8pt" o:bullet="t">
        <v:imagedata r:id="rId1" o:title="question"/>
      </v:shape>
    </w:pict>
  </w:numPicBullet>
  <w:numPicBullet w:numPicBulletId="1">
    <w:pict>
      <v:shape id="_x0000_i1347" type="#_x0000_t75" style="width:12in;height:12in" o:bullet="t">
        <v:imagedata r:id="rId2" o:title="exam-2428208"/>
      </v:shape>
    </w:pict>
  </w:numPicBullet>
  <w:numPicBullet w:numPicBulletId="2">
    <w:pict>
      <v:shape id="_x0000_i1348" type="#_x0000_t75" style="width:384pt;height:384pt" o:bullet="t">
        <v:imagedata r:id="rId3" o:title="front-office_102336"/>
      </v:shape>
    </w:pict>
  </w:numPicBullet>
  <w:numPicBullet w:numPicBulletId="3">
    <w:pict>
      <v:shape id="_x0000_i1349" type="#_x0000_t75" style="width:12.6pt;height:10.65pt" o:bullet="t">
        <v:imagedata r:id="rId4" o:title="34_122671"/>
      </v:shape>
    </w:pict>
  </w:numPicBullet>
  <w:numPicBullet w:numPicBulletId="4">
    <w:pict>
      <v:shape id="_x0000_i1350" type="#_x0000_t75" style="width:384pt;height:384pt" o:bullet="t">
        <v:imagedata r:id="rId5" o:title="17156122161582884274-512"/>
      </v:shape>
    </w:pict>
  </w:numPicBullet>
  <w:numPicBullet w:numPicBulletId="5">
    <w:pict>
      <v:shape id="_x0000_i1351" type="#_x0000_t75" style="width:384pt;height:384pt" o:bullet="t">
        <v:imagedata r:id="rId6" o:title="3069195-creative-design-idea-light-think-thinking_112711"/>
      </v:shape>
    </w:pict>
  </w:numPicBullet>
  <w:numPicBullet w:numPicBulletId="6">
    <w:pict>
      <v:shape id="_x0000_i1352" type="#_x0000_t75" style="width:374.95pt;height:374.95pt" o:bullet="t">
        <v:imagedata r:id="rId7" o:title="4020112-removebg-preview"/>
      </v:shape>
    </w:pict>
  </w:numPicBullet>
  <w:numPicBullet w:numPicBulletId="7">
    <w:pict>
      <v:shape id="_x0000_i1353" type="#_x0000_t75" style="width:384pt;height:384pt" o:bullet="t">
        <v:imagedata r:id="rId8" o:title="_123034"/>
      </v:shape>
    </w:pict>
  </w:numPicBullet>
  <w:numPicBullet w:numPicBulletId="8">
    <w:pict>
      <v:shape id="_x0000_i1354" type="#_x0000_t75" style="width:11.25pt;height:11.25pt" o:bullet="t">
        <v:imagedata r:id="rId9" o:title="6_122643"/>
      </v:shape>
    </w:pict>
  </w:numPicBullet>
  <w:numPicBullet w:numPicBulletId="9">
    <w:pict>
      <v:shape id="_x0000_i1355" type="#_x0000_t75" style="width:16pt;height:12.65pt" o:bullet="t">
        <v:imagedata r:id="rId10" o:title="11_122648"/>
      </v:shape>
    </w:pict>
  </w:numPicBullet>
  <w:numPicBullet w:numPicBulletId="10">
    <w:pict>
      <v:shape id="_x0000_i1356" type="#_x0000_t75" style="width:377.25pt;height:384pt" o:bullet="t">
        <v:imagedata r:id="rId11" o:title="16_122653"/>
      </v:shape>
    </w:pict>
  </w:numPicBullet>
  <w:numPicBullet w:numPicBulletId="11">
    <w:pict>
      <v:shape id="_x0000_i1357" type="#_x0000_t75" style="width:13.9pt;height:9.1pt" o:bullet="t">
        <v:imagedata r:id="rId12" o:title="26_122663"/>
      </v:shape>
    </w:pict>
  </w:numPicBullet>
  <w:numPicBullet w:numPicBulletId="12">
    <w:pict>
      <v:shape id="_x0000_i1358" type="#_x0000_t75" style="width:355.5pt;height:355.5pt" o:bullet="t">
        <v:imagedata r:id="rId13" o:title="OIP (6)"/>
      </v:shape>
    </w:pict>
  </w:numPicBullet>
  <w:numPicBullet w:numPicBulletId="13">
    <w:pict>
      <v:shape id="_x0000_i1359" type="#_x0000_t75" style="width:11.5pt;height:11.3pt" o:bullet="t">
        <v:imagedata r:id="rId14" o:title="8_122645"/>
      </v:shape>
    </w:pict>
  </w:numPicBullet>
  <w:numPicBullet w:numPicBulletId="14">
    <w:pict>
      <v:shape id="_x0000_i1360" type="#_x0000_t75" style="width:11.85pt;height:11.85pt" o:bullet="t">
        <v:imagedata r:id="rId15" o:title="32_122669"/>
      </v:shape>
    </w:pict>
  </w:numPicBullet>
  <w:numPicBullet w:numPicBulletId="15">
    <w:pict>
      <v:shape id="_x0000_i1361" type="#_x0000_t75" style="width:8.8pt;height:8.7pt" o:bullet="t">
        <v:imagedata r:id="rId16" o:title="40_122677"/>
      </v:shape>
    </w:pict>
  </w:numPicBullet>
  <w:numPicBullet w:numPicBulletId="16">
    <w:pict>
      <v:shape id="_x0000_i1362" type="#_x0000_t75" style="width:1in;height:1in" o:bullet="t">
        <v:imagedata r:id="rId17" o:title="Edit-80_icon-icons"/>
      </v:shape>
    </w:pict>
  </w:numPicBullet>
  <w:numPicBullet w:numPicBulletId="17">
    <w:pict>
      <v:shape id="_x0000_i1363" type="#_x0000_t75" style="width:384pt;height:384pt" o:bullet="t">
        <v:imagedata r:id="rId18" o:title="ingenuity_wit_book_idea_light_bulb_learn_learning_icon_149691"/>
      </v:shape>
    </w:pict>
  </w:numPicBullet>
  <w:numPicBullet w:numPicBulletId="18">
    <w:pict>
      <v:shape id="_x0000_i1364" type="#_x0000_t75" style="width:736.5pt;height:735pt" o:bullet="t">
        <v:imagedata r:id="rId19" o:title="R"/>
      </v:shape>
    </w:pict>
  </w:numPicBullet>
  <w:numPicBullet w:numPicBulletId="19">
    <w:pict>
      <v:shape id="_x0000_i1365" type="#_x0000_t75" style="width:36pt;height:36pt" o:bullet="t">
        <v:imagedata r:id="rId20" o:title="iconfinder-thumbsuplikegesture-3993840_112657"/>
      </v:shape>
    </w:pict>
  </w:numPicBullet>
  <w:numPicBullet w:numPicBulletId="20">
    <w:pict>
      <v:shape id="_x0000_i1366" type="#_x0000_t75" style="width:48pt;height:48pt" o:bullet="t">
        <v:imagedata r:id="rId21" o:title="150857066516342846164476-64"/>
      </v:shape>
    </w:pict>
  </w:numPicBullet>
  <w:numPicBullet w:numPicBulletId="21">
    <w:pict>
      <v:shape id="_x0000_i1367" type="#_x0000_t75" style="width:450pt;height:450pt" o:bullet="t">
        <v:imagedata r:id="rId22" o:title="OIP (5)"/>
      </v:shape>
    </w:pict>
  </w:numPicBullet>
  <w:abstractNum w:abstractNumId="0">
    <w:nsid w:val="045E47F3"/>
    <w:multiLevelType w:val="hybridMultilevel"/>
    <w:tmpl w:val="11183B44"/>
    <w:lvl w:ilvl="0" w:tplc="F1D06CB0">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48E772D"/>
    <w:multiLevelType w:val="hybridMultilevel"/>
    <w:tmpl w:val="822C5A02"/>
    <w:lvl w:ilvl="0" w:tplc="50D46FD2">
      <w:start w:val="1"/>
      <w:numFmt w:val="bullet"/>
      <w:lvlText w:val=""/>
      <w:lvlPicBulletId w:val="12"/>
      <w:lvlJc w:val="left"/>
      <w:pPr>
        <w:ind w:left="567" w:hanging="567"/>
      </w:pPr>
      <w:rPr>
        <w:rFonts w:ascii="Symbo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5B34FA9"/>
    <w:multiLevelType w:val="hybridMultilevel"/>
    <w:tmpl w:val="54523300"/>
    <w:lvl w:ilvl="0" w:tplc="0AA817A8">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5FE150D"/>
    <w:multiLevelType w:val="hybridMultilevel"/>
    <w:tmpl w:val="CE5647C4"/>
    <w:lvl w:ilvl="0" w:tplc="A89CD244">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AC60E9C"/>
    <w:multiLevelType w:val="hybridMultilevel"/>
    <w:tmpl w:val="A99A206C"/>
    <w:lvl w:ilvl="0" w:tplc="F9F25BAA">
      <w:start w:val="1"/>
      <w:numFmt w:val="bullet"/>
      <w:lvlText w:val=""/>
      <w:lvlPicBulletId w:val="6"/>
      <w:lvlJc w:val="left"/>
      <w:pPr>
        <w:ind w:left="567" w:hanging="567"/>
      </w:pPr>
      <w:rPr>
        <w:rFonts w:ascii="Symbo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nsid w:val="0B5A38CA"/>
    <w:multiLevelType w:val="hybridMultilevel"/>
    <w:tmpl w:val="4DB47B30"/>
    <w:lvl w:ilvl="0" w:tplc="3C7CD842">
      <w:start w:val="1"/>
      <w:numFmt w:val="decimal"/>
      <w:lvlText w:val="%1."/>
      <w:lvlJc w:val="left"/>
      <w:pPr>
        <w:ind w:left="454" w:hanging="454"/>
      </w:pPr>
      <w:rPr>
        <w:rFonts w:hint="default"/>
        <w:b w:val="0"/>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2370E04"/>
    <w:multiLevelType w:val="hybridMultilevel"/>
    <w:tmpl w:val="3A869C58"/>
    <w:lvl w:ilvl="0" w:tplc="DAFC8090">
      <w:start w:val="1"/>
      <w:numFmt w:val="bullet"/>
      <w:lvlText w:val=""/>
      <w:lvlPicBulletId w:val="5"/>
      <w:lvlJc w:val="left"/>
      <w:pPr>
        <w:ind w:left="567" w:hanging="567"/>
      </w:pPr>
      <w:rPr>
        <w:rFonts w:ascii="Symbo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
    <w:nsid w:val="137F16D3"/>
    <w:multiLevelType w:val="hybridMultilevel"/>
    <w:tmpl w:val="D9DE98A8"/>
    <w:lvl w:ilvl="0" w:tplc="CB029236">
      <w:start w:val="8"/>
      <w:numFmt w:val="bullet"/>
      <w:lvlText w:val=""/>
      <w:lvlPicBulletId w:val="2"/>
      <w:lvlJc w:val="left"/>
      <w:pPr>
        <w:ind w:left="567" w:hanging="567"/>
      </w:pPr>
      <w:rPr>
        <w:rFonts w:ascii="Symbol" w:eastAsia="Adobe Ming Std 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
    <w:nsid w:val="152E36F5"/>
    <w:multiLevelType w:val="hybridMultilevel"/>
    <w:tmpl w:val="E44A88AE"/>
    <w:lvl w:ilvl="0" w:tplc="020E2BC2">
      <w:numFmt w:val="bullet"/>
      <w:lvlText w:val=""/>
      <w:lvlPicBulletId w:val="21"/>
      <w:lvlJc w:val="left"/>
      <w:pPr>
        <w:ind w:left="567" w:hanging="567"/>
      </w:pPr>
      <w:rPr>
        <w:rFonts w:ascii="Symbol" w:eastAsia="Times New Roman" w:hAnsi="Symbol" w:cs="rpt-Regular" w:hint="default"/>
        <w:b/>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nsid w:val="1F4D10DB"/>
    <w:multiLevelType w:val="hybridMultilevel"/>
    <w:tmpl w:val="192ACDC4"/>
    <w:lvl w:ilvl="0" w:tplc="7FA421A6">
      <w:start w:val="1"/>
      <w:numFmt w:val="bullet"/>
      <w:lvlText w:val=""/>
      <w:lvlPicBulletId w:val="20"/>
      <w:lvlJc w:val="left"/>
      <w:pPr>
        <w:ind w:left="567" w:hanging="567"/>
      </w:pPr>
      <w:rPr>
        <w:rFonts w:ascii="Symbol" w:hAnsi="Symbol" w:hint="default"/>
        <w:color w:val="auto"/>
        <w:sz w:val="34"/>
        <w:szCs w:val="3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
    <w:nsid w:val="21BF4ECE"/>
    <w:multiLevelType w:val="hybridMultilevel"/>
    <w:tmpl w:val="C5EEE07A"/>
    <w:lvl w:ilvl="0" w:tplc="E6F27150">
      <w:start w:val="1"/>
      <w:numFmt w:val="decimal"/>
      <w:lvlText w:val="%1."/>
      <w:lvlJc w:val="left"/>
      <w:pPr>
        <w:ind w:left="567" w:hanging="567"/>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2355260E"/>
    <w:multiLevelType w:val="hybridMultilevel"/>
    <w:tmpl w:val="A13CFCCC"/>
    <w:lvl w:ilvl="0" w:tplc="0DE434B8">
      <w:start w:val="8"/>
      <w:numFmt w:val="bullet"/>
      <w:lvlText w:val=""/>
      <w:lvlPicBulletId w:val="13"/>
      <w:lvlJc w:val="left"/>
      <w:pPr>
        <w:ind w:left="567" w:hanging="567"/>
      </w:pPr>
      <w:rPr>
        <w:rFonts w:ascii="Symbol" w:eastAsia="Adobe Ming Std L" w:hAnsi="Symbol" w:hint="default"/>
        <w:b/>
        <w:bCs/>
        <w:color w:val="auto"/>
        <w:sz w:val="40"/>
        <w:szCs w:val="40"/>
      </w:rPr>
    </w:lvl>
    <w:lvl w:ilvl="1" w:tplc="FFFFFFFF">
      <w:start w:val="6"/>
      <w:numFmt w:val="bullet"/>
      <w:lvlText w:val="-"/>
      <w:lvlJc w:val="left"/>
      <w:pPr>
        <w:ind w:left="1440" w:hanging="360"/>
      </w:pPr>
      <w:rPr>
        <w:rFonts w:ascii="Adobe Arabic" w:eastAsiaTheme="minorHAnsi" w:hAnsi="Adobe Arabic" w:cs="Adobe Arabic"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nsid w:val="246B56FD"/>
    <w:multiLevelType w:val="hybridMultilevel"/>
    <w:tmpl w:val="8146F232"/>
    <w:lvl w:ilvl="0" w:tplc="B7C8EEF6">
      <w:start w:val="8"/>
      <w:numFmt w:val="bullet"/>
      <w:lvlText w:val=""/>
      <w:lvlPicBulletId w:val="7"/>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
    <w:nsid w:val="26A41F92"/>
    <w:multiLevelType w:val="hybridMultilevel"/>
    <w:tmpl w:val="21843508"/>
    <w:lvl w:ilvl="0" w:tplc="72466466">
      <w:start w:val="1"/>
      <w:numFmt w:val="bullet"/>
      <w:lvlText w:val=""/>
      <w:lvlPicBulletId w:val="15"/>
      <w:lvlJc w:val="left"/>
      <w:pPr>
        <w:ind w:left="567" w:hanging="567"/>
      </w:pPr>
      <w:rPr>
        <w:rFonts w:ascii="Symbo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nsid w:val="28E4790F"/>
    <w:multiLevelType w:val="hybridMultilevel"/>
    <w:tmpl w:val="A1106E46"/>
    <w:lvl w:ilvl="0" w:tplc="82F09252">
      <w:numFmt w:val="bullet"/>
      <w:lvlText w:val=""/>
      <w:lvlPicBulletId w:val="16"/>
      <w:lvlJc w:val="left"/>
      <w:pPr>
        <w:ind w:left="567" w:hanging="567"/>
      </w:pPr>
      <w:rPr>
        <w:rFonts w:ascii="Symbol" w:eastAsia="Times New Roman" w:hAnsi="Symbol" w:cs="rpt-Regular" w:hint="default"/>
        <w:b/>
        <w:color w:val="auto"/>
        <w:sz w:val="40"/>
        <w:szCs w:val="38"/>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nsid w:val="29F436FF"/>
    <w:multiLevelType w:val="hybridMultilevel"/>
    <w:tmpl w:val="30DE2DBA"/>
    <w:lvl w:ilvl="0" w:tplc="6230483E">
      <w:start w:val="1"/>
      <w:numFmt w:val="decimal"/>
      <w:lvlText w:val="%1."/>
      <w:lvlJc w:val="left"/>
      <w:pPr>
        <w:ind w:left="454" w:hanging="454"/>
      </w:pPr>
      <w:rPr>
        <w:rFonts w:hint="default"/>
        <w:b/>
        <w:bCs/>
        <w:color w:val="C0000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nsid w:val="2DFC466C"/>
    <w:multiLevelType w:val="hybridMultilevel"/>
    <w:tmpl w:val="8CF29F9C"/>
    <w:lvl w:ilvl="0" w:tplc="74623B4C">
      <w:start w:val="1"/>
      <w:numFmt w:val="bullet"/>
      <w:lvlText w:val=""/>
      <w:lvlPicBulletId w:val="19"/>
      <w:lvlJc w:val="left"/>
      <w:pPr>
        <w:ind w:left="567" w:hanging="567"/>
      </w:pPr>
      <w:rPr>
        <w:rFonts w:ascii="Symbo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
    <w:nsid w:val="2F365BB3"/>
    <w:multiLevelType w:val="hybridMultilevel"/>
    <w:tmpl w:val="6E507D50"/>
    <w:lvl w:ilvl="0" w:tplc="A9CEC75A">
      <w:start w:val="1"/>
      <w:numFmt w:val="bullet"/>
      <w:lvlText w:val=""/>
      <w:lvlPicBulletId w:val="3"/>
      <w:lvlJc w:val="left"/>
      <w:pPr>
        <w:ind w:left="567" w:hanging="567"/>
      </w:pPr>
      <w:rPr>
        <w:rFonts w:ascii="Symbol" w:hAnsi="Symbol" w:hint="default"/>
        <w:color w:val="auto"/>
        <w:sz w:val="34"/>
        <w:szCs w:val="3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nsid w:val="301F60AB"/>
    <w:multiLevelType w:val="hybridMultilevel"/>
    <w:tmpl w:val="A5B0025A"/>
    <w:lvl w:ilvl="0" w:tplc="E7DC75F4">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30AC6936"/>
    <w:multiLevelType w:val="hybridMultilevel"/>
    <w:tmpl w:val="58BA5704"/>
    <w:lvl w:ilvl="0" w:tplc="28F0F978">
      <w:start w:val="1"/>
      <w:numFmt w:val="decimal"/>
      <w:lvlText w:val="%1."/>
      <w:lvlJc w:val="left"/>
      <w:pPr>
        <w:ind w:left="454" w:hanging="454"/>
      </w:pPr>
      <w:rPr>
        <w:rFonts w:hint="default"/>
        <w:b/>
        <w:bCs/>
        <w:color w:val="C0000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3778290B"/>
    <w:multiLevelType w:val="hybridMultilevel"/>
    <w:tmpl w:val="0A5E07DC"/>
    <w:lvl w:ilvl="0" w:tplc="8CCC13B4">
      <w:start w:val="1"/>
      <w:numFmt w:val="decimal"/>
      <w:lvlText w:val="%1."/>
      <w:lvlJc w:val="left"/>
      <w:pPr>
        <w:ind w:left="454" w:hanging="454"/>
      </w:pPr>
      <w:rPr>
        <w:rFonts w:hint="default"/>
        <w:b/>
        <w:bCs/>
        <w:color w:val="C0000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3890331F"/>
    <w:multiLevelType w:val="hybridMultilevel"/>
    <w:tmpl w:val="662C25D0"/>
    <w:lvl w:ilvl="0" w:tplc="3E2EF218">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3ADB1308"/>
    <w:multiLevelType w:val="hybridMultilevel"/>
    <w:tmpl w:val="AD700EAA"/>
    <w:lvl w:ilvl="0" w:tplc="17D46A34">
      <w:numFmt w:val="bullet"/>
      <w:lvlText w:val=""/>
      <w:lvlPicBulletId w:val="0"/>
      <w:lvlJc w:val="left"/>
      <w:pPr>
        <w:ind w:left="36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3B055D4A"/>
    <w:multiLevelType w:val="hybridMultilevel"/>
    <w:tmpl w:val="A8429A70"/>
    <w:lvl w:ilvl="0" w:tplc="12D4A908">
      <w:start w:val="1"/>
      <w:numFmt w:val="decimal"/>
      <w:lvlText w:val="%1."/>
      <w:lvlJc w:val="left"/>
      <w:pPr>
        <w:ind w:left="454" w:hanging="454"/>
      </w:pPr>
      <w:rPr>
        <w:rFonts w:hint="default"/>
        <w:b/>
        <w:bCs/>
        <w:color w:val="C0000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nsid w:val="3B531792"/>
    <w:multiLevelType w:val="hybridMultilevel"/>
    <w:tmpl w:val="CAB4E0DE"/>
    <w:lvl w:ilvl="0" w:tplc="BDC2456E">
      <w:start w:val="1"/>
      <w:numFmt w:val="bullet"/>
      <w:lvlText w:val=""/>
      <w:lvlPicBulletId w:val="10"/>
      <w:lvlJc w:val="left"/>
      <w:pPr>
        <w:ind w:left="567" w:hanging="567"/>
      </w:pPr>
      <w:rPr>
        <w:rFonts w:ascii="Symbol" w:hAnsi="Symbol" w:hint="default"/>
        <w:b/>
        <w:bCs/>
        <w:color w:val="auto"/>
        <w:sz w:val="40"/>
        <w:szCs w:val="40"/>
      </w:rPr>
    </w:lvl>
    <w:lvl w:ilvl="1" w:tplc="2C9A8BCA">
      <w:start w:val="6"/>
      <w:numFmt w:val="bullet"/>
      <w:lvlText w:val="-"/>
      <w:lvlJc w:val="left"/>
      <w:pPr>
        <w:ind w:left="1440" w:hanging="360"/>
      </w:pPr>
      <w:rPr>
        <w:rFonts w:ascii="Adobe Arabic" w:eastAsiaTheme="minorHAnsi" w:hAnsi="Adobe Arabic" w:cs="Adobe Arab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D837C96"/>
    <w:multiLevelType w:val="hybridMultilevel"/>
    <w:tmpl w:val="56FC84E0"/>
    <w:lvl w:ilvl="0" w:tplc="06C4F36C">
      <w:numFmt w:val="bullet"/>
      <w:lvlText w:val=""/>
      <w:lvlPicBulletId w:val="0"/>
      <w:lvlJc w:val="left"/>
      <w:pPr>
        <w:ind w:left="567" w:hanging="567"/>
      </w:pPr>
      <w:rPr>
        <w:rFonts w:ascii="Symbol" w:eastAsia="Times New Roman" w:hAnsi="Symbol" w:cs="rpt-Regular" w:hint="default"/>
        <w:b/>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
    <w:nsid w:val="46EA4E9E"/>
    <w:multiLevelType w:val="hybridMultilevel"/>
    <w:tmpl w:val="3C8C3DCC"/>
    <w:lvl w:ilvl="0" w:tplc="DEFE4592">
      <w:start w:val="1"/>
      <w:numFmt w:val="bullet"/>
      <w:lvlText w:val=""/>
      <w:lvlPicBulletId w:val="9"/>
      <w:lvlJc w:val="left"/>
      <w:pPr>
        <w:ind w:left="567" w:hanging="567"/>
      </w:pPr>
      <w:rPr>
        <w:rFonts w:ascii="Symbol" w:hAnsi="Symbol" w:hint="default"/>
        <w:color w:val="auto"/>
        <w:sz w:val="40"/>
        <w:szCs w:val="40"/>
      </w:rPr>
    </w:lvl>
    <w:lvl w:ilvl="1" w:tplc="3D8C7F34">
      <w:start w:val="6"/>
      <w:numFmt w:val="bullet"/>
      <w:lvlText w:val="-"/>
      <w:lvlJc w:val="left"/>
      <w:pPr>
        <w:ind w:left="1440" w:hanging="360"/>
      </w:pPr>
      <w:rPr>
        <w:rFonts w:ascii="Adobe Arabic" w:eastAsia="Times New Roman" w:hAnsi="Adobe Arabic" w:cs="Adobe Arab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EB829C3"/>
    <w:multiLevelType w:val="hybridMultilevel"/>
    <w:tmpl w:val="87E6F910"/>
    <w:lvl w:ilvl="0" w:tplc="CE88CB5E">
      <w:start w:val="8"/>
      <w:numFmt w:val="bullet"/>
      <w:lvlText w:val=""/>
      <w:lvlPicBulletId w:val="14"/>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nsid w:val="4F425693"/>
    <w:multiLevelType w:val="hybridMultilevel"/>
    <w:tmpl w:val="7FD6A698"/>
    <w:lvl w:ilvl="0" w:tplc="26701F18">
      <w:start w:val="1"/>
      <w:numFmt w:val="bullet"/>
      <w:lvlText w:val=""/>
      <w:lvlPicBulletId w:val="1"/>
      <w:lvlJc w:val="left"/>
      <w:pPr>
        <w:ind w:left="567" w:hanging="567"/>
      </w:pPr>
      <w:rPr>
        <w:rFonts w:ascii="Symbo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9">
    <w:nsid w:val="52DA2F06"/>
    <w:multiLevelType w:val="hybridMultilevel"/>
    <w:tmpl w:val="7130D326"/>
    <w:lvl w:ilvl="0" w:tplc="0E38EF64">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43656F7"/>
    <w:multiLevelType w:val="hybridMultilevel"/>
    <w:tmpl w:val="3F3AF29A"/>
    <w:lvl w:ilvl="0" w:tplc="9EA46E24">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578132ED"/>
    <w:multiLevelType w:val="hybridMultilevel"/>
    <w:tmpl w:val="DF9618D6"/>
    <w:lvl w:ilvl="0" w:tplc="29805AB0">
      <w:start w:val="1"/>
      <w:numFmt w:val="decimal"/>
      <w:lvlText w:val="%1."/>
      <w:lvlJc w:val="left"/>
      <w:pPr>
        <w:ind w:left="454" w:hanging="454"/>
      </w:pPr>
      <w:rPr>
        <w:rFonts w:hint="default"/>
        <w:b/>
        <w:bCs/>
        <w:color w:val="C0000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5A9B4171"/>
    <w:multiLevelType w:val="hybridMultilevel"/>
    <w:tmpl w:val="58A06392"/>
    <w:lvl w:ilvl="0" w:tplc="46F47B2A">
      <w:start w:val="1"/>
      <w:numFmt w:val="bullet"/>
      <w:lvlText w:val=""/>
      <w:lvlPicBulletId w:val="8"/>
      <w:lvlJc w:val="left"/>
      <w:pPr>
        <w:ind w:left="567" w:hanging="567"/>
      </w:pPr>
      <w:rPr>
        <w:rFonts w:ascii="Symbol" w:hAnsi="Symbol" w:hint="default"/>
        <w:color w:val="auto"/>
        <w:sz w:val="40"/>
        <w:szCs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60C35A1D"/>
    <w:multiLevelType w:val="hybridMultilevel"/>
    <w:tmpl w:val="68EA31D4"/>
    <w:lvl w:ilvl="0" w:tplc="17BE1398">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65F93F55"/>
    <w:multiLevelType w:val="hybridMultilevel"/>
    <w:tmpl w:val="359060C6"/>
    <w:lvl w:ilvl="0" w:tplc="CC821992">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69936726"/>
    <w:multiLevelType w:val="hybridMultilevel"/>
    <w:tmpl w:val="933AAC1A"/>
    <w:lvl w:ilvl="0" w:tplc="DE60C7DE">
      <w:numFmt w:val="bullet"/>
      <w:lvlText w:val=""/>
      <w:lvlPicBulletId w:val="17"/>
      <w:lvlJc w:val="left"/>
      <w:pPr>
        <w:ind w:left="567" w:hanging="567"/>
      </w:pPr>
      <w:rPr>
        <w:rFonts w:ascii="Symbol" w:eastAsia="Times New Roman" w:hAnsi="Symbol" w:cs="rpt-Regular" w:hint="default"/>
        <w:b/>
        <w:color w:val="auto"/>
        <w:sz w:val="40"/>
        <w:szCs w:val="38"/>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6">
    <w:nsid w:val="6D3F5E99"/>
    <w:multiLevelType w:val="hybridMultilevel"/>
    <w:tmpl w:val="3B0EF2EC"/>
    <w:lvl w:ilvl="0" w:tplc="D958AB24">
      <w:start w:val="1"/>
      <w:numFmt w:val="bullet"/>
      <w:lvlText w:val=""/>
      <w:lvlPicBulletId w:val="1"/>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7">
    <w:nsid w:val="71D953A5"/>
    <w:multiLevelType w:val="hybridMultilevel"/>
    <w:tmpl w:val="593E0458"/>
    <w:lvl w:ilvl="0" w:tplc="0BE47E54">
      <w:start w:val="1"/>
      <w:numFmt w:val="bullet"/>
      <w:lvlText w:val=""/>
      <w:lvlPicBulletId w:val="4"/>
      <w:lvlJc w:val="left"/>
      <w:pPr>
        <w:ind w:left="567" w:hanging="567"/>
      </w:pPr>
      <w:rPr>
        <w:rFonts w:ascii="Symbo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8">
    <w:nsid w:val="727D7FF0"/>
    <w:multiLevelType w:val="hybridMultilevel"/>
    <w:tmpl w:val="7840D59A"/>
    <w:lvl w:ilvl="0" w:tplc="3F7CE850">
      <w:start w:val="1"/>
      <w:numFmt w:val="decimal"/>
      <w:lvlText w:val="%1."/>
      <w:lvlJc w:val="left"/>
      <w:pPr>
        <w:ind w:left="454" w:hanging="454"/>
      </w:pPr>
      <w:rPr>
        <w:rFonts w:hint="default"/>
        <w:b/>
        <w:bCs/>
        <w:color w:val="C0000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74A363D4"/>
    <w:multiLevelType w:val="hybridMultilevel"/>
    <w:tmpl w:val="CD7CB1BC"/>
    <w:lvl w:ilvl="0" w:tplc="DE9CA686">
      <w:start w:val="1"/>
      <w:numFmt w:val="decimal"/>
      <w:lvlText w:val="%1."/>
      <w:lvlJc w:val="left"/>
      <w:pPr>
        <w:ind w:left="454" w:hanging="454"/>
      </w:pPr>
      <w:rPr>
        <w:rFonts w:hint="default"/>
        <w:b/>
        <w:bCs/>
        <w:color w:val="C00000"/>
      </w:rPr>
    </w:lvl>
    <w:lvl w:ilvl="1" w:tplc="0F30FAE2">
      <w:start w:val="1"/>
      <w:numFmt w:val="decimal"/>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76C64E2A"/>
    <w:multiLevelType w:val="hybridMultilevel"/>
    <w:tmpl w:val="285258B8"/>
    <w:lvl w:ilvl="0" w:tplc="DE1EBF6A">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7431209"/>
    <w:multiLevelType w:val="hybridMultilevel"/>
    <w:tmpl w:val="718C8E56"/>
    <w:lvl w:ilvl="0" w:tplc="10FE2012">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77CC1DE7"/>
    <w:multiLevelType w:val="hybridMultilevel"/>
    <w:tmpl w:val="25F809FA"/>
    <w:lvl w:ilvl="0" w:tplc="2752BAE4">
      <w:start w:val="1"/>
      <w:numFmt w:val="bullet"/>
      <w:lvlText w:val=""/>
      <w:lvlPicBulletId w:val="18"/>
      <w:lvlJc w:val="left"/>
      <w:pPr>
        <w:ind w:left="567" w:hanging="567"/>
      </w:pPr>
      <w:rPr>
        <w:rFonts w:ascii="Symbol" w:hAnsi="Symbol" w:hint="default"/>
        <w:b/>
        <w:bCs/>
        <w:color w:val="auto"/>
        <w:sz w:val="40"/>
        <w:szCs w:val="4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3">
    <w:nsid w:val="7BEE1A51"/>
    <w:multiLevelType w:val="hybridMultilevel"/>
    <w:tmpl w:val="BFBE7118"/>
    <w:lvl w:ilvl="0" w:tplc="D0E0C096">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nsid w:val="7F954D33"/>
    <w:multiLevelType w:val="hybridMultilevel"/>
    <w:tmpl w:val="35D224BE"/>
    <w:lvl w:ilvl="0" w:tplc="D5769C86">
      <w:start w:val="8"/>
      <w:numFmt w:val="bullet"/>
      <w:lvlText w:val=""/>
      <w:lvlPicBulletId w:val="11"/>
      <w:lvlJc w:val="left"/>
      <w:pPr>
        <w:ind w:left="567" w:hanging="567"/>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FE72814"/>
    <w:multiLevelType w:val="hybridMultilevel"/>
    <w:tmpl w:val="8410C068"/>
    <w:lvl w:ilvl="0" w:tplc="DEE0C9B4">
      <w:numFmt w:val="bullet"/>
      <w:lvlText w:val=""/>
      <w:lvlPicBulletId w:val="17"/>
      <w:lvlJc w:val="left"/>
      <w:pPr>
        <w:ind w:left="567" w:hanging="567"/>
      </w:pPr>
      <w:rPr>
        <w:rFonts w:ascii="Symbol" w:eastAsia="Times New Roman" w:hAnsi="Symbol" w:cs="rpt-Regular" w:hint="default"/>
        <w:b/>
        <w:color w:val="auto"/>
        <w:sz w:val="40"/>
        <w:szCs w:val="38"/>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abstractNumId w:val="22"/>
  </w:num>
  <w:num w:numId="2">
    <w:abstractNumId w:val="7"/>
  </w:num>
  <w:num w:numId="3">
    <w:abstractNumId w:val="28"/>
  </w:num>
  <w:num w:numId="4">
    <w:abstractNumId w:val="17"/>
  </w:num>
  <w:num w:numId="5">
    <w:abstractNumId w:val="36"/>
  </w:num>
  <w:num w:numId="6">
    <w:abstractNumId w:val="37"/>
  </w:num>
  <w:num w:numId="7">
    <w:abstractNumId w:val="2"/>
  </w:num>
  <w:num w:numId="8">
    <w:abstractNumId w:val="33"/>
  </w:num>
  <w:num w:numId="9">
    <w:abstractNumId w:val="6"/>
  </w:num>
  <w:num w:numId="10">
    <w:abstractNumId w:val="18"/>
  </w:num>
  <w:num w:numId="11">
    <w:abstractNumId w:val="5"/>
  </w:num>
  <w:num w:numId="12">
    <w:abstractNumId w:val="4"/>
  </w:num>
  <w:num w:numId="13">
    <w:abstractNumId w:val="12"/>
  </w:num>
  <w:num w:numId="14">
    <w:abstractNumId w:val="40"/>
  </w:num>
  <w:num w:numId="15">
    <w:abstractNumId w:val="32"/>
  </w:num>
  <w:num w:numId="16">
    <w:abstractNumId w:val="26"/>
  </w:num>
  <w:num w:numId="17">
    <w:abstractNumId w:val="24"/>
  </w:num>
  <w:num w:numId="18">
    <w:abstractNumId w:val="44"/>
  </w:num>
  <w:num w:numId="19">
    <w:abstractNumId w:val="1"/>
  </w:num>
  <w:num w:numId="20">
    <w:abstractNumId w:val="11"/>
  </w:num>
  <w:num w:numId="21">
    <w:abstractNumId w:val="27"/>
  </w:num>
  <w:num w:numId="22">
    <w:abstractNumId w:val="13"/>
  </w:num>
  <w:num w:numId="23">
    <w:abstractNumId w:val="14"/>
  </w:num>
  <w:num w:numId="24">
    <w:abstractNumId w:val="3"/>
  </w:num>
  <w:num w:numId="25">
    <w:abstractNumId w:val="41"/>
  </w:num>
  <w:num w:numId="26">
    <w:abstractNumId w:val="30"/>
  </w:num>
  <w:num w:numId="27">
    <w:abstractNumId w:val="35"/>
  </w:num>
  <w:num w:numId="28">
    <w:abstractNumId w:val="23"/>
  </w:num>
  <w:num w:numId="29">
    <w:abstractNumId w:val="0"/>
  </w:num>
  <w:num w:numId="30">
    <w:abstractNumId w:val="29"/>
  </w:num>
  <w:num w:numId="31">
    <w:abstractNumId w:val="39"/>
  </w:num>
  <w:num w:numId="32">
    <w:abstractNumId w:val="43"/>
  </w:num>
  <w:num w:numId="33">
    <w:abstractNumId w:val="19"/>
  </w:num>
  <w:num w:numId="34">
    <w:abstractNumId w:val="45"/>
  </w:num>
  <w:num w:numId="35">
    <w:abstractNumId w:val="34"/>
  </w:num>
  <w:num w:numId="36">
    <w:abstractNumId w:val="20"/>
  </w:num>
  <w:num w:numId="37">
    <w:abstractNumId w:val="15"/>
  </w:num>
  <w:num w:numId="38">
    <w:abstractNumId w:val="42"/>
  </w:num>
  <w:num w:numId="39">
    <w:abstractNumId w:val="25"/>
  </w:num>
  <w:num w:numId="40">
    <w:abstractNumId w:val="31"/>
  </w:num>
  <w:num w:numId="41">
    <w:abstractNumId w:val="16"/>
  </w:num>
  <w:num w:numId="42">
    <w:abstractNumId w:val="38"/>
  </w:num>
  <w:num w:numId="43">
    <w:abstractNumId w:val="21"/>
  </w:num>
  <w:num w:numId="44">
    <w:abstractNumId w:val="9"/>
  </w:num>
  <w:num w:numId="45">
    <w:abstractNumId w:val="10"/>
  </w:num>
  <w:num w:numId="46">
    <w:abstractNumId w:val="8"/>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040A"/>
    <w:rsid w:val="00015BA6"/>
    <w:rsid w:val="00016A05"/>
    <w:rsid w:val="000175C5"/>
    <w:rsid w:val="000179D9"/>
    <w:rsid w:val="00017C30"/>
    <w:rsid w:val="000266AF"/>
    <w:rsid w:val="00026EBD"/>
    <w:rsid w:val="00030BDE"/>
    <w:rsid w:val="00031285"/>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44AD"/>
    <w:rsid w:val="00074525"/>
    <w:rsid w:val="00075B3B"/>
    <w:rsid w:val="00085F65"/>
    <w:rsid w:val="00090487"/>
    <w:rsid w:val="0009204D"/>
    <w:rsid w:val="0009377E"/>
    <w:rsid w:val="0009726D"/>
    <w:rsid w:val="000A3077"/>
    <w:rsid w:val="000B0B3F"/>
    <w:rsid w:val="000B4041"/>
    <w:rsid w:val="000B448F"/>
    <w:rsid w:val="000B753D"/>
    <w:rsid w:val="000B7DC0"/>
    <w:rsid w:val="000C059A"/>
    <w:rsid w:val="000C072E"/>
    <w:rsid w:val="000C4B58"/>
    <w:rsid w:val="000C5D85"/>
    <w:rsid w:val="000D082E"/>
    <w:rsid w:val="000D5026"/>
    <w:rsid w:val="000D5173"/>
    <w:rsid w:val="000E66F8"/>
    <w:rsid w:val="000E7395"/>
    <w:rsid w:val="000F0076"/>
    <w:rsid w:val="000F1708"/>
    <w:rsid w:val="000F65A1"/>
    <w:rsid w:val="000F7707"/>
    <w:rsid w:val="0010760E"/>
    <w:rsid w:val="001101A0"/>
    <w:rsid w:val="00116F94"/>
    <w:rsid w:val="00117673"/>
    <w:rsid w:val="00117B1D"/>
    <w:rsid w:val="00123A14"/>
    <w:rsid w:val="00124D4C"/>
    <w:rsid w:val="001264DF"/>
    <w:rsid w:val="0013068D"/>
    <w:rsid w:val="00131B1C"/>
    <w:rsid w:val="00131B38"/>
    <w:rsid w:val="00132C0A"/>
    <w:rsid w:val="001343F0"/>
    <w:rsid w:val="00136575"/>
    <w:rsid w:val="00146067"/>
    <w:rsid w:val="00146DF4"/>
    <w:rsid w:val="0015006C"/>
    <w:rsid w:val="00150400"/>
    <w:rsid w:val="00150A53"/>
    <w:rsid w:val="00152A8A"/>
    <w:rsid w:val="00152BBE"/>
    <w:rsid w:val="0015348D"/>
    <w:rsid w:val="0016778D"/>
    <w:rsid w:val="00172768"/>
    <w:rsid w:val="00172B15"/>
    <w:rsid w:val="001741C5"/>
    <w:rsid w:val="00176724"/>
    <w:rsid w:val="00180E6F"/>
    <w:rsid w:val="00185525"/>
    <w:rsid w:val="001900A1"/>
    <w:rsid w:val="00194181"/>
    <w:rsid w:val="001944F7"/>
    <w:rsid w:val="00195C1F"/>
    <w:rsid w:val="0019617B"/>
    <w:rsid w:val="001A1288"/>
    <w:rsid w:val="001A34A8"/>
    <w:rsid w:val="001B2711"/>
    <w:rsid w:val="001B75C1"/>
    <w:rsid w:val="001B7E31"/>
    <w:rsid w:val="001C11A3"/>
    <w:rsid w:val="001C6995"/>
    <w:rsid w:val="001D193E"/>
    <w:rsid w:val="001D1A3B"/>
    <w:rsid w:val="001D350A"/>
    <w:rsid w:val="001D3A17"/>
    <w:rsid w:val="001D5D1E"/>
    <w:rsid w:val="001E1149"/>
    <w:rsid w:val="001E27C2"/>
    <w:rsid w:val="001F0B9B"/>
    <w:rsid w:val="001F1744"/>
    <w:rsid w:val="001F38C0"/>
    <w:rsid w:val="002021EF"/>
    <w:rsid w:val="002027DF"/>
    <w:rsid w:val="00206D6C"/>
    <w:rsid w:val="0021166C"/>
    <w:rsid w:val="0021196B"/>
    <w:rsid w:val="0021428A"/>
    <w:rsid w:val="00214565"/>
    <w:rsid w:val="00215AD2"/>
    <w:rsid w:val="0022035D"/>
    <w:rsid w:val="00226F80"/>
    <w:rsid w:val="00227842"/>
    <w:rsid w:val="00232935"/>
    <w:rsid w:val="00235BF7"/>
    <w:rsid w:val="002465AB"/>
    <w:rsid w:val="00252F1A"/>
    <w:rsid w:val="00253449"/>
    <w:rsid w:val="00274899"/>
    <w:rsid w:val="00275CD3"/>
    <w:rsid w:val="00277F4C"/>
    <w:rsid w:val="00283647"/>
    <w:rsid w:val="0028375F"/>
    <w:rsid w:val="0028392F"/>
    <w:rsid w:val="0028523A"/>
    <w:rsid w:val="00290248"/>
    <w:rsid w:val="00294303"/>
    <w:rsid w:val="00294397"/>
    <w:rsid w:val="002A04B9"/>
    <w:rsid w:val="002A1158"/>
    <w:rsid w:val="002A4F12"/>
    <w:rsid w:val="002B1246"/>
    <w:rsid w:val="002C40E6"/>
    <w:rsid w:val="002D301E"/>
    <w:rsid w:val="002E16FC"/>
    <w:rsid w:val="002F2114"/>
    <w:rsid w:val="002F2DF6"/>
    <w:rsid w:val="002F39A7"/>
    <w:rsid w:val="002F58A5"/>
    <w:rsid w:val="003000E6"/>
    <w:rsid w:val="00301397"/>
    <w:rsid w:val="00302699"/>
    <w:rsid w:val="00303554"/>
    <w:rsid w:val="00304E3F"/>
    <w:rsid w:val="00305CD1"/>
    <w:rsid w:val="003063C5"/>
    <w:rsid w:val="0032182E"/>
    <w:rsid w:val="00327D55"/>
    <w:rsid w:val="00330881"/>
    <w:rsid w:val="00330F40"/>
    <w:rsid w:val="00331F8C"/>
    <w:rsid w:val="00334B43"/>
    <w:rsid w:val="0034428F"/>
    <w:rsid w:val="00345016"/>
    <w:rsid w:val="0034792E"/>
    <w:rsid w:val="00351640"/>
    <w:rsid w:val="0035305C"/>
    <w:rsid w:val="0035479D"/>
    <w:rsid w:val="00355D0F"/>
    <w:rsid w:val="00362CF2"/>
    <w:rsid w:val="00363F3E"/>
    <w:rsid w:val="003653D0"/>
    <w:rsid w:val="0036611D"/>
    <w:rsid w:val="00366828"/>
    <w:rsid w:val="00371AF7"/>
    <w:rsid w:val="00380CC2"/>
    <w:rsid w:val="00383BA6"/>
    <w:rsid w:val="003853A6"/>
    <w:rsid w:val="0038702E"/>
    <w:rsid w:val="00392959"/>
    <w:rsid w:val="003966CE"/>
    <w:rsid w:val="003A2A39"/>
    <w:rsid w:val="003A4584"/>
    <w:rsid w:val="003A4830"/>
    <w:rsid w:val="003A7FEA"/>
    <w:rsid w:val="003B53C5"/>
    <w:rsid w:val="003B59F9"/>
    <w:rsid w:val="003C2153"/>
    <w:rsid w:val="003C3033"/>
    <w:rsid w:val="003C5251"/>
    <w:rsid w:val="003C75B3"/>
    <w:rsid w:val="003D34F7"/>
    <w:rsid w:val="003D350F"/>
    <w:rsid w:val="003D58AE"/>
    <w:rsid w:val="003D7BDE"/>
    <w:rsid w:val="003E041C"/>
    <w:rsid w:val="003E345F"/>
    <w:rsid w:val="003E4A02"/>
    <w:rsid w:val="003E4F85"/>
    <w:rsid w:val="003E68B2"/>
    <w:rsid w:val="003F2AE8"/>
    <w:rsid w:val="003F3631"/>
    <w:rsid w:val="003F41BB"/>
    <w:rsid w:val="003F7575"/>
    <w:rsid w:val="003F76FA"/>
    <w:rsid w:val="00401F4B"/>
    <w:rsid w:val="00402CAC"/>
    <w:rsid w:val="00403A11"/>
    <w:rsid w:val="00403E19"/>
    <w:rsid w:val="00404549"/>
    <w:rsid w:val="00405BD0"/>
    <w:rsid w:val="00406F1C"/>
    <w:rsid w:val="0041133E"/>
    <w:rsid w:val="00413CA3"/>
    <w:rsid w:val="00415A39"/>
    <w:rsid w:val="00417B0E"/>
    <w:rsid w:val="00423539"/>
    <w:rsid w:val="00424E1E"/>
    <w:rsid w:val="00427779"/>
    <w:rsid w:val="0043173A"/>
    <w:rsid w:val="00434D3A"/>
    <w:rsid w:val="00440E77"/>
    <w:rsid w:val="004551E6"/>
    <w:rsid w:val="00460F0E"/>
    <w:rsid w:val="00460F9E"/>
    <w:rsid w:val="00465841"/>
    <w:rsid w:val="00477D67"/>
    <w:rsid w:val="00484A10"/>
    <w:rsid w:val="00485850"/>
    <w:rsid w:val="00491419"/>
    <w:rsid w:val="0049314D"/>
    <w:rsid w:val="00493C47"/>
    <w:rsid w:val="00494DFF"/>
    <w:rsid w:val="00495B60"/>
    <w:rsid w:val="004A354B"/>
    <w:rsid w:val="004A3A25"/>
    <w:rsid w:val="004B1CA5"/>
    <w:rsid w:val="004B7BBD"/>
    <w:rsid w:val="004C02BF"/>
    <w:rsid w:val="004C6B4F"/>
    <w:rsid w:val="004D27CA"/>
    <w:rsid w:val="004D31DE"/>
    <w:rsid w:val="004D4F1C"/>
    <w:rsid w:val="004E24A0"/>
    <w:rsid w:val="004E6225"/>
    <w:rsid w:val="004E75E8"/>
    <w:rsid w:val="004F11B4"/>
    <w:rsid w:val="004F4B1B"/>
    <w:rsid w:val="00502706"/>
    <w:rsid w:val="005061FF"/>
    <w:rsid w:val="00507580"/>
    <w:rsid w:val="005160BF"/>
    <w:rsid w:val="00516B98"/>
    <w:rsid w:val="00516F85"/>
    <w:rsid w:val="0052240B"/>
    <w:rsid w:val="00525001"/>
    <w:rsid w:val="005273C6"/>
    <w:rsid w:val="00531CBB"/>
    <w:rsid w:val="00531E69"/>
    <w:rsid w:val="005347D8"/>
    <w:rsid w:val="005447C6"/>
    <w:rsid w:val="00544A93"/>
    <w:rsid w:val="00555065"/>
    <w:rsid w:val="005553F8"/>
    <w:rsid w:val="005570F6"/>
    <w:rsid w:val="00560172"/>
    <w:rsid w:val="005633C2"/>
    <w:rsid w:val="005648F0"/>
    <w:rsid w:val="00567F02"/>
    <w:rsid w:val="0057074D"/>
    <w:rsid w:val="00573206"/>
    <w:rsid w:val="00592A57"/>
    <w:rsid w:val="00594F62"/>
    <w:rsid w:val="00595BD1"/>
    <w:rsid w:val="005A13DD"/>
    <w:rsid w:val="005A14EB"/>
    <w:rsid w:val="005A61F4"/>
    <w:rsid w:val="005B19EA"/>
    <w:rsid w:val="005B394D"/>
    <w:rsid w:val="005B6922"/>
    <w:rsid w:val="005B6BA6"/>
    <w:rsid w:val="005C0237"/>
    <w:rsid w:val="005C66FA"/>
    <w:rsid w:val="005C68B8"/>
    <w:rsid w:val="005E14CE"/>
    <w:rsid w:val="005E2612"/>
    <w:rsid w:val="005E38A8"/>
    <w:rsid w:val="005E591D"/>
    <w:rsid w:val="005F6474"/>
    <w:rsid w:val="006016A3"/>
    <w:rsid w:val="00603135"/>
    <w:rsid w:val="00604175"/>
    <w:rsid w:val="0060565F"/>
    <w:rsid w:val="006062A0"/>
    <w:rsid w:val="00606A81"/>
    <w:rsid w:val="00610759"/>
    <w:rsid w:val="00611525"/>
    <w:rsid w:val="0061184C"/>
    <w:rsid w:val="0061517A"/>
    <w:rsid w:val="00616173"/>
    <w:rsid w:val="00617E53"/>
    <w:rsid w:val="00620AB0"/>
    <w:rsid w:val="00624B18"/>
    <w:rsid w:val="00633619"/>
    <w:rsid w:val="00633945"/>
    <w:rsid w:val="00634132"/>
    <w:rsid w:val="00635307"/>
    <w:rsid w:val="00636A52"/>
    <w:rsid w:val="00637EC4"/>
    <w:rsid w:val="00643F60"/>
    <w:rsid w:val="00645631"/>
    <w:rsid w:val="00650040"/>
    <w:rsid w:val="006514A3"/>
    <w:rsid w:val="00653D16"/>
    <w:rsid w:val="0066135B"/>
    <w:rsid w:val="00665125"/>
    <w:rsid w:val="006666B1"/>
    <w:rsid w:val="006720F7"/>
    <w:rsid w:val="00672181"/>
    <w:rsid w:val="00672795"/>
    <w:rsid w:val="006753FC"/>
    <w:rsid w:val="006841FA"/>
    <w:rsid w:val="00685B67"/>
    <w:rsid w:val="00687F39"/>
    <w:rsid w:val="00691535"/>
    <w:rsid w:val="0069579C"/>
    <w:rsid w:val="00695DA3"/>
    <w:rsid w:val="00696A19"/>
    <w:rsid w:val="006A1710"/>
    <w:rsid w:val="006A2CA6"/>
    <w:rsid w:val="006A6D23"/>
    <w:rsid w:val="006A7D92"/>
    <w:rsid w:val="006B5857"/>
    <w:rsid w:val="006B6382"/>
    <w:rsid w:val="006B7270"/>
    <w:rsid w:val="006B7B92"/>
    <w:rsid w:val="006C398B"/>
    <w:rsid w:val="006C3ECB"/>
    <w:rsid w:val="006C52FE"/>
    <w:rsid w:val="006C7F2F"/>
    <w:rsid w:val="006D1498"/>
    <w:rsid w:val="006D4703"/>
    <w:rsid w:val="006E04F3"/>
    <w:rsid w:val="006E643F"/>
    <w:rsid w:val="006F0BBB"/>
    <w:rsid w:val="006F4600"/>
    <w:rsid w:val="006F53A7"/>
    <w:rsid w:val="00700E05"/>
    <w:rsid w:val="007039A0"/>
    <w:rsid w:val="00713AE9"/>
    <w:rsid w:val="00714E91"/>
    <w:rsid w:val="00715D92"/>
    <w:rsid w:val="007218F3"/>
    <w:rsid w:val="00721E84"/>
    <w:rsid w:val="007335C9"/>
    <w:rsid w:val="007522EA"/>
    <w:rsid w:val="00756AD9"/>
    <w:rsid w:val="00766CD4"/>
    <w:rsid w:val="00766F9F"/>
    <w:rsid w:val="00774F12"/>
    <w:rsid w:val="00776426"/>
    <w:rsid w:val="00776B54"/>
    <w:rsid w:val="007778D3"/>
    <w:rsid w:val="00777F73"/>
    <w:rsid w:val="0078158D"/>
    <w:rsid w:val="00781A2F"/>
    <w:rsid w:val="007839B5"/>
    <w:rsid w:val="007900DD"/>
    <w:rsid w:val="00790D7A"/>
    <w:rsid w:val="00792F47"/>
    <w:rsid w:val="0079403E"/>
    <w:rsid w:val="007A280F"/>
    <w:rsid w:val="007A544F"/>
    <w:rsid w:val="007B2680"/>
    <w:rsid w:val="007B4960"/>
    <w:rsid w:val="007B4DF8"/>
    <w:rsid w:val="007B5069"/>
    <w:rsid w:val="007C12CD"/>
    <w:rsid w:val="007C1E73"/>
    <w:rsid w:val="007C477D"/>
    <w:rsid w:val="007C4F9E"/>
    <w:rsid w:val="007D23BC"/>
    <w:rsid w:val="007D45C4"/>
    <w:rsid w:val="007E321C"/>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536A"/>
    <w:rsid w:val="008156CA"/>
    <w:rsid w:val="008305B4"/>
    <w:rsid w:val="008317F7"/>
    <w:rsid w:val="00834853"/>
    <w:rsid w:val="00835429"/>
    <w:rsid w:val="00836A5D"/>
    <w:rsid w:val="0083716D"/>
    <w:rsid w:val="00840252"/>
    <w:rsid w:val="008452D0"/>
    <w:rsid w:val="008500D7"/>
    <w:rsid w:val="00853D96"/>
    <w:rsid w:val="008565E2"/>
    <w:rsid w:val="00857CC6"/>
    <w:rsid w:val="0086361A"/>
    <w:rsid w:val="008705FB"/>
    <w:rsid w:val="0087407F"/>
    <w:rsid w:val="008741E1"/>
    <w:rsid w:val="00876E61"/>
    <w:rsid w:val="00880428"/>
    <w:rsid w:val="00881264"/>
    <w:rsid w:val="008847F8"/>
    <w:rsid w:val="0088523D"/>
    <w:rsid w:val="008855B3"/>
    <w:rsid w:val="00885E2E"/>
    <w:rsid w:val="00886F95"/>
    <w:rsid w:val="008928E3"/>
    <w:rsid w:val="008954FC"/>
    <w:rsid w:val="008A03ED"/>
    <w:rsid w:val="008A4219"/>
    <w:rsid w:val="008A5640"/>
    <w:rsid w:val="008A5D14"/>
    <w:rsid w:val="008A5F45"/>
    <w:rsid w:val="008C22E7"/>
    <w:rsid w:val="008C34C8"/>
    <w:rsid w:val="008D06BD"/>
    <w:rsid w:val="008D27F4"/>
    <w:rsid w:val="008D6825"/>
    <w:rsid w:val="008E19CF"/>
    <w:rsid w:val="008E2B70"/>
    <w:rsid w:val="008E3919"/>
    <w:rsid w:val="008E5CB0"/>
    <w:rsid w:val="008F10A6"/>
    <w:rsid w:val="008F155B"/>
    <w:rsid w:val="008F266E"/>
    <w:rsid w:val="008F4053"/>
    <w:rsid w:val="008F5AE0"/>
    <w:rsid w:val="008F5B27"/>
    <w:rsid w:val="00900F65"/>
    <w:rsid w:val="00902465"/>
    <w:rsid w:val="00906547"/>
    <w:rsid w:val="009065E7"/>
    <w:rsid w:val="00910C5E"/>
    <w:rsid w:val="00910CC9"/>
    <w:rsid w:val="00913352"/>
    <w:rsid w:val="0091516F"/>
    <w:rsid w:val="00917FC7"/>
    <w:rsid w:val="00920B33"/>
    <w:rsid w:val="0092644C"/>
    <w:rsid w:val="0093040A"/>
    <w:rsid w:val="00935A95"/>
    <w:rsid w:val="00935C0E"/>
    <w:rsid w:val="009360AC"/>
    <w:rsid w:val="00943B12"/>
    <w:rsid w:val="00943E11"/>
    <w:rsid w:val="00956C42"/>
    <w:rsid w:val="00957AB4"/>
    <w:rsid w:val="00960E28"/>
    <w:rsid w:val="00964749"/>
    <w:rsid w:val="00972782"/>
    <w:rsid w:val="009734B4"/>
    <w:rsid w:val="009773A0"/>
    <w:rsid w:val="009774E4"/>
    <w:rsid w:val="00984B17"/>
    <w:rsid w:val="00985605"/>
    <w:rsid w:val="00986395"/>
    <w:rsid w:val="00992915"/>
    <w:rsid w:val="009A0B1B"/>
    <w:rsid w:val="009A18FD"/>
    <w:rsid w:val="009A45F5"/>
    <w:rsid w:val="009A4CC9"/>
    <w:rsid w:val="009A617E"/>
    <w:rsid w:val="009A62A9"/>
    <w:rsid w:val="009A6AC5"/>
    <w:rsid w:val="009B4AF8"/>
    <w:rsid w:val="009C3111"/>
    <w:rsid w:val="009C58B6"/>
    <w:rsid w:val="009E256C"/>
    <w:rsid w:val="009E4442"/>
    <w:rsid w:val="009E7CAF"/>
    <w:rsid w:val="009F34C6"/>
    <w:rsid w:val="009F5DE0"/>
    <w:rsid w:val="009F6370"/>
    <w:rsid w:val="009F679B"/>
    <w:rsid w:val="00A01020"/>
    <w:rsid w:val="00A050E3"/>
    <w:rsid w:val="00A06A1D"/>
    <w:rsid w:val="00A07C3E"/>
    <w:rsid w:val="00A11296"/>
    <w:rsid w:val="00A13A44"/>
    <w:rsid w:val="00A14FB8"/>
    <w:rsid w:val="00A2091E"/>
    <w:rsid w:val="00A228EA"/>
    <w:rsid w:val="00A248D0"/>
    <w:rsid w:val="00A249AA"/>
    <w:rsid w:val="00A25638"/>
    <w:rsid w:val="00A3528A"/>
    <w:rsid w:val="00A36B94"/>
    <w:rsid w:val="00A37EF5"/>
    <w:rsid w:val="00A405B2"/>
    <w:rsid w:val="00A446BA"/>
    <w:rsid w:val="00A4502D"/>
    <w:rsid w:val="00A45F32"/>
    <w:rsid w:val="00A50F82"/>
    <w:rsid w:val="00A55D8B"/>
    <w:rsid w:val="00A61F6B"/>
    <w:rsid w:val="00A648A7"/>
    <w:rsid w:val="00A651BF"/>
    <w:rsid w:val="00A65EB8"/>
    <w:rsid w:val="00A6609E"/>
    <w:rsid w:val="00A701E0"/>
    <w:rsid w:val="00A71391"/>
    <w:rsid w:val="00A771AE"/>
    <w:rsid w:val="00A77C1B"/>
    <w:rsid w:val="00A80DC9"/>
    <w:rsid w:val="00A845EB"/>
    <w:rsid w:val="00A864D0"/>
    <w:rsid w:val="00A9124F"/>
    <w:rsid w:val="00A91603"/>
    <w:rsid w:val="00A94163"/>
    <w:rsid w:val="00A954BC"/>
    <w:rsid w:val="00A964A5"/>
    <w:rsid w:val="00A96E09"/>
    <w:rsid w:val="00AA0F2A"/>
    <w:rsid w:val="00AA22C9"/>
    <w:rsid w:val="00AA3FF3"/>
    <w:rsid w:val="00AB3581"/>
    <w:rsid w:val="00AB65E0"/>
    <w:rsid w:val="00AB6ABD"/>
    <w:rsid w:val="00AC082F"/>
    <w:rsid w:val="00AE13CB"/>
    <w:rsid w:val="00AE31B2"/>
    <w:rsid w:val="00AE3BF6"/>
    <w:rsid w:val="00AF035F"/>
    <w:rsid w:val="00B02FD8"/>
    <w:rsid w:val="00B0358B"/>
    <w:rsid w:val="00B04A3D"/>
    <w:rsid w:val="00B07E69"/>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66D0"/>
    <w:rsid w:val="00B57307"/>
    <w:rsid w:val="00B65B58"/>
    <w:rsid w:val="00B67FDD"/>
    <w:rsid w:val="00B72FA3"/>
    <w:rsid w:val="00B73F4D"/>
    <w:rsid w:val="00B75F7F"/>
    <w:rsid w:val="00B85C78"/>
    <w:rsid w:val="00B85D29"/>
    <w:rsid w:val="00B90533"/>
    <w:rsid w:val="00B90F6C"/>
    <w:rsid w:val="00B9126E"/>
    <w:rsid w:val="00B9763C"/>
    <w:rsid w:val="00BA29EF"/>
    <w:rsid w:val="00BB2B31"/>
    <w:rsid w:val="00BB60A0"/>
    <w:rsid w:val="00BB6A23"/>
    <w:rsid w:val="00BB6EA6"/>
    <w:rsid w:val="00BC0FE7"/>
    <w:rsid w:val="00BC15DC"/>
    <w:rsid w:val="00BC31DA"/>
    <w:rsid w:val="00BC4B17"/>
    <w:rsid w:val="00BC654B"/>
    <w:rsid w:val="00BC6615"/>
    <w:rsid w:val="00BD2126"/>
    <w:rsid w:val="00BD3F10"/>
    <w:rsid w:val="00BD5316"/>
    <w:rsid w:val="00BD5495"/>
    <w:rsid w:val="00BD5557"/>
    <w:rsid w:val="00BD5D13"/>
    <w:rsid w:val="00BD5FF2"/>
    <w:rsid w:val="00BE0014"/>
    <w:rsid w:val="00BE3719"/>
    <w:rsid w:val="00BE3CCA"/>
    <w:rsid w:val="00BF1E10"/>
    <w:rsid w:val="00BF6DDC"/>
    <w:rsid w:val="00C0289F"/>
    <w:rsid w:val="00C02CB2"/>
    <w:rsid w:val="00C02D67"/>
    <w:rsid w:val="00C05943"/>
    <w:rsid w:val="00C13BE5"/>
    <w:rsid w:val="00C153CB"/>
    <w:rsid w:val="00C1705E"/>
    <w:rsid w:val="00C202A3"/>
    <w:rsid w:val="00C2097E"/>
    <w:rsid w:val="00C23355"/>
    <w:rsid w:val="00C33873"/>
    <w:rsid w:val="00C40EE4"/>
    <w:rsid w:val="00C46354"/>
    <w:rsid w:val="00C46C39"/>
    <w:rsid w:val="00C47376"/>
    <w:rsid w:val="00C51C73"/>
    <w:rsid w:val="00C57122"/>
    <w:rsid w:val="00C674F7"/>
    <w:rsid w:val="00C7408A"/>
    <w:rsid w:val="00C75D46"/>
    <w:rsid w:val="00C769E5"/>
    <w:rsid w:val="00C778F1"/>
    <w:rsid w:val="00C822C4"/>
    <w:rsid w:val="00C82835"/>
    <w:rsid w:val="00C82899"/>
    <w:rsid w:val="00C87C76"/>
    <w:rsid w:val="00C90979"/>
    <w:rsid w:val="00C933EC"/>
    <w:rsid w:val="00C96A98"/>
    <w:rsid w:val="00C97819"/>
    <w:rsid w:val="00CA285A"/>
    <w:rsid w:val="00CA4EF6"/>
    <w:rsid w:val="00CA79BC"/>
    <w:rsid w:val="00CB20E9"/>
    <w:rsid w:val="00CB3248"/>
    <w:rsid w:val="00CB5E27"/>
    <w:rsid w:val="00CC16B4"/>
    <w:rsid w:val="00CC1FBB"/>
    <w:rsid w:val="00CC5AE1"/>
    <w:rsid w:val="00CC6114"/>
    <w:rsid w:val="00CD05BC"/>
    <w:rsid w:val="00CD2256"/>
    <w:rsid w:val="00CD26A8"/>
    <w:rsid w:val="00CD2DFE"/>
    <w:rsid w:val="00CD3E0C"/>
    <w:rsid w:val="00CD57BA"/>
    <w:rsid w:val="00CE0374"/>
    <w:rsid w:val="00CE1CEF"/>
    <w:rsid w:val="00CE3DFF"/>
    <w:rsid w:val="00CE42F5"/>
    <w:rsid w:val="00CE4EEA"/>
    <w:rsid w:val="00CE77ED"/>
    <w:rsid w:val="00CF0C8F"/>
    <w:rsid w:val="00CF3CA4"/>
    <w:rsid w:val="00CF3E3D"/>
    <w:rsid w:val="00CF60F2"/>
    <w:rsid w:val="00D01BB0"/>
    <w:rsid w:val="00D13BEA"/>
    <w:rsid w:val="00D152DE"/>
    <w:rsid w:val="00D17FD1"/>
    <w:rsid w:val="00D20ED6"/>
    <w:rsid w:val="00D21645"/>
    <w:rsid w:val="00D222FF"/>
    <w:rsid w:val="00D26A0B"/>
    <w:rsid w:val="00D305F0"/>
    <w:rsid w:val="00D313B8"/>
    <w:rsid w:val="00D32D17"/>
    <w:rsid w:val="00D376C6"/>
    <w:rsid w:val="00D45731"/>
    <w:rsid w:val="00D51617"/>
    <w:rsid w:val="00D5796E"/>
    <w:rsid w:val="00D6039A"/>
    <w:rsid w:val="00D60F5F"/>
    <w:rsid w:val="00D6468C"/>
    <w:rsid w:val="00D64ABF"/>
    <w:rsid w:val="00D82F0E"/>
    <w:rsid w:val="00D87FB1"/>
    <w:rsid w:val="00D93C30"/>
    <w:rsid w:val="00D93D43"/>
    <w:rsid w:val="00D96041"/>
    <w:rsid w:val="00DA0D9D"/>
    <w:rsid w:val="00DA1E3E"/>
    <w:rsid w:val="00DA3C48"/>
    <w:rsid w:val="00DA733D"/>
    <w:rsid w:val="00DB197F"/>
    <w:rsid w:val="00DB5C98"/>
    <w:rsid w:val="00DB62EC"/>
    <w:rsid w:val="00DB7EB2"/>
    <w:rsid w:val="00DB7FDB"/>
    <w:rsid w:val="00DC02ED"/>
    <w:rsid w:val="00DC5D13"/>
    <w:rsid w:val="00DC6BF3"/>
    <w:rsid w:val="00DD042E"/>
    <w:rsid w:val="00DD10BF"/>
    <w:rsid w:val="00DD2F91"/>
    <w:rsid w:val="00DD7043"/>
    <w:rsid w:val="00DD7CD6"/>
    <w:rsid w:val="00DE265B"/>
    <w:rsid w:val="00DE3033"/>
    <w:rsid w:val="00DE5FDE"/>
    <w:rsid w:val="00DE6989"/>
    <w:rsid w:val="00DF5ECD"/>
    <w:rsid w:val="00E01E27"/>
    <w:rsid w:val="00E021B4"/>
    <w:rsid w:val="00E02214"/>
    <w:rsid w:val="00E07133"/>
    <w:rsid w:val="00E113FA"/>
    <w:rsid w:val="00E17203"/>
    <w:rsid w:val="00E17B40"/>
    <w:rsid w:val="00E24512"/>
    <w:rsid w:val="00E26F82"/>
    <w:rsid w:val="00E27144"/>
    <w:rsid w:val="00E3019A"/>
    <w:rsid w:val="00E303C4"/>
    <w:rsid w:val="00E327C5"/>
    <w:rsid w:val="00E335AD"/>
    <w:rsid w:val="00E413D1"/>
    <w:rsid w:val="00E437DB"/>
    <w:rsid w:val="00E465B8"/>
    <w:rsid w:val="00E51047"/>
    <w:rsid w:val="00E52299"/>
    <w:rsid w:val="00E57C98"/>
    <w:rsid w:val="00E57E04"/>
    <w:rsid w:val="00E57E25"/>
    <w:rsid w:val="00E62AAD"/>
    <w:rsid w:val="00E72578"/>
    <w:rsid w:val="00E7361B"/>
    <w:rsid w:val="00E74BB8"/>
    <w:rsid w:val="00E80F25"/>
    <w:rsid w:val="00E90509"/>
    <w:rsid w:val="00EA45AB"/>
    <w:rsid w:val="00EA4EE1"/>
    <w:rsid w:val="00EB49C5"/>
    <w:rsid w:val="00EB64EB"/>
    <w:rsid w:val="00EB688D"/>
    <w:rsid w:val="00EC0F6F"/>
    <w:rsid w:val="00EC4481"/>
    <w:rsid w:val="00ED65FC"/>
    <w:rsid w:val="00EE0A2B"/>
    <w:rsid w:val="00EE1DCF"/>
    <w:rsid w:val="00EE4EFB"/>
    <w:rsid w:val="00EE5B34"/>
    <w:rsid w:val="00EE6CEF"/>
    <w:rsid w:val="00EF2182"/>
    <w:rsid w:val="00EF5AD7"/>
    <w:rsid w:val="00EF63CC"/>
    <w:rsid w:val="00EF776A"/>
    <w:rsid w:val="00F007FD"/>
    <w:rsid w:val="00F03305"/>
    <w:rsid w:val="00F04847"/>
    <w:rsid w:val="00F058F5"/>
    <w:rsid w:val="00F108E7"/>
    <w:rsid w:val="00F10968"/>
    <w:rsid w:val="00F133CC"/>
    <w:rsid w:val="00F13C85"/>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64813"/>
    <w:rsid w:val="00F657CC"/>
    <w:rsid w:val="00F66A05"/>
    <w:rsid w:val="00F67767"/>
    <w:rsid w:val="00F707B1"/>
    <w:rsid w:val="00F7234D"/>
    <w:rsid w:val="00F76247"/>
    <w:rsid w:val="00F82E4B"/>
    <w:rsid w:val="00F83AE4"/>
    <w:rsid w:val="00F9183E"/>
    <w:rsid w:val="00F91AE2"/>
    <w:rsid w:val="00F91B1A"/>
    <w:rsid w:val="00F91FB4"/>
    <w:rsid w:val="00F9301F"/>
    <w:rsid w:val="00F9337C"/>
    <w:rsid w:val="00F942C7"/>
    <w:rsid w:val="00F95362"/>
    <w:rsid w:val="00F96CF0"/>
    <w:rsid w:val="00F972FD"/>
    <w:rsid w:val="00FA017E"/>
    <w:rsid w:val="00FA1FE9"/>
    <w:rsid w:val="00FA3A10"/>
    <w:rsid w:val="00FB1983"/>
    <w:rsid w:val="00FB2CC0"/>
    <w:rsid w:val="00FB58A8"/>
    <w:rsid w:val="00FC0475"/>
    <w:rsid w:val="00FC1E59"/>
    <w:rsid w:val="00FC76AF"/>
    <w:rsid w:val="00FD0A88"/>
    <w:rsid w:val="00FD0BE5"/>
    <w:rsid w:val="00FD172F"/>
    <w:rsid w:val="00FD1CE8"/>
    <w:rsid w:val="00FD32E7"/>
    <w:rsid w:val="00FD3861"/>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EE66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3CA3"/>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character" w:styleId="FollowedHyperlink">
    <w:name w:val="FollowedHyperlink"/>
    <w:basedOn w:val="DefaultParagraphFont"/>
    <w:uiPriority w:val="99"/>
    <w:semiHidden/>
    <w:unhideWhenUsed/>
    <w:rsid w:val="00FD172F"/>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3CA3"/>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character" w:styleId="FollowedHyperlink">
    <w:name w:val="FollowedHyperlink"/>
    <w:basedOn w:val="DefaultParagraphFont"/>
    <w:uiPriority w:val="99"/>
    <w:semiHidden/>
    <w:unhideWhenUsed/>
    <w:rsid w:val="00FD172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dawliatraining.com/" TargetMode="External"/><Relationship Id="rId21" Type="http://schemas.openxmlformats.org/officeDocument/2006/relationships/image" Target="media/image35.png"/><Relationship Id="rId42" Type="http://schemas.openxmlformats.org/officeDocument/2006/relationships/image" Target="media/image42.png"/><Relationship Id="rId47" Type="http://schemas.openxmlformats.org/officeDocument/2006/relationships/image" Target="media/image54.png"/><Relationship Id="rId63" Type="http://schemas.openxmlformats.org/officeDocument/2006/relationships/image" Target="media/image57.png"/><Relationship Id="rId68" Type="http://schemas.openxmlformats.org/officeDocument/2006/relationships/image" Target="media/image65.png"/><Relationship Id="rId84" Type="http://schemas.openxmlformats.org/officeDocument/2006/relationships/hyperlink" Target="http://www.dawliatraining.com/" TargetMode="External"/><Relationship Id="rId89" Type="http://schemas.openxmlformats.org/officeDocument/2006/relationships/footer" Target="footer2.xml"/><Relationship Id="rId112" Type="http://schemas.openxmlformats.org/officeDocument/2006/relationships/image" Target="media/image87.png"/><Relationship Id="rId16" Type="http://schemas.openxmlformats.org/officeDocument/2006/relationships/image" Target="media/image30.jpeg"/><Relationship Id="rId107" Type="http://schemas.openxmlformats.org/officeDocument/2006/relationships/image" Target="media/image83.png"/><Relationship Id="rId11" Type="http://schemas.openxmlformats.org/officeDocument/2006/relationships/image" Target="media/image25.svg"/><Relationship Id="rId32" Type="http://schemas.openxmlformats.org/officeDocument/2006/relationships/image" Target="media/image34.png"/><Relationship Id="rId37" Type="http://schemas.openxmlformats.org/officeDocument/2006/relationships/image" Target="media/image38.png"/><Relationship Id="rId53" Type="http://schemas.openxmlformats.org/officeDocument/2006/relationships/image" Target="media/image60.png"/><Relationship Id="rId58" Type="http://schemas.openxmlformats.org/officeDocument/2006/relationships/image" Target="media/image62.png"/><Relationship Id="rId74" Type="http://schemas.openxmlformats.org/officeDocument/2006/relationships/image" Target="media/image74.png"/><Relationship Id="rId79" Type="http://schemas.openxmlformats.org/officeDocument/2006/relationships/hyperlink" Target="http://www.dawliatraining.com/" TargetMode="External"/><Relationship Id="rId102" Type="http://schemas.openxmlformats.org/officeDocument/2006/relationships/hyperlink" Target="http://www.dawliatraining.com/" TargetMode="External"/><Relationship Id="rId123" Type="http://schemas.openxmlformats.org/officeDocument/2006/relationships/image" Target="media/image90.png"/><Relationship Id="rId128" Type="http://schemas.openxmlformats.org/officeDocument/2006/relationships/image" Target="media/image93.png"/><Relationship Id="rId5" Type="http://schemas.openxmlformats.org/officeDocument/2006/relationships/settings" Target="settings.xml"/><Relationship Id="rId90" Type="http://schemas.openxmlformats.org/officeDocument/2006/relationships/hyperlink" Target="http://www.dawliatraining.com/" TargetMode="External"/><Relationship Id="rId95" Type="http://schemas.openxmlformats.org/officeDocument/2006/relationships/hyperlink" Target="http://www.dawliatraining.com/" TargetMode="External"/><Relationship Id="rId22" Type="http://schemas.openxmlformats.org/officeDocument/2006/relationships/hyperlink" Target="http://www.dawliatraining.com/" TargetMode="External"/><Relationship Id="rId27" Type="http://schemas.openxmlformats.org/officeDocument/2006/relationships/image" Target="media/image37.png"/><Relationship Id="rId43" Type="http://schemas.openxmlformats.org/officeDocument/2006/relationships/image" Target="media/image50.png"/><Relationship Id="rId48" Type="http://schemas.openxmlformats.org/officeDocument/2006/relationships/image" Target="media/image47.png"/><Relationship Id="rId64" Type="http://schemas.openxmlformats.org/officeDocument/2006/relationships/image" Target="media/image59.png"/><Relationship Id="rId69" Type="http://schemas.openxmlformats.org/officeDocument/2006/relationships/image" Target="media/image70.png"/><Relationship Id="rId113" Type="http://schemas.openxmlformats.org/officeDocument/2006/relationships/image" Target="media/image88.png"/><Relationship Id="rId118" Type="http://schemas.openxmlformats.org/officeDocument/2006/relationships/hyperlink" Target="https://youtu.be/qBYvrSkCIK0" TargetMode="External"/><Relationship Id="rId80" Type="http://schemas.openxmlformats.org/officeDocument/2006/relationships/image" Target="media/image72.png"/><Relationship Id="rId85" Type="http://schemas.openxmlformats.org/officeDocument/2006/relationships/image" Target="media/image76.png"/><Relationship Id="rId12" Type="http://schemas.openxmlformats.org/officeDocument/2006/relationships/image" Target="media/image25.png"/><Relationship Id="rId17" Type="http://schemas.openxmlformats.org/officeDocument/2006/relationships/image" Target="media/image31.png"/><Relationship Id="rId33" Type="http://schemas.openxmlformats.org/officeDocument/2006/relationships/image" Target="media/image36.png"/><Relationship Id="rId38" Type="http://schemas.openxmlformats.org/officeDocument/2006/relationships/image" Target="media/image39.png"/><Relationship Id="rId59" Type="http://schemas.openxmlformats.org/officeDocument/2006/relationships/hyperlink" Target="http://www.dawliatraining.com/" TargetMode="External"/><Relationship Id="rId103" Type="http://schemas.openxmlformats.org/officeDocument/2006/relationships/hyperlink" Target="http://www.dawliatraining.com/" TargetMode="External"/><Relationship Id="rId108" Type="http://schemas.openxmlformats.org/officeDocument/2006/relationships/hyperlink" Target="http://www.dawliatraining.com/" TargetMode="External"/><Relationship Id="rId124" Type="http://schemas.openxmlformats.org/officeDocument/2006/relationships/image" Target="media/image95.png"/><Relationship Id="rId129" Type="http://schemas.openxmlformats.org/officeDocument/2006/relationships/fontTable" Target="fontTable.xml"/><Relationship Id="rId54" Type="http://schemas.openxmlformats.org/officeDocument/2006/relationships/header" Target="header1.xml"/><Relationship Id="rId70" Type="http://schemas.openxmlformats.org/officeDocument/2006/relationships/image" Target="media/image66.png"/><Relationship Id="rId75" Type="http://schemas.openxmlformats.org/officeDocument/2006/relationships/hyperlink" Target="http://www.dawliatraining.com/" TargetMode="External"/><Relationship Id="rId91" Type="http://schemas.openxmlformats.org/officeDocument/2006/relationships/hyperlink" Target="http://www.dawliatraining.com/" TargetMode="External"/><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www.dawliatraining.com/" TargetMode="External"/><Relationship Id="rId28" Type="http://schemas.openxmlformats.org/officeDocument/2006/relationships/image" Target="media/image29.png"/><Relationship Id="rId49" Type="http://schemas.openxmlformats.org/officeDocument/2006/relationships/image" Target="media/image56.png"/><Relationship Id="rId114" Type="http://schemas.openxmlformats.org/officeDocument/2006/relationships/hyperlink" Target="http://www.dawliatraining.com/" TargetMode="External"/><Relationship Id="rId119" Type="http://schemas.openxmlformats.org/officeDocument/2006/relationships/hyperlink" Target="http://www.dawliatraining.com/" TargetMode="External"/><Relationship Id="rId44" Type="http://schemas.openxmlformats.org/officeDocument/2006/relationships/image" Target="media/image44.png"/><Relationship Id="rId60" Type="http://schemas.openxmlformats.org/officeDocument/2006/relationships/hyperlink" Target="http://www.dawliatraining.com/" TargetMode="External"/><Relationship Id="rId65" Type="http://schemas.openxmlformats.org/officeDocument/2006/relationships/image" Target="media/image61.png"/><Relationship Id="rId81" Type="http://schemas.openxmlformats.org/officeDocument/2006/relationships/image" Target="media/image73.png"/><Relationship Id="rId86" Type="http://schemas.openxmlformats.org/officeDocument/2006/relationships/hyperlink" Target="http://www.dawliatraining.com/" TargetMode="External"/><Relationship Id="rId130" Type="http://schemas.openxmlformats.org/officeDocument/2006/relationships/theme" Target="theme/theme1.xml"/><Relationship Id="rId13" Type="http://schemas.openxmlformats.org/officeDocument/2006/relationships/image" Target="media/image27.svg"/><Relationship Id="rId18" Type="http://schemas.openxmlformats.org/officeDocument/2006/relationships/image" Target="media/image32.png"/><Relationship Id="rId39" Type="http://schemas.openxmlformats.org/officeDocument/2006/relationships/image" Target="media/image46.png"/><Relationship Id="rId109" Type="http://schemas.openxmlformats.org/officeDocument/2006/relationships/image" Target="media/image84.png"/><Relationship Id="rId34" Type="http://schemas.openxmlformats.org/officeDocument/2006/relationships/image" Target="media/image43.png"/><Relationship Id="rId50" Type="http://schemas.openxmlformats.org/officeDocument/2006/relationships/image" Target="media/image49.png"/><Relationship Id="rId55" Type="http://schemas.openxmlformats.org/officeDocument/2006/relationships/header" Target="header2.xml"/><Relationship Id="rId76" Type="http://schemas.openxmlformats.org/officeDocument/2006/relationships/image" Target="media/image69.png"/><Relationship Id="rId97" Type="http://schemas.openxmlformats.org/officeDocument/2006/relationships/hyperlink" Target="http://www.dawliatraining.com/" TargetMode="External"/><Relationship Id="rId104" Type="http://schemas.openxmlformats.org/officeDocument/2006/relationships/hyperlink" Target="http://www.dawliatraining.com/" TargetMode="External"/><Relationship Id="rId120" Type="http://schemas.openxmlformats.org/officeDocument/2006/relationships/hyperlink" Target="http://www.dawliatraining.com/" TargetMode="External"/><Relationship Id="rId125" Type="http://schemas.openxmlformats.org/officeDocument/2006/relationships/image" Target="media/image91.png"/><Relationship Id="rId7" Type="http://schemas.openxmlformats.org/officeDocument/2006/relationships/footnotes" Target="footnotes.xml"/><Relationship Id="rId71" Type="http://schemas.openxmlformats.org/officeDocument/2006/relationships/hyperlink" Target="http://www.dawliatraining.com/" TargetMode="External"/><Relationship Id="rId92" Type="http://schemas.openxmlformats.org/officeDocument/2006/relationships/hyperlink" Target="https://youtu.be/IyCHoHUqF_E" TargetMode="External"/><Relationship Id="rId2" Type="http://schemas.openxmlformats.org/officeDocument/2006/relationships/numbering" Target="numbering.xml"/><Relationship Id="rId29" Type="http://schemas.openxmlformats.org/officeDocument/2006/relationships/hyperlink" Target="http://www.dawliatraining.com/" TargetMode="External"/><Relationship Id="rId24" Type="http://schemas.openxmlformats.org/officeDocument/2006/relationships/hyperlink" Target="http://www.dawliatraining.com/" TargetMode="External"/><Relationship Id="rId40" Type="http://schemas.openxmlformats.org/officeDocument/2006/relationships/image" Target="media/image41.png"/><Relationship Id="rId45" Type="http://schemas.openxmlformats.org/officeDocument/2006/relationships/image" Target="media/image52.png"/><Relationship Id="rId66" Type="http://schemas.openxmlformats.org/officeDocument/2006/relationships/image" Target="media/image63.png"/><Relationship Id="rId87" Type="http://schemas.openxmlformats.org/officeDocument/2006/relationships/image" Target="media/image78.png"/><Relationship Id="rId110" Type="http://schemas.openxmlformats.org/officeDocument/2006/relationships/image" Target="media/image85.png"/><Relationship Id="rId115" Type="http://schemas.openxmlformats.org/officeDocument/2006/relationships/hyperlink" Target="http://www.dawliatraining.com/" TargetMode="External"/><Relationship Id="rId61" Type="http://schemas.openxmlformats.org/officeDocument/2006/relationships/image" Target="media/image55.png"/><Relationship Id="rId82" Type="http://schemas.openxmlformats.org/officeDocument/2006/relationships/image" Target="media/image75.png"/><Relationship Id="rId19" Type="http://schemas.openxmlformats.org/officeDocument/2006/relationships/image" Target="media/image33.png"/><Relationship Id="rId14" Type="http://schemas.openxmlformats.org/officeDocument/2006/relationships/image" Target="media/image26.png"/><Relationship Id="rId30" Type="http://schemas.openxmlformats.org/officeDocument/2006/relationships/image" Target="media/image30.png"/><Relationship Id="rId35" Type="http://schemas.openxmlformats.org/officeDocument/2006/relationships/hyperlink" Target="http://www.dawliatraining.com/" TargetMode="External"/><Relationship Id="rId56" Type="http://schemas.openxmlformats.org/officeDocument/2006/relationships/footer" Target="footer1.xml"/><Relationship Id="rId77" Type="http://schemas.openxmlformats.org/officeDocument/2006/relationships/image" Target="media/image71.png"/><Relationship Id="rId100" Type="http://schemas.openxmlformats.org/officeDocument/2006/relationships/image" Target="media/image82.png"/><Relationship Id="rId105" Type="http://schemas.openxmlformats.org/officeDocument/2006/relationships/hyperlink" Target="https://youtu.be/9zg95NrrUdY" TargetMode="External"/><Relationship Id="rId126" Type="http://schemas.openxmlformats.org/officeDocument/2006/relationships/image" Target="media/image92.png"/><Relationship Id="rId8" Type="http://schemas.openxmlformats.org/officeDocument/2006/relationships/endnotes" Target="endnotes.xml"/><Relationship Id="rId51" Type="http://schemas.openxmlformats.org/officeDocument/2006/relationships/image" Target="media/image58.png"/><Relationship Id="rId72" Type="http://schemas.openxmlformats.org/officeDocument/2006/relationships/image" Target="media/image67.png"/><Relationship Id="rId93" Type="http://schemas.openxmlformats.org/officeDocument/2006/relationships/hyperlink" Target="http://www.dawliatraining.com/" TargetMode="External"/><Relationship Id="rId98" Type="http://schemas.openxmlformats.org/officeDocument/2006/relationships/image" Target="media/image81.png"/><Relationship Id="rId121" Type="http://schemas.openxmlformats.org/officeDocument/2006/relationships/image" Target="media/image89.png"/><Relationship Id="rId3" Type="http://schemas.openxmlformats.org/officeDocument/2006/relationships/styles" Target="styles.xml"/><Relationship Id="rId25" Type="http://schemas.openxmlformats.org/officeDocument/2006/relationships/hyperlink" Target="http://www.dawliatraining.com/" TargetMode="External"/><Relationship Id="rId46" Type="http://schemas.openxmlformats.org/officeDocument/2006/relationships/image" Target="media/image45.png"/><Relationship Id="rId67" Type="http://schemas.openxmlformats.org/officeDocument/2006/relationships/hyperlink" Target="https://youtu.be/HJ4G19kE7-k" TargetMode="External"/><Relationship Id="rId116" Type="http://schemas.openxmlformats.org/officeDocument/2006/relationships/hyperlink" Target="http://www.dawliatraining.com/" TargetMode="External"/><Relationship Id="rId20" Type="http://schemas.openxmlformats.org/officeDocument/2006/relationships/image" Target="media/image27.png"/><Relationship Id="rId41" Type="http://schemas.openxmlformats.org/officeDocument/2006/relationships/image" Target="media/image48.png"/><Relationship Id="rId62" Type="http://schemas.openxmlformats.org/officeDocument/2006/relationships/image" Target="media/image64.png"/><Relationship Id="rId83" Type="http://schemas.openxmlformats.org/officeDocument/2006/relationships/hyperlink" Target="http://www.dawliatraining.com/" TargetMode="External"/><Relationship Id="rId88" Type="http://schemas.openxmlformats.org/officeDocument/2006/relationships/header" Target="header3.xml"/><Relationship Id="rId111" Type="http://schemas.openxmlformats.org/officeDocument/2006/relationships/image" Target="media/image86.jpeg"/><Relationship Id="rId15" Type="http://schemas.openxmlformats.org/officeDocument/2006/relationships/image" Target="media/image29.svg"/><Relationship Id="rId36" Type="http://schemas.openxmlformats.org/officeDocument/2006/relationships/hyperlink" Target="http://www.dawliatraining.com/" TargetMode="External"/><Relationship Id="rId57" Type="http://schemas.openxmlformats.org/officeDocument/2006/relationships/image" Target="media/image53.png"/><Relationship Id="rId106" Type="http://schemas.openxmlformats.org/officeDocument/2006/relationships/hyperlink" Target="http://www.dawliatraining.com/" TargetMode="External"/><Relationship Id="rId127" Type="http://schemas.openxmlformats.org/officeDocument/2006/relationships/image" Target="media/image98.png"/><Relationship Id="rId10" Type="http://schemas.openxmlformats.org/officeDocument/2006/relationships/image" Target="media/image24.png"/><Relationship Id="rId31" Type="http://schemas.openxmlformats.org/officeDocument/2006/relationships/image" Target="media/image40.png"/><Relationship Id="rId52" Type="http://schemas.openxmlformats.org/officeDocument/2006/relationships/image" Target="media/image51.png"/><Relationship Id="rId73" Type="http://schemas.openxmlformats.org/officeDocument/2006/relationships/image" Target="media/image68.png"/><Relationship Id="rId78" Type="http://schemas.openxmlformats.org/officeDocument/2006/relationships/image" Target="media/image77.png"/><Relationship Id="rId94" Type="http://schemas.openxmlformats.org/officeDocument/2006/relationships/image" Target="media/image79.png"/><Relationship Id="rId99" Type="http://schemas.openxmlformats.org/officeDocument/2006/relationships/hyperlink" Target="http://www.dawliatraining.com/" TargetMode="External"/><Relationship Id="rId101" Type="http://schemas.openxmlformats.org/officeDocument/2006/relationships/hyperlink" Target="http://www.dawliatraining.com/" TargetMode="External"/><Relationship Id="rId122" Type="http://schemas.openxmlformats.org/officeDocument/2006/relationships/hyperlink" Target="http://www.dawliatraining.com/" TargetMode="External"/><Relationship Id="rId4" Type="http://schemas.microsoft.com/office/2007/relationships/stylesWithEffects" Target="stylesWithEffects.xml"/><Relationship Id="rId9" Type="http://schemas.openxmlformats.org/officeDocument/2006/relationships/image" Target="media/image23.jpeg"/><Relationship Id="rId26" Type="http://schemas.openxmlformats.org/officeDocument/2006/relationships/image" Target="media/image28.png"/></Relationships>
</file>

<file path=word/_rels/footer1.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73.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13" Type="http://schemas.openxmlformats.org/officeDocument/2006/relationships/image" Target="media/image13.jpeg"/><Relationship Id="rId18" Type="http://schemas.openxmlformats.org/officeDocument/2006/relationships/image" Target="media/image18.png"/><Relationship Id="rId3" Type="http://schemas.openxmlformats.org/officeDocument/2006/relationships/image" Target="media/image3.png"/><Relationship Id="rId21" Type="http://schemas.openxmlformats.org/officeDocument/2006/relationships/image" Target="media/image21.png"/><Relationship Id="rId7" Type="http://schemas.openxmlformats.org/officeDocument/2006/relationships/image" Target="media/image7.png"/><Relationship Id="rId12" Type="http://schemas.openxmlformats.org/officeDocument/2006/relationships/image" Target="media/image12.png"/><Relationship Id="rId17" Type="http://schemas.openxmlformats.org/officeDocument/2006/relationships/image" Target="media/image17.png"/><Relationship Id="rId2" Type="http://schemas.openxmlformats.org/officeDocument/2006/relationships/image" Target="media/image2.png"/><Relationship Id="rId16" Type="http://schemas.openxmlformats.org/officeDocument/2006/relationships/image" Target="media/image16.png"/><Relationship Id="rId20" Type="http://schemas.openxmlformats.org/officeDocument/2006/relationships/image" Target="media/image20.png"/><Relationship Id="rId1" Type="http://schemas.openxmlformats.org/officeDocument/2006/relationships/image" Target="media/image1.png"/><Relationship Id="rId6" Type="http://schemas.openxmlformats.org/officeDocument/2006/relationships/image" Target="media/image6.png"/><Relationship Id="rId11" Type="http://schemas.openxmlformats.org/officeDocument/2006/relationships/image" Target="media/image11.png"/><Relationship Id="rId5" Type="http://schemas.openxmlformats.org/officeDocument/2006/relationships/image" Target="media/image5.png"/><Relationship Id="rId15" Type="http://schemas.openxmlformats.org/officeDocument/2006/relationships/image" Target="media/image15.png"/><Relationship Id="rId10" Type="http://schemas.openxmlformats.org/officeDocument/2006/relationships/image" Target="media/image10.png"/><Relationship Id="rId19" Type="http://schemas.openxmlformats.org/officeDocument/2006/relationships/image" Target="media/image19.png"/><Relationship Id="rId4" Type="http://schemas.openxmlformats.org/officeDocument/2006/relationships/image" Target="media/image4.png"/><Relationship Id="rId9" Type="http://schemas.openxmlformats.org/officeDocument/2006/relationships/image" Target="media/image9.png"/><Relationship Id="rId14" Type="http://schemas.openxmlformats.org/officeDocument/2006/relationships/image" Target="media/image14.png"/><Relationship Id="rId22" Type="http://schemas.openxmlformats.org/officeDocument/2006/relationships/image" Target="media/image22.jpeg"/></Relationships>
</file>

<file path=word/_rels/settings.xml.rels><?xml version="1.0" encoding="UTF-8" standalone="yes"?>
<Relationships xmlns="http://schemas.openxmlformats.org/package/2006/relationships"><Relationship Id="rId1" Type="http://schemas.openxmlformats.org/officeDocument/2006/relationships/attachedTemplate" Target="file:///D:\&#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F2EC53B2-62C0-4025-AB5D-B3C67AB23F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1286</TotalTime>
  <Pages>91</Pages>
  <Words>11596</Words>
  <Characters>66098</Characters>
  <Application>Microsoft Office Word</Application>
  <DocSecurity>0</DocSecurity>
  <Lines>550</Lines>
  <Paragraphs>155</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77539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user</cp:lastModifiedBy>
  <cp:revision>45</cp:revision>
  <cp:lastPrinted>2023-07-08T17:30:00Z</cp:lastPrinted>
  <dcterms:created xsi:type="dcterms:W3CDTF">2022-12-26T14:22:00Z</dcterms:created>
  <dcterms:modified xsi:type="dcterms:W3CDTF">2025-03-02T06:47:00Z</dcterms:modified>
</cp:coreProperties>
</file>